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E3D" w:rsidRPr="006A76F9" w:rsidRDefault="00636E3D" w:rsidP="004602BF">
      <w:pPr>
        <w:pStyle w:val="Caption"/>
        <w:rPr>
          <w:b w:val="0"/>
          <w:sz w:val="24"/>
          <w:szCs w:val="24"/>
        </w:rPr>
      </w:pPr>
      <w:r w:rsidRPr="006A76F9">
        <w:rPr>
          <w:b w:val="0"/>
          <w:sz w:val="24"/>
          <w:szCs w:val="24"/>
        </w:rPr>
        <w:t>МІНІСТЕРСТВО ОСВІТИ І НАУКИ УКРАЇНИ</w:t>
      </w:r>
    </w:p>
    <w:p w:rsidR="00636E3D" w:rsidRPr="006A76F9" w:rsidRDefault="00636E3D" w:rsidP="004602BF">
      <w:pPr>
        <w:jc w:val="center"/>
        <w:rPr>
          <w:caps/>
        </w:rPr>
      </w:pPr>
      <w:r w:rsidRPr="006A76F9">
        <w:rPr>
          <w:caps/>
        </w:rPr>
        <w:t>Державний університет інфраструктури та технологій</w:t>
      </w:r>
    </w:p>
    <w:p w:rsidR="00636E3D" w:rsidRDefault="00636E3D" w:rsidP="004602BF">
      <w:pPr>
        <w:jc w:val="center"/>
        <w:rPr>
          <w:u w:val="single"/>
        </w:rPr>
      </w:pPr>
      <w:r w:rsidRPr="006A76F9">
        <w:rPr>
          <w:u w:val="single"/>
        </w:rPr>
        <w:t>ДУНАЙСЬКИЙ ФАКУЛЬТЕТ МОРСЬКОГО ТА РІЧКОВОГО ТРАНСПОРТУ</w:t>
      </w:r>
    </w:p>
    <w:p w:rsidR="00636E3D" w:rsidRPr="006A76F9" w:rsidRDefault="00636E3D" w:rsidP="004602BF">
      <w:pPr>
        <w:pStyle w:val="Style5"/>
        <w:widowControl/>
        <w:spacing w:line="240" w:lineRule="auto"/>
        <w:contextualSpacing/>
        <w:jc w:val="center"/>
        <w:outlineLvl w:val="0"/>
        <w:rPr>
          <w:u w:val="single"/>
        </w:rPr>
      </w:pPr>
      <w:r w:rsidRPr="002666EC">
        <w:rPr>
          <w:rStyle w:val="FontStyle27"/>
          <w:bCs/>
          <w:szCs w:val="22"/>
          <w:lang w:val="uk-UA" w:eastAsia="uk-UA"/>
        </w:rPr>
        <w:t>КОНТРОЛЬНА РОБОТА</w:t>
      </w:r>
    </w:p>
    <w:p w:rsidR="00636E3D" w:rsidRPr="006A76F9" w:rsidRDefault="00636E3D" w:rsidP="004602BF">
      <w:pPr>
        <w:jc w:val="center"/>
        <w:rPr>
          <w:b/>
        </w:rPr>
      </w:pPr>
      <w:r w:rsidRPr="006A76F9">
        <w:rPr>
          <w:b/>
        </w:rPr>
        <w:t>З дисц</w:t>
      </w:r>
      <w:bookmarkStart w:id="0" w:name="_GoBack"/>
      <w:bookmarkEnd w:id="0"/>
      <w:r w:rsidRPr="006A76F9">
        <w:rPr>
          <w:b/>
        </w:rPr>
        <w:t>ипліни «Англійська мова за професійним спрямуванням»</w:t>
      </w:r>
    </w:p>
    <w:p w:rsidR="00636E3D" w:rsidRPr="002666EC" w:rsidRDefault="00636E3D" w:rsidP="004602BF">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1E72E9" w:rsidRDefault="00636E3D" w:rsidP="004602BF">
      <w:pPr>
        <w:pStyle w:val="Style5"/>
        <w:widowControl/>
        <w:spacing w:line="240" w:lineRule="exact"/>
        <w:jc w:val="left"/>
        <w:rPr>
          <w:lang w:val="uk-UA"/>
        </w:rPr>
      </w:pPr>
    </w:p>
    <w:p w:rsidR="00636E3D" w:rsidRDefault="00636E3D" w:rsidP="004602BF">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uk-UA" w:eastAsia="en-US"/>
        </w:rPr>
        <w:t>1</w:t>
      </w:r>
    </w:p>
    <w:p w:rsidR="00636E3D" w:rsidRPr="004602BF" w:rsidRDefault="00636E3D" w:rsidP="004602BF">
      <w:pPr>
        <w:pStyle w:val="ListParagraph"/>
        <w:numPr>
          <w:ilvl w:val="0"/>
          <w:numId w:val="1"/>
        </w:numPr>
        <w:rPr>
          <w:b/>
          <w:i/>
          <w:lang w:val="uk-UA"/>
        </w:rPr>
      </w:pPr>
      <w:r>
        <w:rPr>
          <w:b/>
          <w:i/>
          <w:lang w:val="en-US"/>
        </w:rPr>
        <w:t>Give English equivalents to the following words and phrases (topic “Pollution”):</w:t>
      </w:r>
    </w:p>
    <w:p w:rsidR="00636E3D" w:rsidRDefault="00636E3D" w:rsidP="004602BF">
      <w:pPr>
        <w:pStyle w:val="ListParagraph"/>
        <w:rPr>
          <w:lang w:val="uk-UA"/>
        </w:rPr>
      </w:pPr>
    </w:p>
    <w:p w:rsidR="00636E3D" w:rsidRPr="004602BF" w:rsidRDefault="00636E3D" w:rsidP="004602BF">
      <w:pPr>
        <w:pStyle w:val="ListParagraph"/>
        <w:numPr>
          <w:ilvl w:val="0"/>
          <w:numId w:val="2"/>
        </w:numPr>
        <w:rPr>
          <w:lang w:val="uk-UA"/>
        </w:rPr>
      </w:pPr>
      <w:r>
        <w:t>международная конвенция по предотвращению загрязнения с судов;</w:t>
      </w:r>
    </w:p>
    <w:p w:rsidR="00636E3D" w:rsidRDefault="00636E3D" w:rsidP="004602BF">
      <w:pPr>
        <w:pStyle w:val="ListParagraph"/>
        <w:numPr>
          <w:ilvl w:val="0"/>
          <w:numId w:val="2"/>
        </w:numPr>
        <w:rPr>
          <w:lang w:val="uk-UA"/>
        </w:rPr>
      </w:pPr>
      <w:r>
        <w:rPr>
          <w:lang w:val="uk-UA"/>
        </w:rPr>
        <w:t>контролировать сброс нефти;</w:t>
      </w:r>
    </w:p>
    <w:p w:rsidR="00636E3D" w:rsidRDefault="00636E3D" w:rsidP="004602BF">
      <w:pPr>
        <w:pStyle w:val="ListParagraph"/>
        <w:numPr>
          <w:ilvl w:val="0"/>
          <w:numId w:val="2"/>
        </w:numPr>
        <w:rPr>
          <w:lang w:val="uk-UA"/>
        </w:rPr>
      </w:pPr>
      <w:r>
        <w:rPr>
          <w:lang w:val="uk-UA"/>
        </w:rPr>
        <w:t>обеспечивать необходимую остойчивость;</w:t>
      </w:r>
    </w:p>
    <w:p w:rsidR="00636E3D" w:rsidRDefault="00636E3D" w:rsidP="004602BF">
      <w:pPr>
        <w:pStyle w:val="ListParagraph"/>
        <w:numPr>
          <w:ilvl w:val="0"/>
          <w:numId w:val="2"/>
        </w:numPr>
        <w:rPr>
          <w:lang w:val="uk-UA"/>
        </w:rPr>
      </w:pPr>
      <w:r>
        <w:rPr>
          <w:lang w:val="uk-UA"/>
        </w:rPr>
        <w:t>устройство для приема нефтесодержащих вод;</w:t>
      </w:r>
    </w:p>
    <w:p w:rsidR="00636E3D" w:rsidRDefault="00636E3D" w:rsidP="004602BF">
      <w:pPr>
        <w:pStyle w:val="ListParagraph"/>
        <w:numPr>
          <w:ilvl w:val="0"/>
          <w:numId w:val="2"/>
        </w:numPr>
        <w:rPr>
          <w:lang w:val="uk-UA"/>
        </w:rPr>
      </w:pPr>
      <w:r>
        <w:rPr>
          <w:lang w:val="uk-UA"/>
        </w:rPr>
        <w:t>обязательный ежегодный осмотр.</w:t>
      </w:r>
    </w:p>
    <w:p w:rsidR="00636E3D" w:rsidRDefault="00636E3D" w:rsidP="00140E0B">
      <w:pPr>
        <w:pStyle w:val="ListParagraph"/>
        <w:ind w:left="1440"/>
        <w:rPr>
          <w:lang w:val="uk-UA"/>
        </w:rPr>
      </w:pPr>
    </w:p>
    <w:p w:rsidR="00636E3D" w:rsidRDefault="00636E3D" w:rsidP="00140E0B">
      <w:pPr>
        <w:rPr>
          <w:b/>
          <w:i/>
          <w:lang w:val="en-US"/>
        </w:rPr>
      </w:pPr>
      <w:r>
        <w:rPr>
          <w:b/>
          <w:i/>
        </w:rPr>
        <w:t xml:space="preserve">     </w:t>
      </w:r>
      <w:r>
        <w:rPr>
          <w:b/>
          <w:i/>
          <w:lang w:val="en-US"/>
        </w:rPr>
        <w:t>2. Find the correct answer:</w:t>
      </w:r>
    </w:p>
    <w:p w:rsidR="00636E3D" w:rsidRDefault="00636E3D" w:rsidP="00140E0B">
      <w:pPr>
        <w:pStyle w:val="ListParagraph"/>
        <w:ind w:left="1440"/>
        <w:rPr>
          <w:lang w:val="uk-UA"/>
        </w:rPr>
      </w:pPr>
    </w:p>
    <w:p w:rsidR="00636E3D" w:rsidRPr="008D2535" w:rsidRDefault="00636E3D" w:rsidP="00140E0B">
      <w:pPr>
        <w:numPr>
          <w:ilvl w:val="0"/>
          <w:numId w:val="3"/>
        </w:numPr>
        <w:rPr>
          <w:lang w:val="en-US"/>
        </w:rPr>
      </w:pPr>
      <w:r w:rsidRPr="008D2535">
        <w:rPr>
          <w:lang w:val="en-US"/>
        </w:rPr>
        <w:t>Racking stresses in a ship can be reduced by fitting a good system of......</w:t>
      </w:r>
    </w:p>
    <w:p w:rsidR="00636E3D" w:rsidRPr="008D2535" w:rsidRDefault="00636E3D" w:rsidP="00140E0B">
      <w:pPr>
        <w:numPr>
          <w:ilvl w:val="1"/>
          <w:numId w:val="3"/>
        </w:numPr>
        <w:rPr>
          <w:lang w:val="en-US"/>
        </w:rPr>
      </w:pPr>
      <w:r w:rsidRPr="008D2535">
        <w:rPr>
          <w:lang w:val="en-US"/>
        </w:rPr>
        <w:t>stringers.</w:t>
      </w:r>
    </w:p>
    <w:p w:rsidR="00636E3D" w:rsidRPr="008D2535" w:rsidRDefault="00636E3D" w:rsidP="00140E0B">
      <w:pPr>
        <w:numPr>
          <w:ilvl w:val="1"/>
          <w:numId w:val="3"/>
        </w:numPr>
        <w:rPr>
          <w:lang w:val="en-US"/>
        </w:rPr>
      </w:pPr>
      <w:r w:rsidRPr="008D2535">
        <w:rPr>
          <w:lang w:val="en-US"/>
        </w:rPr>
        <w:t>deck girders.</w:t>
      </w:r>
    </w:p>
    <w:p w:rsidR="00636E3D" w:rsidRPr="008D2535" w:rsidRDefault="00636E3D" w:rsidP="00140E0B">
      <w:pPr>
        <w:numPr>
          <w:ilvl w:val="1"/>
          <w:numId w:val="3"/>
        </w:numPr>
        <w:rPr>
          <w:lang w:val="en-US"/>
        </w:rPr>
      </w:pPr>
      <w:r w:rsidRPr="008D2535">
        <w:rPr>
          <w:lang w:val="en-US"/>
        </w:rPr>
        <w:t>side girders.</w:t>
      </w:r>
    </w:p>
    <w:p w:rsidR="00636E3D" w:rsidRPr="008D2535" w:rsidRDefault="00636E3D" w:rsidP="00140E0B">
      <w:pPr>
        <w:numPr>
          <w:ilvl w:val="1"/>
          <w:numId w:val="3"/>
        </w:numPr>
        <w:rPr>
          <w:lang w:val="en-US"/>
        </w:rPr>
      </w:pPr>
      <w:r w:rsidRPr="008D2535">
        <w:rPr>
          <w:lang w:val="en-US"/>
        </w:rPr>
        <w:t>bulkheads.</w:t>
      </w:r>
    </w:p>
    <w:p w:rsidR="00636E3D" w:rsidRPr="008D2535" w:rsidRDefault="00636E3D" w:rsidP="00140E0B">
      <w:pPr>
        <w:rPr>
          <w:b/>
          <w:lang w:val="en-US"/>
        </w:rPr>
      </w:pPr>
    </w:p>
    <w:p w:rsidR="00636E3D" w:rsidRPr="008D2535" w:rsidRDefault="00636E3D" w:rsidP="00140E0B">
      <w:pPr>
        <w:numPr>
          <w:ilvl w:val="0"/>
          <w:numId w:val="3"/>
        </w:numPr>
        <w:rPr>
          <w:lang w:val="en-US"/>
        </w:rPr>
      </w:pPr>
      <w:r w:rsidRPr="008D2535">
        <w:rPr>
          <w:lang w:val="en-US"/>
        </w:rPr>
        <w:t>What stress is the connection of frames and beams at deck level  between the bulkheads designed to resist?</w:t>
      </w:r>
    </w:p>
    <w:p w:rsidR="00636E3D" w:rsidRPr="008D2535" w:rsidRDefault="00636E3D" w:rsidP="00140E0B">
      <w:pPr>
        <w:numPr>
          <w:ilvl w:val="1"/>
          <w:numId w:val="3"/>
        </w:numPr>
      </w:pPr>
      <w:r w:rsidRPr="008D2535">
        <w:t>Hogging</w:t>
      </w:r>
    </w:p>
    <w:p w:rsidR="00636E3D" w:rsidRPr="008D2535" w:rsidRDefault="00636E3D" w:rsidP="00140E0B">
      <w:pPr>
        <w:numPr>
          <w:ilvl w:val="1"/>
          <w:numId w:val="3"/>
        </w:numPr>
      </w:pPr>
      <w:r w:rsidRPr="008D2535">
        <w:t>Sagging</w:t>
      </w:r>
    </w:p>
    <w:p w:rsidR="00636E3D" w:rsidRPr="008D2535" w:rsidRDefault="00636E3D" w:rsidP="00140E0B">
      <w:pPr>
        <w:numPr>
          <w:ilvl w:val="1"/>
          <w:numId w:val="3"/>
        </w:numPr>
      </w:pPr>
      <w:r w:rsidRPr="008D2535">
        <w:t>Racking</w:t>
      </w:r>
    </w:p>
    <w:p w:rsidR="00636E3D" w:rsidRPr="008D2535" w:rsidRDefault="00636E3D" w:rsidP="00140E0B">
      <w:pPr>
        <w:numPr>
          <w:ilvl w:val="1"/>
          <w:numId w:val="3"/>
        </w:numPr>
      </w:pPr>
      <w:r w:rsidRPr="008D2535">
        <w:t>Pounding</w:t>
      </w:r>
    </w:p>
    <w:p w:rsidR="00636E3D" w:rsidRPr="008D2535" w:rsidRDefault="00636E3D" w:rsidP="00140E0B"/>
    <w:p w:rsidR="00636E3D" w:rsidRPr="008D2535" w:rsidRDefault="00636E3D" w:rsidP="00140E0B">
      <w:pPr>
        <w:numPr>
          <w:ilvl w:val="0"/>
          <w:numId w:val="3"/>
        </w:numPr>
        <w:rPr>
          <w:lang w:val="en-US"/>
        </w:rPr>
      </w:pPr>
      <w:r w:rsidRPr="008D2535">
        <w:rPr>
          <w:lang w:val="en-US"/>
        </w:rPr>
        <w:t>TBN - total base number from a lube oil test, indicates the:</w:t>
      </w:r>
    </w:p>
    <w:p w:rsidR="00636E3D" w:rsidRPr="008D2535" w:rsidRDefault="00636E3D" w:rsidP="00140E0B">
      <w:pPr>
        <w:numPr>
          <w:ilvl w:val="1"/>
          <w:numId w:val="3"/>
        </w:numPr>
        <w:rPr>
          <w:lang w:val="en-US"/>
        </w:rPr>
      </w:pPr>
      <w:r w:rsidRPr="008D2535">
        <w:rPr>
          <w:lang w:val="en-US"/>
        </w:rPr>
        <w:t>Amount of contaminants in the lubricating oil.</w:t>
      </w:r>
    </w:p>
    <w:p w:rsidR="00636E3D" w:rsidRPr="008D2535" w:rsidRDefault="00636E3D" w:rsidP="00140E0B">
      <w:pPr>
        <w:numPr>
          <w:ilvl w:val="1"/>
          <w:numId w:val="3"/>
        </w:numPr>
        <w:rPr>
          <w:lang w:val="en-US"/>
        </w:rPr>
      </w:pPr>
      <w:r w:rsidRPr="008D2535">
        <w:rPr>
          <w:lang w:val="en-US"/>
        </w:rPr>
        <w:t>Amount of organic acids in the oil.</w:t>
      </w:r>
    </w:p>
    <w:p w:rsidR="00636E3D" w:rsidRPr="008D2535" w:rsidRDefault="00636E3D" w:rsidP="00140E0B">
      <w:pPr>
        <w:numPr>
          <w:ilvl w:val="1"/>
          <w:numId w:val="3"/>
        </w:numPr>
        <w:rPr>
          <w:lang w:val="en-US"/>
        </w:rPr>
      </w:pPr>
      <w:r w:rsidRPr="008D2535">
        <w:rPr>
          <w:lang w:val="en-US"/>
        </w:rPr>
        <w:t>Alkalinity of the lubricating oil.</w:t>
      </w:r>
    </w:p>
    <w:p w:rsidR="00636E3D" w:rsidRPr="008D2535" w:rsidRDefault="00636E3D" w:rsidP="00140E0B">
      <w:pPr>
        <w:numPr>
          <w:ilvl w:val="1"/>
          <w:numId w:val="3"/>
        </w:numPr>
        <w:rPr>
          <w:lang w:val="en-US"/>
        </w:rPr>
      </w:pPr>
      <w:r w:rsidRPr="008D2535">
        <w:rPr>
          <w:lang w:val="en-US"/>
        </w:rPr>
        <w:t>Flash point.</w:t>
      </w:r>
    </w:p>
    <w:p w:rsidR="00636E3D" w:rsidRPr="008D2535" w:rsidRDefault="00636E3D" w:rsidP="00140E0B">
      <w:pPr>
        <w:rPr>
          <w:lang w:val="en-US"/>
        </w:rPr>
      </w:pPr>
    </w:p>
    <w:p w:rsidR="00636E3D" w:rsidRPr="008D2535" w:rsidRDefault="00636E3D" w:rsidP="00140E0B">
      <w:pPr>
        <w:numPr>
          <w:ilvl w:val="0"/>
          <w:numId w:val="3"/>
        </w:numPr>
        <w:rPr>
          <w:lang w:val="en-US"/>
        </w:rPr>
      </w:pPr>
      <w:r w:rsidRPr="008D2535">
        <w:rPr>
          <w:lang w:val="en-US"/>
        </w:rPr>
        <w:t>TAN, total acid number is the:</w:t>
      </w:r>
    </w:p>
    <w:p w:rsidR="00636E3D" w:rsidRPr="008D2535" w:rsidRDefault="00636E3D" w:rsidP="00140E0B">
      <w:pPr>
        <w:numPr>
          <w:ilvl w:val="1"/>
          <w:numId w:val="3"/>
        </w:numPr>
        <w:rPr>
          <w:lang w:val="en-US"/>
        </w:rPr>
      </w:pPr>
      <w:r w:rsidRPr="008D2535">
        <w:rPr>
          <w:lang w:val="en-US"/>
        </w:rPr>
        <w:t>Total content of organic and inorganic acids in the oil.</w:t>
      </w:r>
    </w:p>
    <w:p w:rsidR="00636E3D" w:rsidRPr="008D2535" w:rsidRDefault="00636E3D" w:rsidP="00140E0B">
      <w:pPr>
        <w:numPr>
          <w:ilvl w:val="1"/>
          <w:numId w:val="3"/>
        </w:numPr>
        <w:rPr>
          <w:lang w:val="en-US"/>
        </w:rPr>
      </w:pPr>
      <w:r w:rsidRPr="008D2535">
        <w:rPr>
          <w:lang w:val="en-US"/>
        </w:rPr>
        <w:t>Amount of remaining alkalinity in the oil.</w:t>
      </w:r>
    </w:p>
    <w:p w:rsidR="00636E3D" w:rsidRPr="008D2535" w:rsidRDefault="00636E3D" w:rsidP="00140E0B">
      <w:pPr>
        <w:numPr>
          <w:ilvl w:val="1"/>
          <w:numId w:val="3"/>
        </w:numPr>
        <w:rPr>
          <w:lang w:val="en-US"/>
        </w:rPr>
      </w:pPr>
      <w:r w:rsidRPr="008D2535">
        <w:rPr>
          <w:lang w:val="en-US"/>
        </w:rPr>
        <w:t>Total content of inorganic acids in the oil.</w:t>
      </w:r>
    </w:p>
    <w:p w:rsidR="00636E3D" w:rsidRPr="008D2535" w:rsidRDefault="00636E3D" w:rsidP="00140E0B">
      <w:pPr>
        <w:numPr>
          <w:ilvl w:val="1"/>
          <w:numId w:val="3"/>
        </w:numPr>
        <w:rPr>
          <w:lang w:val="en-US"/>
        </w:rPr>
      </w:pPr>
      <w:r w:rsidRPr="008D2535">
        <w:rPr>
          <w:lang w:val="en-US"/>
        </w:rPr>
        <w:t>Total content of organic acids in the oil.</w:t>
      </w:r>
    </w:p>
    <w:p w:rsidR="00636E3D" w:rsidRPr="008D2535" w:rsidRDefault="00636E3D" w:rsidP="00140E0B">
      <w:pPr>
        <w:rPr>
          <w:lang w:val="en-US"/>
        </w:rPr>
      </w:pPr>
    </w:p>
    <w:p w:rsidR="00636E3D" w:rsidRPr="00140E0B" w:rsidRDefault="00636E3D" w:rsidP="00140E0B">
      <w:pPr>
        <w:rPr>
          <w:lang w:val="en-US"/>
        </w:rPr>
      </w:pPr>
    </w:p>
    <w:p w:rsidR="00636E3D" w:rsidRPr="008D2535" w:rsidRDefault="00636E3D" w:rsidP="00140E0B">
      <w:pPr>
        <w:numPr>
          <w:ilvl w:val="0"/>
          <w:numId w:val="3"/>
        </w:numPr>
        <w:rPr>
          <w:lang w:val="en-US"/>
        </w:rPr>
      </w:pPr>
      <w:r w:rsidRPr="008D2535">
        <w:rPr>
          <w:lang w:val="en-US"/>
        </w:rPr>
        <w:t>You have checked the oil viscosity in an auxiliary engine with the viscosity test kit. The result shows that the viscosity is low. What will You do?</w:t>
      </w:r>
    </w:p>
    <w:p w:rsidR="00636E3D" w:rsidRPr="008D2535" w:rsidRDefault="00636E3D" w:rsidP="00140E0B">
      <w:pPr>
        <w:numPr>
          <w:ilvl w:val="1"/>
          <w:numId w:val="3"/>
        </w:numPr>
        <w:rPr>
          <w:lang w:val="en-US"/>
        </w:rPr>
      </w:pPr>
      <w:r w:rsidRPr="008D2535">
        <w:rPr>
          <w:lang w:val="en-US"/>
        </w:rPr>
        <w:t>Increase the oil temperature.</w:t>
      </w:r>
    </w:p>
    <w:p w:rsidR="00636E3D" w:rsidRPr="008D2535" w:rsidRDefault="00636E3D" w:rsidP="00140E0B">
      <w:pPr>
        <w:numPr>
          <w:ilvl w:val="1"/>
          <w:numId w:val="3"/>
        </w:numPr>
        <w:rPr>
          <w:lang w:val="en-US"/>
        </w:rPr>
      </w:pPr>
      <w:r w:rsidRPr="008D2535">
        <w:rPr>
          <w:lang w:val="en-US"/>
        </w:rPr>
        <w:t>Start to purify the oil.</w:t>
      </w:r>
    </w:p>
    <w:p w:rsidR="00636E3D" w:rsidRPr="008D2535" w:rsidRDefault="00636E3D" w:rsidP="00140E0B">
      <w:pPr>
        <w:numPr>
          <w:ilvl w:val="1"/>
          <w:numId w:val="3"/>
        </w:numPr>
        <w:rPr>
          <w:lang w:val="en-US"/>
        </w:rPr>
      </w:pPr>
      <w:r w:rsidRPr="008D2535">
        <w:rPr>
          <w:lang w:val="en-US"/>
        </w:rPr>
        <w:t>Decrease the oil temperature.</w:t>
      </w:r>
    </w:p>
    <w:p w:rsidR="00636E3D" w:rsidRPr="008D2535" w:rsidRDefault="00636E3D" w:rsidP="00140E0B">
      <w:pPr>
        <w:numPr>
          <w:ilvl w:val="1"/>
          <w:numId w:val="3"/>
        </w:numPr>
        <w:rPr>
          <w:lang w:val="en-US"/>
        </w:rPr>
      </w:pPr>
      <w:r w:rsidRPr="008D2535">
        <w:rPr>
          <w:lang w:val="en-US"/>
        </w:rPr>
        <w:t xml:space="preserve"> Clean the system and change the oil.</w:t>
      </w:r>
    </w:p>
    <w:p w:rsidR="00636E3D" w:rsidRPr="008D2535" w:rsidRDefault="00636E3D" w:rsidP="00140E0B">
      <w:pPr>
        <w:rPr>
          <w:lang w:val="en-US"/>
        </w:rPr>
      </w:pPr>
    </w:p>
    <w:p w:rsidR="00636E3D" w:rsidRPr="008D2535" w:rsidRDefault="00636E3D" w:rsidP="00140E0B">
      <w:pPr>
        <w:rPr>
          <w:lang w:val="en-US"/>
        </w:rPr>
      </w:pPr>
    </w:p>
    <w:p w:rsidR="00636E3D" w:rsidRPr="008D2535" w:rsidRDefault="00636E3D" w:rsidP="00140E0B">
      <w:pPr>
        <w:rPr>
          <w:lang w:val="en-US"/>
        </w:rPr>
      </w:pPr>
    </w:p>
    <w:p w:rsidR="00636E3D" w:rsidRPr="008D2535" w:rsidRDefault="00636E3D" w:rsidP="00140E0B">
      <w:pPr>
        <w:rPr>
          <w:lang w:val="en-US"/>
        </w:rPr>
      </w:pPr>
    </w:p>
    <w:p w:rsidR="00636E3D" w:rsidRPr="008D2535" w:rsidRDefault="00636E3D" w:rsidP="00140E0B">
      <w:pPr>
        <w:numPr>
          <w:ilvl w:val="0"/>
          <w:numId w:val="3"/>
        </w:numPr>
        <w:rPr>
          <w:lang w:val="en-US"/>
        </w:rPr>
      </w:pPr>
      <w:r w:rsidRPr="008D2535">
        <w:rPr>
          <w:lang w:val="en-US"/>
        </w:rPr>
        <w:t>What could be the reason if the lub oil viscosity increase?</w:t>
      </w:r>
    </w:p>
    <w:p w:rsidR="00636E3D" w:rsidRPr="008D2535" w:rsidRDefault="00636E3D" w:rsidP="00140E0B">
      <w:pPr>
        <w:numPr>
          <w:ilvl w:val="1"/>
          <w:numId w:val="3"/>
        </w:numPr>
        <w:rPr>
          <w:lang w:val="en-US"/>
        </w:rPr>
      </w:pPr>
      <w:r w:rsidRPr="008D2535">
        <w:rPr>
          <w:lang w:val="en-US"/>
        </w:rPr>
        <w:t>Water-leakage to the lub oil system.</w:t>
      </w:r>
    </w:p>
    <w:p w:rsidR="00636E3D" w:rsidRPr="008D2535" w:rsidRDefault="00636E3D" w:rsidP="00140E0B">
      <w:pPr>
        <w:numPr>
          <w:ilvl w:val="1"/>
          <w:numId w:val="3"/>
        </w:numPr>
        <w:rPr>
          <w:lang w:val="en-US"/>
        </w:rPr>
      </w:pPr>
      <w:r w:rsidRPr="008D2535">
        <w:rPr>
          <w:lang w:val="en-US"/>
        </w:rPr>
        <w:t>High lub oil temperature.</w:t>
      </w:r>
    </w:p>
    <w:p w:rsidR="00636E3D" w:rsidRPr="008D2535" w:rsidRDefault="00636E3D" w:rsidP="00140E0B">
      <w:pPr>
        <w:numPr>
          <w:ilvl w:val="1"/>
          <w:numId w:val="3"/>
        </w:numPr>
        <w:rPr>
          <w:lang w:val="en-US"/>
        </w:rPr>
      </w:pPr>
      <w:r w:rsidRPr="008D2535">
        <w:rPr>
          <w:lang w:val="en-US"/>
        </w:rPr>
        <w:t>Heavy fuel oil leakage to the lub oil system.</w:t>
      </w:r>
    </w:p>
    <w:p w:rsidR="00636E3D" w:rsidRPr="008D2535" w:rsidRDefault="00636E3D" w:rsidP="00140E0B">
      <w:pPr>
        <w:numPr>
          <w:ilvl w:val="1"/>
          <w:numId w:val="3"/>
        </w:numPr>
        <w:rPr>
          <w:lang w:val="en-US"/>
        </w:rPr>
      </w:pPr>
      <w:r w:rsidRPr="008D2535">
        <w:rPr>
          <w:lang w:val="en-US"/>
        </w:rPr>
        <w:t>The lub oil viscosity will not increase.</w:t>
      </w:r>
    </w:p>
    <w:p w:rsidR="00636E3D" w:rsidRPr="00140E0B" w:rsidRDefault="00636E3D" w:rsidP="00140E0B">
      <w:pPr>
        <w:rPr>
          <w:lang w:val="en-US"/>
        </w:rPr>
      </w:pPr>
    </w:p>
    <w:p w:rsidR="00636E3D" w:rsidRPr="008D2535" w:rsidRDefault="00636E3D" w:rsidP="00140E0B">
      <w:pPr>
        <w:numPr>
          <w:ilvl w:val="0"/>
          <w:numId w:val="3"/>
        </w:numPr>
        <w:rPr>
          <w:lang w:val="en-US"/>
        </w:rPr>
      </w:pPr>
      <w:r w:rsidRPr="008D2535">
        <w:rPr>
          <w:lang w:val="en-US"/>
        </w:rPr>
        <w:t>Ships may only discharge processed bilge water from machinery spaces into the sea if certain very</w:t>
      </w:r>
      <w:r w:rsidRPr="008D2535">
        <w:rPr>
          <w:lang w:val="en-US"/>
        </w:rPr>
        <w:br/>
        <w:t>specific criteria are being met. Which of those listed below is correct?</w:t>
      </w:r>
    </w:p>
    <w:p w:rsidR="00636E3D" w:rsidRPr="008D2535" w:rsidRDefault="00636E3D" w:rsidP="00140E0B">
      <w:pPr>
        <w:numPr>
          <w:ilvl w:val="1"/>
          <w:numId w:val="3"/>
        </w:numPr>
        <w:rPr>
          <w:lang w:val="en-US"/>
        </w:rPr>
      </w:pPr>
      <w:r w:rsidRPr="008D2535">
        <w:rPr>
          <w:lang w:val="en-US"/>
        </w:rPr>
        <w:t>The ship has cin operation as require reg. 16(5) of Anex I</w:t>
      </w:r>
    </w:p>
    <w:p w:rsidR="00636E3D" w:rsidRPr="008D2535" w:rsidRDefault="00636E3D" w:rsidP="00140E0B">
      <w:pPr>
        <w:numPr>
          <w:ilvl w:val="1"/>
          <w:numId w:val="3"/>
        </w:numPr>
        <w:rPr>
          <w:lang w:val="en-US"/>
        </w:rPr>
      </w:pPr>
      <w:r w:rsidRPr="008D2535">
        <w:rPr>
          <w:lang w:val="en-US"/>
        </w:rPr>
        <w:t>The ship has in operation equipment as require reg. 16(5) of Annex I to MARPOL</w:t>
      </w:r>
    </w:p>
    <w:p w:rsidR="00636E3D" w:rsidRPr="008D2535" w:rsidRDefault="00636E3D" w:rsidP="00140E0B">
      <w:pPr>
        <w:numPr>
          <w:ilvl w:val="1"/>
          <w:numId w:val="3"/>
        </w:numPr>
        <w:rPr>
          <w:lang w:val="en-US"/>
        </w:rPr>
      </w:pPr>
      <w:r w:rsidRPr="008D2535">
        <w:rPr>
          <w:lang w:val="en-US"/>
        </w:rPr>
        <w:t>The ship is sailing within a special area</w:t>
      </w:r>
    </w:p>
    <w:p w:rsidR="00636E3D" w:rsidRPr="008D2535" w:rsidRDefault="00636E3D" w:rsidP="00140E0B">
      <w:pPr>
        <w:numPr>
          <w:ilvl w:val="1"/>
          <w:numId w:val="3"/>
        </w:numPr>
        <w:rPr>
          <w:lang w:val="en-US"/>
        </w:rPr>
      </w:pPr>
      <w:r w:rsidRPr="008D2535">
        <w:rPr>
          <w:lang w:val="en-US"/>
        </w:rPr>
        <w:t>The ship is proceeding an route</w:t>
      </w:r>
    </w:p>
    <w:p w:rsidR="00636E3D" w:rsidRPr="008D2535" w:rsidRDefault="00636E3D" w:rsidP="00140E0B">
      <w:pPr>
        <w:rPr>
          <w:lang w:val="en-US"/>
        </w:rPr>
      </w:pPr>
    </w:p>
    <w:p w:rsidR="00636E3D" w:rsidRPr="008D2535" w:rsidRDefault="00636E3D" w:rsidP="00140E0B">
      <w:pPr>
        <w:numPr>
          <w:ilvl w:val="0"/>
          <w:numId w:val="3"/>
        </w:numPr>
        <w:rPr>
          <w:lang w:val="en-US"/>
        </w:rPr>
      </w:pPr>
      <w:r w:rsidRPr="008D2535">
        <w:rPr>
          <w:lang w:val="en-US"/>
        </w:rPr>
        <w:t>Basic procedures for bunkering operations on all ships require that ............................. should personally supervise all bunkering operations</w:t>
      </w:r>
    </w:p>
    <w:p w:rsidR="00636E3D" w:rsidRPr="008D2535" w:rsidRDefault="00636E3D" w:rsidP="00140E0B">
      <w:pPr>
        <w:numPr>
          <w:ilvl w:val="1"/>
          <w:numId w:val="3"/>
        </w:numPr>
        <w:rPr>
          <w:lang w:val="en-US"/>
        </w:rPr>
      </w:pPr>
      <w:r w:rsidRPr="008D2535">
        <w:rPr>
          <w:lang w:val="en-US"/>
        </w:rPr>
        <w:t>the Master</w:t>
      </w:r>
    </w:p>
    <w:p w:rsidR="00636E3D" w:rsidRPr="008D2535" w:rsidRDefault="00636E3D" w:rsidP="00140E0B">
      <w:pPr>
        <w:numPr>
          <w:ilvl w:val="1"/>
          <w:numId w:val="3"/>
        </w:numPr>
        <w:rPr>
          <w:lang w:val="en-US"/>
        </w:rPr>
      </w:pPr>
      <w:r w:rsidRPr="008D2535">
        <w:rPr>
          <w:lang w:val="en-US"/>
        </w:rPr>
        <w:t>the Chief Engineer</w:t>
      </w:r>
    </w:p>
    <w:p w:rsidR="00636E3D" w:rsidRPr="008D2535" w:rsidRDefault="00636E3D" w:rsidP="00140E0B">
      <w:pPr>
        <w:numPr>
          <w:ilvl w:val="1"/>
          <w:numId w:val="3"/>
        </w:numPr>
        <w:rPr>
          <w:lang w:val="en-US"/>
        </w:rPr>
      </w:pPr>
      <w:r w:rsidRPr="008D2535">
        <w:rPr>
          <w:lang w:val="en-US"/>
        </w:rPr>
        <w:t>A responsible person</w:t>
      </w:r>
    </w:p>
    <w:p w:rsidR="00636E3D" w:rsidRPr="008D2535" w:rsidRDefault="00636E3D" w:rsidP="00140E0B">
      <w:pPr>
        <w:numPr>
          <w:ilvl w:val="1"/>
          <w:numId w:val="3"/>
        </w:numPr>
        <w:rPr>
          <w:lang w:val="en-US"/>
        </w:rPr>
      </w:pPr>
      <w:r w:rsidRPr="008D2535">
        <w:rPr>
          <w:lang w:val="en-US"/>
        </w:rPr>
        <w:t>The Second Engineer</w:t>
      </w:r>
    </w:p>
    <w:p w:rsidR="00636E3D" w:rsidRPr="008D2535" w:rsidRDefault="00636E3D" w:rsidP="00140E0B">
      <w:pPr>
        <w:rPr>
          <w:lang w:val="en-US"/>
        </w:rPr>
      </w:pPr>
    </w:p>
    <w:p w:rsidR="00636E3D" w:rsidRPr="008D2535" w:rsidRDefault="00636E3D" w:rsidP="00140E0B">
      <w:pPr>
        <w:numPr>
          <w:ilvl w:val="0"/>
          <w:numId w:val="3"/>
        </w:numPr>
        <w:rPr>
          <w:lang w:val="en-US"/>
        </w:rPr>
      </w:pPr>
      <w:r w:rsidRPr="008D2535">
        <w:rPr>
          <w:lang w:val="en-US"/>
        </w:rPr>
        <w:t>For any engine room operated in UMS-mode, defined checks are to be carried out prior to switching to UMS-mode. Is it the Engineer on Duty's responsibility to have the full control of condition of any check items prior to switching to UMS-mode and leaving the engine room, or may he leave the engine room for a short period (coffee break, lunch etc.) trusting the alarms and automatic functions are sufficient for safe operation?</w:t>
      </w:r>
    </w:p>
    <w:p w:rsidR="00636E3D" w:rsidRPr="008D2535" w:rsidRDefault="00636E3D" w:rsidP="00140E0B">
      <w:pPr>
        <w:numPr>
          <w:ilvl w:val="1"/>
          <w:numId w:val="3"/>
        </w:numPr>
        <w:rPr>
          <w:lang w:val="en-US"/>
        </w:rPr>
      </w:pPr>
      <w:r w:rsidRPr="008D2535">
        <w:rPr>
          <w:lang w:val="en-US"/>
        </w:rPr>
        <w:t>A described UMS-mode check shall always be carried out prior to leaving the engine room, irrespective of the time he will be absent.</w:t>
      </w:r>
    </w:p>
    <w:p w:rsidR="00636E3D" w:rsidRPr="008D2535" w:rsidRDefault="00636E3D" w:rsidP="00140E0B">
      <w:pPr>
        <w:numPr>
          <w:ilvl w:val="1"/>
          <w:numId w:val="3"/>
        </w:numPr>
        <w:rPr>
          <w:lang w:val="en-US"/>
        </w:rPr>
      </w:pPr>
      <w:r w:rsidRPr="008D2535">
        <w:rPr>
          <w:lang w:val="en-US"/>
        </w:rPr>
        <w:t>Ok for 15-20 minutes without a proper check</w:t>
      </w:r>
    </w:p>
    <w:p w:rsidR="00636E3D" w:rsidRPr="008D2535" w:rsidRDefault="00636E3D" w:rsidP="00140E0B">
      <w:pPr>
        <w:numPr>
          <w:ilvl w:val="1"/>
          <w:numId w:val="3"/>
        </w:numPr>
        <w:rPr>
          <w:lang w:val="en-US"/>
        </w:rPr>
      </w:pPr>
      <w:r w:rsidRPr="008D2535">
        <w:rPr>
          <w:lang w:val="en-US"/>
        </w:rPr>
        <w:t>Ok for one hour without a proper check</w:t>
      </w:r>
    </w:p>
    <w:p w:rsidR="00636E3D" w:rsidRPr="008D2535" w:rsidRDefault="00636E3D" w:rsidP="00140E0B">
      <w:pPr>
        <w:numPr>
          <w:ilvl w:val="1"/>
          <w:numId w:val="3"/>
        </w:numPr>
        <w:rPr>
          <w:lang w:val="en-US"/>
        </w:rPr>
      </w:pPr>
      <w:r w:rsidRPr="008D2535">
        <w:rPr>
          <w:lang w:val="en-US"/>
        </w:rPr>
        <w:t>Ok for a short period as long as one rating is left "on watch"</w:t>
      </w:r>
    </w:p>
    <w:p w:rsidR="00636E3D" w:rsidRPr="008D2535" w:rsidRDefault="00636E3D" w:rsidP="00140E0B">
      <w:pPr>
        <w:rPr>
          <w:lang w:val="en-US"/>
        </w:rPr>
      </w:pPr>
    </w:p>
    <w:p w:rsidR="00636E3D" w:rsidRPr="008D2535" w:rsidRDefault="00636E3D" w:rsidP="00140E0B">
      <w:pPr>
        <w:numPr>
          <w:ilvl w:val="0"/>
          <w:numId w:val="3"/>
        </w:numPr>
        <w:rPr>
          <w:lang w:val="en-US"/>
        </w:rPr>
      </w:pPr>
      <w:r w:rsidRPr="008D2535">
        <w:rPr>
          <w:lang w:val="en-US"/>
        </w:rPr>
        <w:t>Prior to the lunch break, the Engineer on Duty observes that the operating generator set has an output of 90%. With regard to operation of the generator, what is the - most important - assumption(s) for him to check before switching to UMS-mode?</w:t>
      </w:r>
    </w:p>
    <w:p w:rsidR="00636E3D" w:rsidRPr="008D2535" w:rsidRDefault="00636E3D" w:rsidP="00140E0B">
      <w:pPr>
        <w:numPr>
          <w:ilvl w:val="1"/>
          <w:numId w:val="3"/>
        </w:numPr>
        <w:rPr>
          <w:lang w:val="en-US"/>
        </w:rPr>
      </w:pPr>
      <w:r w:rsidRPr="008D2535">
        <w:rPr>
          <w:lang w:val="en-US"/>
        </w:rPr>
        <w:t>Visually checking the auxiliary engine that there are no leaks or other obvious operating failures</w:t>
      </w:r>
    </w:p>
    <w:p w:rsidR="00636E3D" w:rsidRPr="008D2535" w:rsidRDefault="00636E3D" w:rsidP="00140E0B">
      <w:pPr>
        <w:numPr>
          <w:ilvl w:val="1"/>
          <w:numId w:val="3"/>
        </w:numPr>
        <w:rPr>
          <w:lang w:val="en-US"/>
        </w:rPr>
      </w:pPr>
      <w:r w:rsidRPr="008D2535">
        <w:rPr>
          <w:lang w:val="en-US"/>
        </w:rPr>
        <w:t>All parameters as listed under the other alternatives.</w:t>
      </w:r>
    </w:p>
    <w:p w:rsidR="00636E3D" w:rsidRPr="008D2535" w:rsidRDefault="00636E3D" w:rsidP="00140E0B">
      <w:pPr>
        <w:numPr>
          <w:ilvl w:val="1"/>
          <w:numId w:val="3"/>
        </w:numPr>
        <w:rPr>
          <w:lang w:val="en-US"/>
        </w:rPr>
      </w:pPr>
      <w:r w:rsidRPr="008D2535">
        <w:rPr>
          <w:lang w:val="en-US"/>
        </w:rPr>
        <w:t>That a secondary auxiliary set is switched to automatic standby mode</w:t>
      </w:r>
    </w:p>
    <w:p w:rsidR="00636E3D" w:rsidRPr="008D2535" w:rsidRDefault="00636E3D" w:rsidP="00140E0B">
      <w:pPr>
        <w:numPr>
          <w:ilvl w:val="1"/>
          <w:numId w:val="3"/>
        </w:numPr>
        <w:rPr>
          <w:lang w:val="en-US"/>
        </w:rPr>
      </w:pPr>
      <w:r w:rsidRPr="008D2535">
        <w:rPr>
          <w:lang w:val="en-US"/>
        </w:rPr>
        <w:t>That a secondary auxiliary set is switched to automatic standby mode</w:t>
      </w:r>
    </w:p>
    <w:p w:rsidR="00636E3D" w:rsidRPr="008D2535" w:rsidRDefault="00636E3D" w:rsidP="00140E0B">
      <w:pPr>
        <w:rPr>
          <w:lang w:val="en-US"/>
        </w:rPr>
      </w:pPr>
    </w:p>
    <w:p w:rsidR="00636E3D" w:rsidRDefault="00636E3D" w:rsidP="00140E0B">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140E0B">
      <w:pPr>
        <w:autoSpaceDE w:val="0"/>
        <w:autoSpaceDN w:val="0"/>
        <w:adjustRightInd w:val="0"/>
        <w:rPr>
          <w:b/>
          <w:i/>
          <w:lang w:val="en-US" w:eastAsia="uk-UA"/>
        </w:rPr>
      </w:pPr>
      <w:r>
        <w:rPr>
          <w:b/>
          <w:i/>
          <w:lang w:val="en-US" w:eastAsia="uk-UA"/>
        </w:rPr>
        <w:t xml:space="preserve">    Be ready to speak on it.</w:t>
      </w:r>
    </w:p>
    <w:p w:rsidR="00636E3D" w:rsidRDefault="00636E3D" w:rsidP="00140E0B">
      <w:pPr>
        <w:autoSpaceDE w:val="0"/>
        <w:autoSpaceDN w:val="0"/>
        <w:adjustRightInd w:val="0"/>
        <w:rPr>
          <w:b/>
          <w:i/>
          <w:lang w:val="en-US" w:eastAsia="uk-UA"/>
        </w:rPr>
      </w:pPr>
    </w:p>
    <w:p w:rsidR="00636E3D" w:rsidRDefault="00636E3D" w:rsidP="00140E0B">
      <w:pPr>
        <w:autoSpaceDE w:val="0"/>
        <w:autoSpaceDN w:val="0"/>
        <w:adjustRightInd w:val="0"/>
        <w:rPr>
          <w:b/>
          <w:bCs/>
          <w:sz w:val="28"/>
          <w:szCs w:val="28"/>
          <w:lang w:val="uk-UA"/>
        </w:rPr>
      </w:pPr>
      <w:r w:rsidRPr="00140E0B">
        <w:rPr>
          <w:b/>
          <w:i/>
          <w:lang w:val="en-US" w:eastAsia="uk-UA"/>
        </w:rPr>
        <w:t xml:space="preserve">    </w:t>
      </w:r>
      <w:r w:rsidRPr="00140E0B">
        <w:rPr>
          <w:b/>
          <w:bCs/>
          <w:sz w:val="28"/>
          <w:szCs w:val="28"/>
          <w:lang w:val="en-US"/>
        </w:rPr>
        <w:t>Maintenance onboard</w:t>
      </w:r>
      <w:r w:rsidRPr="00140E0B">
        <w:rPr>
          <w:b/>
          <w:bCs/>
          <w:sz w:val="28"/>
          <w:szCs w:val="28"/>
          <w:lang w:val="uk-UA"/>
        </w:rPr>
        <w:t>.</w:t>
      </w:r>
    </w:p>
    <w:p w:rsidR="00636E3D" w:rsidRDefault="00636E3D" w:rsidP="00140E0B">
      <w:pPr>
        <w:autoSpaceDE w:val="0"/>
        <w:autoSpaceDN w:val="0"/>
        <w:adjustRightInd w:val="0"/>
        <w:rPr>
          <w:b/>
          <w:bCs/>
          <w:sz w:val="28"/>
          <w:szCs w:val="28"/>
          <w:lang w:val="uk-UA"/>
        </w:rPr>
      </w:pPr>
    </w:p>
    <w:p w:rsidR="00636E3D" w:rsidRDefault="00636E3D" w:rsidP="00140E0B">
      <w:pPr>
        <w:autoSpaceDE w:val="0"/>
        <w:autoSpaceDN w:val="0"/>
        <w:adjustRightInd w:val="0"/>
        <w:rPr>
          <w:b/>
          <w:bCs/>
          <w:sz w:val="28"/>
          <w:szCs w:val="28"/>
          <w:lang w:val="uk-UA"/>
        </w:rPr>
      </w:pPr>
    </w:p>
    <w:p w:rsidR="00636E3D" w:rsidRDefault="00636E3D" w:rsidP="00140E0B">
      <w:pPr>
        <w:rPr>
          <w:b/>
          <w:i/>
          <w:lang w:val="en-US"/>
        </w:rPr>
      </w:pPr>
    </w:p>
    <w:p w:rsidR="00636E3D" w:rsidRPr="00140E0B" w:rsidRDefault="00636E3D" w:rsidP="00140E0B">
      <w:pPr>
        <w:autoSpaceDE w:val="0"/>
        <w:autoSpaceDN w:val="0"/>
        <w:adjustRightInd w:val="0"/>
        <w:rPr>
          <w:b/>
          <w:i/>
          <w:lang w:val="en-US" w:eastAsia="uk-UA"/>
        </w:rPr>
      </w:pPr>
    </w:p>
    <w:p w:rsidR="00636E3D" w:rsidRPr="00140E0B" w:rsidRDefault="00636E3D" w:rsidP="00140E0B">
      <w:pPr>
        <w:rPr>
          <w:lang w:val="en-US"/>
        </w:rPr>
      </w:pPr>
    </w:p>
    <w:p w:rsidR="00636E3D" w:rsidRPr="002E4C69" w:rsidRDefault="00636E3D" w:rsidP="004602BF">
      <w:pPr>
        <w:pStyle w:val="ListParagraph"/>
        <w:rPr>
          <w:b/>
          <w:i/>
          <w:lang w:val="uk-UA"/>
        </w:rPr>
      </w:pPr>
    </w:p>
    <w:p w:rsidR="00636E3D" w:rsidRDefault="00636E3D">
      <w:pPr>
        <w:rPr>
          <w:lang w:val="en-US"/>
        </w:rPr>
      </w:pPr>
    </w:p>
    <w:p w:rsidR="00636E3D" w:rsidRPr="006A76F9" w:rsidRDefault="00636E3D" w:rsidP="00072A1B">
      <w:pPr>
        <w:pStyle w:val="Caption"/>
        <w:rPr>
          <w:b w:val="0"/>
          <w:sz w:val="24"/>
          <w:szCs w:val="24"/>
        </w:rPr>
      </w:pPr>
      <w:r w:rsidRPr="006A76F9">
        <w:rPr>
          <w:b w:val="0"/>
          <w:sz w:val="24"/>
          <w:szCs w:val="24"/>
        </w:rPr>
        <w:t>МІНІСТЕРСТВО ОСВІТИ І НАУКИ УКРАЇНИ</w:t>
      </w:r>
    </w:p>
    <w:p w:rsidR="00636E3D" w:rsidRPr="006A76F9" w:rsidRDefault="00636E3D" w:rsidP="00072A1B">
      <w:pPr>
        <w:jc w:val="center"/>
        <w:rPr>
          <w:caps/>
        </w:rPr>
      </w:pPr>
      <w:r w:rsidRPr="006A76F9">
        <w:rPr>
          <w:caps/>
        </w:rPr>
        <w:t>Державний університет інфраструктури та технологій</w:t>
      </w:r>
    </w:p>
    <w:p w:rsidR="00636E3D" w:rsidRDefault="00636E3D" w:rsidP="00072A1B">
      <w:pPr>
        <w:jc w:val="center"/>
        <w:rPr>
          <w:u w:val="single"/>
        </w:rPr>
      </w:pPr>
      <w:r w:rsidRPr="006A76F9">
        <w:rPr>
          <w:u w:val="single"/>
        </w:rPr>
        <w:t>ДУНАЙСЬКИЙ ФАКУЛЬТЕТ МОРСЬКОГО ТА РІЧКОВОГО ТРАНСПОРТУ</w:t>
      </w:r>
    </w:p>
    <w:p w:rsidR="00636E3D" w:rsidRPr="006A76F9" w:rsidRDefault="00636E3D" w:rsidP="00072A1B">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072A1B">
      <w:pPr>
        <w:jc w:val="center"/>
        <w:rPr>
          <w:b/>
        </w:rPr>
      </w:pPr>
      <w:r w:rsidRPr="006A76F9">
        <w:rPr>
          <w:b/>
        </w:rPr>
        <w:t>З дисципліни «Англійська мова за професійним спрямуванням»</w:t>
      </w:r>
    </w:p>
    <w:p w:rsidR="00636E3D" w:rsidRPr="002666EC" w:rsidRDefault="00636E3D" w:rsidP="00072A1B">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072A1B">
      <w:pPr>
        <w:pStyle w:val="Style5"/>
        <w:widowControl/>
        <w:spacing w:line="240" w:lineRule="exact"/>
        <w:jc w:val="left"/>
      </w:pPr>
    </w:p>
    <w:p w:rsidR="00636E3D" w:rsidRDefault="00636E3D" w:rsidP="00072A1B">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897CF2">
        <w:rPr>
          <w:rStyle w:val="FontStyle27"/>
          <w:bCs/>
          <w:szCs w:val="22"/>
          <w:lang w:val="en-US" w:eastAsia="en-US"/>
        </w:rPr>
        <w:t xml:space="preserve"> </w:t>
      </w:r>
      <w:r>
        <w:rPr>
          <w:rStyle w:val="FontStyle27"/>
          <w:bCs/>
          <w:szCs w:val="22"/>
          <w:lang w:val="uk-UA" w:eastAsia="en-US"/>
        </w:rPr>
        <w:t>2</w:t>
      </w:r>
    </w:p>
    <w:p w:rsidR="00636E3D" w:rsidRDefault="00636E3D" w:rsidP="00897CF2">
      <w:pPr>
        <w:ind w:firstLine="708"/>
        <w:jc w:val="both"/>
        <w:rPr>
          <w:b/>
          <w:i/>
          <w:lang w:val="en-US"/>
        </w:rPr>
      </w:pPr>
      <w:r>
        <w:rPr>
          <w:b/>
          <w:i/>
          <w:lang w:val="en-US"/>
        </w:rPr>
        <w:t>1. Give English equivalents to the following words and phrases (topic “</w:t>
      </w:r>
      <w:r w:rsidRPr="00897CF2">
        <w:rPr>
          <w:b/>
          <w:bCs/>
          <w:i/>
          <w:lang w:val="en-US"/>
        </w:rPr>
        <w:t>Bunkering</w:t>
      </w:r>
      <w:r w:rsidRPr="00897CF2">
        <w:rPr>
          <w:b/>
          <w:i/>
          <w:lang w:val="en-US"/>
        </w:rPr>
        <w:t>”):</w:t>
      </w:r>
    </w:p>
    <w:p w:rsidR="00636E3D" w:rsidRPr="00897CF2" w:rsidRDefault="00636E3D" w:rsidP="00897CF2">
      <w:pPr>
        <w:ind w:firstLine="708"/>
        <w:jc w:val="both"/>
        <w:rPr>
          <w:bCs/>
          <w:lang w:val="en-US"/>
        </w:rPr>
      </w:pPr>
    </w:p>
    <w:p w:rsidR="00636E3D" w:rsidRPr="00897CF2" w:rsidRDefault="00636E3D" w:rsidP="00BD7C05">
      <w:pPr>
        <w:pStyle w:val="ListParagraph"/>
        <w:numPr>
          <w:ilvl w:val="0"/>
          <w:numId w:val="4"/>
        </w:numPr>
        <w:rPr>
          <w:lang w:val="uk-UA"/>
        </w:rPr>
      </w:pPr>
      <w:r>
        <w:t>назначать кого-либо для наблюдения за утечками и переливом;</w:t>
      </w:r>
    </w:p>
    <w:p w:rsidR="00636E3D" w:rsidRDefault="00636E3D" w:rsidP="00BD7C05">
      <w:pPr>
        <w:pStyle w:val="ListParagraph"/>
        <w:numPr>
          <w:ilvl w:val="0"/>
          <w:numId w:val="4"/>
        </w:numPr>
        <w:rPr>
          <w:lang w:val="uk-UA"/>
        </w:rPr>
      </w:pPr>
      <w:r>
        <w:rPr>
          <w:lang w:val="uk-UA"/>
        </w:rPr>
        <w:t>снимать показания счетчика;</w:t>
      </w:r>
    </w:p>
    <w:p w:rsidR="00636E3D" w:rsidRDefault="00636E3D" w:rsidP="00BD7C05">
      <w:pPr>
        <w:pStyle w:val="ListParagraph"/>
        <w:numPr>
          <w:ilvl w:val="0"/>
          <w:numId w:val="4"/>
        </w:numPr>
        <w:rPr>
          <w:lang w:val="uk-UA"/>
        </w:rPr>
      </w:pPr>
      <w:r>
        <w:rPr>
          <w:lang w:val="uk-UA"/>
        </w:rPr>
        <w:t>отвечать за бункеровку;</w:t>
      </w:r>
    </w:p>
    <w:p w:rsidR="00636E3D" w:rsidRDefault="00636E3D" w:rsidP="00BD7C05">
      <w:pPr>
        <w:pStyle w:val="ListParagraph"/>
        <w:numPr>
          <w:ilvl w:val="0"/>
          <w:numId w:val="4"/>
        </w:numPr>
        <w:rPr>
          <w:lang w:val="uk-UA"/>
        </w:rPr>
      </w:pPr>
      <w:r>
        <w:rPr>
          <w:lang w:val="uk-UA"/>
        </w:rPr>
        <w:t>обеспечивать более высокую (низкую) производительность насоса;</w:t>
      </w:r>
    </w:p>
    <w:p w:rsidR="00636E3D" w:rsidRDefault="00636E3D" w:rsidP="00BD7C05">
      <w:pPr>
        <w:pStyle w:val="ListParagraph"/>
        <w:numPr>
          <w:ilvl w:val="0"/>
          <w:numId w:val="4"/>
        </w:numPr>
        <w:rPr>
          <w:lang w:val="uk-UA"/>
        </w:rPr>
      </w:pPr>
      <w:r>
        <w:rPr>
          <w:lang w:val="uk-UA"/>
        </w:rPr>
        <w:t>поставщик топлива.</w:t>
      </w:r>
    </w:p>
    <w:p w:rsidR="00636E3D" w:rsidRDefault="00636E3D" w:rsidP="00897CF2">
      <w:pPr>
        <w:pStyle w:val="ListParagraph"/>
        <w:rPr>
          <w:lang w:val="uk-UA"/>
        </w:rPr>
      </w:pPr>
    </w:p>
    <w:p w:rsidR="00636E3D" w:rsidRDefault="00636E3D" w:rsidP="00897CF2">
      <w:pPr>
        <w:rPr>
          <w:b/>
          <w:i/>
          <w:lang w:val="en-US"/>
        </w:rPr>
      </w:pPr>
      <w:r>
        <w:rPr>
          <w:lang w:val="en-US"/>
        </w:rPr>
        <w:t xml:space="preserve">           </w:t>
      </w:r>
      <w:r>
        <w:rPr>
          <w:b/>
          <w:i/>
          <w:lang w:val="en-US"/>
        </w:rPr>
        <w:t>2. Find the correct answer:</w:t>
      </w:r>
    </w:p>
    <w:p w:rsidR="00636E3D" w:rsidRPr="00897CF2" w:rsidRDefault="00636E3D" w:rsidP="00BD7C05">
      <w:pPr>
        <w:numPr>
          <w:ilvl w:val="0"/>
          <w:numId w:val="5"/>
        </w:numPr>
        <w:rPr>
          <w:lang w:val="en-US"/>
        </w:rPr>
      </w:pPr>
      <w:r w:rsidRPr="00897CF2">
        <w:rPr>
          <w:lang w:val="en-US"/>
        </w:rPr>
        <w:t>What is distortion of a vessel's structure caused by rolling called?</w:t>
      </w:r>
    </w:p>
    <w:p w:rsidR="00636E3D" w:rsidRPr="00897CF2" w:rsidRDefault="00636E3D" w:rsidP="00BD7C05">
      <w:pPr>
        <w:numPr>
          <w:ilvl w:val="1"/>
          <w:numId w:val="5"/>
        </w:numPr>
        <w:rPr>
          <w:lang w:val="en-US"/>
        </w:rPr>
      </w:pPr>
      <w:r w:rsidRPr="00897CF2">
        <w:rPr>
          <w:lang w:val="en-US"/>
        </w:rPr>
        <w:t>Racking</w:t>
      </w:r>
    </w:p>
    <w:p w:rsidR="00636E3D" w:rsidRPr="00897CF2" w:rsidRDefault="00636E3D" w:rsidP="00BD7C05">
      <w:pPr>
        <w:numPr>
          <w:ilvl w:val="1"/>
          <w:numId w:val="5"/>
        </w:numPr>
        <w:rPr>
          <w:lang w:val="en-US"/>
        </w:rPr>
      </w:pPr>
      <w:r w:rsidRPr="00897CF2">
        <w:rPr>
          <w:lang w:val="en-US"/>
        </w:rPr>
        <w:t>Slamming</w:t>
      </w:r>
    </w:p>
    <w:p w:rsidR="00636E3D" w:rsidRPr="00897CF2" w:rsidRDefault="00636E3D" w:rsidP="00BD7C05">
      <w:pPr>
        <w:numPr>
          <w:ilvl w:val="1"/>
          <w:numId w:val="5"/>
        </w:numPr>
        <w:rPr>
          <w:lang w:val="en-US"/>
        </w:rPr>
      </w:pPr>
      <w:r w:rsidRPr="00897CF2">
        <w:rPr>
          <w:lang w:val="en-US"/>
        </w:rPr>
        <w:t>Pounding</w:t>
      </w:r>
    </w:p>
    <w:p w:rsidR="00636E3D" w:rsidRPr="00897CF2" w:rsidRDefault="00636E3D" w:rsidP="00BD7C05">
      <w:pPr>
        <w:numPr>
          <w:ilvl w:val="1"/>
          <w:numId w:val="5"/>
        </w:numPr>
        <w:rPr>
          <w:lang w:val="en-US"/>
        </w:rPr>
      </w:pPr>
      <w:r w:rsidRPr="00897CF2">
        <w:rPr>
          <w:lang w:val="en-US"/>
        </w:rPr>
        <w:t>Heaving</w:t>
      </w:r>
    </w:p>
    <w:p w:rsidR="00636E3D" w:rsidRPr="00897CF2" w:rsidRDefault="00636E3D" w:rsidP="00897CF2">
      <w:pPr>
        <w:rPr>
          <w:b/>
          <w:lang w:val="en-US"/>
        </w:rPr>
      </w:pPr>
    </w:p>
    <w:p w:rsidR="00636E3D" w:rsidRPr="00897CF2" w:rsidRDefault="00636E3D" w:rsidP="00BD7C05">
      <w:pPr>
        <w:numPr>
          <w:ilvl w:val="0"/>
          <w:numId w:val="5"/>
        </w:numPr>
        <w:rPr>
          <w:lang w:val="en-US"/>
        </w:rPr>
      </w:pPr>
      <w:r w:rsidRPr="00897CF2">
        <w:rPr>
          <w:lang w:val="en-US"/>
        </w:rPr>
        <w:t>Gross tonnage is defined as....</w:t>
      </w:r>
    </w:p>
    <w:p w:rsidR="00636E3D" w:rsidRPr="00897CF2" w:rsidRDefault="00636E3D" w:rsidP="00BD7C05">
      <w:pPr>
        <w:numPr>
          <w:ilvl w:val="1"/>
          <w:numId w:val="5"/>
        </w:numPr>
        <w:rPr>
          <w:lang w:val="en-US"/>
        </w:rPr>
      </w:pPr>
      <w:r w:rsidRPr="00897CF2">
        <w:rPr>
          <w:lang w:val="en-US"/>
        </w:rPr>
        <w:t>earning capacity</w:t>
      </w:r>
    </w:p>
    <w:p w:rsidR="00636E3D" w:rsidRPr="00897CF2" w:rsidRDefault="00636E3D" w:rsidP="00BD7C05">
      <w:pPr>
        <w:numPr>
          <w:ilvl w:val="1"/>
          <w:numId w:val="5"/>
        </w:numPr>
        <w:rPr>
          <w:lang w:val="en-US"/>
        </w:rPr>
      </w:pPr>
      <w:r w:rsidRPr="00897CF2">
        <w:rPr>
          <w:lang w:val="en-US"/>
        </w:rPr>
        <w:t>internal capacity</w:t>
      </w:r>
    </w:p>
    <w:p w:rsidR="00636E3D" w:rsidRPr="00897CF2" w:rsidRDefault="00636E3D" w:rsidP="00BD7C05">
      <w:pPr>
        <w:numPr>
          <w:ilvl w:val="1"/>
          <w:numId w:val="5"/>
        </w:numPr>
      </w:pPr>
      <w:r w:rsidRPr="00897CF2">
        <w:rPr>
          <w:lang w:val="en-US"/>
        </w:rPr>
        <w:t>light displacement</w:t>
      </w:r>
    </w:p>
    <w:p w:rsidR="00636E3D" w:rsidRPr="00897CF2" w:rsidRDefault="00636E3D" w:rsidP="00BD7C05">
      <w:pPr>
        <w:numPr>
          <w:ilvl w:val="1"/>
          <w:numId w:val="5"/>
        </w:numPr>
      </w:pPr>
      <w:r w:rsidRPr="00897CF2">
        <w:t>load displacement</w:t>
      </w:r>
    </w:p>
    <w:p w:rsidR="00636E3D" w:rsidRPr="00897CF2" w:rsidRDefault="00636E3D" w:rsidP="00897CF2">
      <w:pPr>
        <w:jc w:val="center"/>
      </w:pPr>
    </w:p>
    <w:p w:rsidR="00636E3D" w:rsidRPr="00897CF2" w:rsidRDefault="00636E3D" w:rsidP="00BD7C05">
      <w:pPr>
        <w:numPr>
          <w:ilvl w:val="0"/>
          <w:numId w:val="5"/>
        </w:numPr>
        <w:rPr>
          <w:lang w:val="en-US"/>
        </w:rPr>
      </w:pPr>
      <w:r w:rsidRPr="00897CF2">
        <w:rPr>
          <w:lang w:val="en-US"/>
        </w:rPr>
        <w:t>A decrease in the viscosity of the lubricating oil in a trunk engine may be due to dilution by:</w:t>
      </w:r>
    </w:p>
    <w:p w:rsidR="00636E3D" w:rsidRPr="00897CF2" w:rsidRDefault="00636E3D" w:rsidP="00BD7C05">
      <w:pPr>
        <w:numPr>
          <w:ilvl w:val="1"/>
          <w:numId w:val="5"/>
        </w:numPr>
        <w:rPr>
          <w:lang w:val="en-US"/>
        </w:rPr>
      </w:pPr>
      <w:r w:rsidRPr="00897CF2">
        <w:rPr>
          <w:lang w:val="en-US"/>
        </w:rPr>
        <w:t>Diesel oil.</w:t>
      </w:r>
    </w:p>
    <w:p w:rsidR="00636E3D" w:rsidRPr="00897CF2" w:rsidRDefault="00636E3D" w:rsidP="00BD7C05">
      <w:pPr>
        <w:numPr>
          <w:ilvl w:val="1"/>
          <w:numId w:val="5"/>
        </w:numPr>
        <w:rPr>
          <w:lang w:val="en-US"/>
        </w:rPr>
      </w:pPr>
      <w:r w:rsidRPr="00897CF2">
        <w:rPr>
          <w:lang w:val="en-US"/>
        </w:rPr>
        <w:t>Cylinder oil.</w:t>
      </w:r>
    </w:p>
    <w:p w:rsidR="00636E3D" w:rsidRPr="00897CF2" w:rsidRDefault="00636E3D" w:rsidP="00BD7C05">
      <w:pPr>
        <w:numPr>
          <w:ilvl w:val="1"/>
          <w:numId w:val="5"/>
        </w:numPr>
        <w:rPr>
          <w:lang w:val="en-US"/>
        </w:rPr>
      </w:pPr>
      <w:r w:rsidRPr="00897CF2">
        <w:rPr>
          <w:lang w:val="en-US"/>
        </w:rPr>
        <w:t>Water.</w:t>
      </w:r>
    </w:p>
    <w:p w:rsidR="00636E3D" w:rsidRPr="00897CF2" w:rsidRDefault="00636E3D" w:rsidP="00BD7C05">
      <w:pPr>
        <w:numPr>
          <w:ilvl w:val="1"/>
          <w:numId w:val="5"/>
        </w:numPr>
        <w:rPr>
          <w:lang w:val="en-US"/>
        </w:rPr>
      </w:pPr>
      <w:r w:rsidRPr="00897CF2">
        <w:rPr>
          <w:lang w:val="en-US"/>
        </w:rPr>
        <w:t>Heavy fuel oil.</w:t>
      </w:r>
    </w:p>
    <w:p w:rsidR="00636E3D" w:rsidRPr="00897CF2" w:rsidRDefault="00636E3D" w:rsidP="00897CF2">
      <w:pPr>
        <w:rPr>
          <w:lang w:val="en-US"/>
        </w:rPr>
      </w:pPr>
    </w:p>
    <w:p w:rsidR="00636E3D" w:rsidRPr="00897CF2" w:rsidRDefault="00636E3D" w:rsidP="00BD7C05">
      <w:pPr>
        <w:numPr>
          <w:ilvl w:val="0"/>
          <w:numId w:val="5"/>
        </w:numPr>
        <w:rPr>
          <w:lang w:val="en-US"/>
        </w:rPr>
      </w:pPr>
      <w:r w:rsidRPr="00897CF2">
        <w:rPr>
          <w:lang w:val="en-US"/>
        </w:rPr>
        <w:t>If a leak occurs in a lube oil cooler, the water cannot mix with the oil because the:</w:t>
      </w:r>
    </w:p>
    <w:p w:rsidR="00636E3D" w:rsidRPr="00897CF2" w:rsidRDefault="00636E3D" w:rsidP="00BD7C05">
      <w:pPr>
        <w:numPr>
          <w:ilvl w:val="1"/>
          <w:numId w:val="5"/>
        </w:numPr>
        <w:rPr>
          <w:lang w:val="en-US"/>
        </w:rPr>
      </w:pPr>
      <w:r w:rsidRPr="00897CF2">
        <w:rPr>
          <w:lang w:val="en-US"/>
        </w:rPr>
        <w:t>Oil pressure is greater than the water pressure.</w:t>
      </w:r>
    </w:p>
    <w:p w:rsidR="00636E3D" w:rsidRPr="00897CF2" w:rsidRDefault="00636E3D" w:rsidP="00BD7C05">
      <w:pPr>
        <w:numPr>
          <w:ilvl w:val="1"/>
          <w:numId w:val="5"/>
        </w:numPr>
        <w:rPr>
          <w:lang w:val="en-US"/>
        </w:rPr>
      </w:pPr>
      <w:r w:rsidRPr="00897CF2">
        <w:rPr>
          <w:lang w:val="en-US"/>
        </w:rPr>
        <w:t>By-pass valve will open.</w:t>
      </w:r>
    </w:p>
    <w:p w:rsidR="00636E3D" w:rsidRPr="00897CF2" w:rsidRDefault="00636E3D" w:rsidP="00BD7C05">
      <w:pPr>
        <w:numPr>
          <w:ilvl w:val="1"/>
          <w:numId w:val="5"/>
        </w:numPr>
        <w:rPr>
          <w:lang w:val="en-US"/>
        </w:rPr>
      </w:pPr>
      <w:r w:rsidRPr="00897CF2">
        <w:rPr>
          <w:lang w:val="en-US"/>
        </w:rPr>
        <w:t>Cooling pump will automatically stop.</w:t>
      </w:r>
    </w:p>
    <w:p w:rsidR="00636E3D" w:rsidRPr="00897CF2" w:rsidRDefault="00636E3D" w:rsidP="00BD7C05">
      <w:pPr>
        <w:numPr>
          <w:ilvl w:val="1"/>
          <w:numId w:val="5"/>
        </w:numPr>
        <w:rPr>
          <w:lang w:val="en-US"/>
        </w:rPr>
      </w:pPr>
      <w:r w:rsidRPr="00897CF2">
        <w:rPr>
          <w:lang w:val="en-US"/>
        </w:rPr>
        <w:t>Outlet valve will automatically close</w:t>
      </w:r>
    </w:p>
    <w:p w:rsidR="00636E3D" w:rsidRPr="00897CF2" w:rsidRDefault="00636E3D" w:rsidP="00897CF2">
      <w:pPr>
        <w:rPr>
          <w:lang w:val="en-US"/>
        </w:rPr>
      </w:pPr>
    </w:p>
    <w:p w:rsidR="00636E3D" w:rsidRPr="00897CF2" w:rsidRDefault="00636E3D" w:rsidP="00BD7C05">
      <w:pPr>
        <w:numPr>
          <w:ilvl w:val="0"/>
          <w:numId w:val="5"/>
        </w:numPr>
        <w:rPr>
          <w:lang w:val="en-US"/>
        </w:rPr>
      </w:pPr>
      <w:r w:rsidRPr="00897CF2">
        <w:rPr>
          <w:lang w:val="en-US"/>
        </w:rPr>
        <w:t>What could be the reason if the lub oil viscosity decrease?</w:t>
      </w:r>
    </w:p>
    <w:p w:rsidR="00636E3D" w:rsidRPr="00897CF2" w:rsidRDefault="00636E3D" w:rsidP="00BD7C05">
      <w:pPr>
        <w:numPr>
          <w:ilvl w:val="1"/>
          <w:numId w:val="5"/>
        </w:numPr>
        <w:rPr>
          <w:lang w:val="en-US"/>
        </w:rPr>
      </w:pPr>
      <w:r w:rsidRPr="00897CF2">
        <w:rPr>
          <w:lang w:val="en-US"/>
        </w:rPr>
        <w:t>Diesel oil leakage to the lub oil system.</w:t>
      </w:r>
    </w:p>
    <w:p w:rsidR="00636E3D" w:rsidRPr="00897CF2" w:rsidRDefault="00636E3D" w:rsidP="00BD7C05">
      <w:pPr>
        <w:numPr>
          <w:ilvl w:val="1"/>
          <w:numId w:val="5"/>
        </w:numPr>
        <w:rPr>
          <w:lang w:val="en-US"/>
        </w:rPr>
      </w:pPr>
      <w:r w:rsidRPr="00897CF2">
        <w:rPr>
          <w:lang w:val="en-US"/>
        </w:rPr>
        <w:t>Heavy fuel oil leakage to the lub oil system.</w:t>
      </w:r>
    </w:p>
    <w:p w:rsidR="00636E3D" w:rsidRPr="00897CF2" w:rsidRDefault="00636E3D" w:rsidP="00BD7C05">
      <w:pPr>
        <w:numPr>
          <w:ilvl w:val="1"/>
          <w:numId w:val="5"/>
        </w:numPr>
        <w:rPr>
          <w:lang w:val="en-US"/>
        </w:rPr>
      </w:pPr>
      <w:r w:rsidRPr="00897CF2">
        <w:rPr>
          <w:lang w:val="en-US"/>
        </w:rPr>
        <w:t>Low lub oil temperature.</w:t>
      </w:r>
    </w:p>
    <w:p w:rsidR="00636E3D" w:rsidRPr="00897CF2" w:rsidRDefault="00636E3D" w:rsidP="00BD7C05">
      <w:pPr>
        <w:numPr>
          <w:ilvl w:val="1"/>
          <w:numId w:val="5"/>
        </w:numPr>
        <w:rPr>
          <w:lang w:val="en-US"/>
        </w:rPr>
      </w:pPr>
      <w:r w:rsidRPr="00897CF2">
        <w:rPr>
          <w:lang w:val="en-US"/>
        </w:rPr>
        <w:t>Wrong lub oil pressure.</w:t>
      </w:r>
    </w:p>
    <w:p w:rsidR="00636E3D" w:rsidRPr="00897CF2" w:rsidRDefault="00636E3D" w:rsidP="00897CF2">
      <w:pPr>
        <w:rPr>
          <w:lang w:val="en-US"/>
        </w:rPr>
      </w:pPr>
    </w:p>
    <w:p w:rsidR="00636E3D" w:rsidRPr="00897CF2" w:rsidRDefault="00636E3D" w:rsidP="00BD7C05">
      <w:pPr>
        <w:numPr>
          <w:ilvl w:val="0"/>
          <w:numId w:val="5"/>
        </w:numPr>
        <w:rPr>
          <w:lang w:val="en-US"/>
        </w:rPr>
      </w:pPr>
      <w:r w:rsidRPr="00897CF2">
        <w:rPr>
          <w:lang w:val="en-US"/>
        </w:rPr>
        <w:t>A water content greater than 2 % is detected in a lub oil system. What is the best action to do?</w:t>
      </w:r>
    </w:p>
    <w:p w:rsidR="00636E3D" w:rsidRPr="00897CF2" w:rsidRDefault="00636E3D" w:rsidP="00BD7C05">
      <w:pPr>
        <w:numPr>
          <w:ilvl w:val="1"/>
          <w:numId w:val="5"/>
        </w:numPr>
        <w:rPr>
          <w:lang w:val="en-US"/>
        </w:rPr>
      </w:pPr>
      <w:r w:rsidRPr="00897CF2">
        <w:rPr>
          <w:lang w:val="en-US"/>
        </w:rPr>
        <w:t>Continuous purifying the system with the lub oil pumps running.</w:t>
      </w:r>
    </w:p>
    <w:p w:rsidR="00636E3D" w:rsidRPr="00897CF2" w:rsidRDefault="00636E3D" w:rsidP="00BD7C05">
      <w:pPr>
        <w:numPr>
          <w:ilvl w:val="1"/>
          <w:numId w:val="5"/>
        </w:numPr>
        <w:rPr>
          <w:lang w:val="en-US"/>
        </w:rPr>
      </w:pPr>
      <w:r w:rsidRPr="00897CF2">
        <w:rPr>
          <w:lang w:val="en-US"/>
        </w:rPr>
        <w:t>Boil out the water by increasing the temperature.</w:t>
      </w:r>
    </w:p>
    <w:p w:rsidR="00636E3D" w:rsidRPr="00897CF2" w:rsidRDefault="00636E3D" w:rsidP="00BD7C05">
      <w:pPr>
        <w:numPr>
          <w:ilvl w:val="1"/>
          <w:numId w:val="5"/>
        </w:numPr>
        <w:rPr>
          <w:lang w:val="en-US"/>
        </w:rPr>
      </w:pPr>
      <w:r w:rsidRPr="00897CF2">
        <w:rPr>
          <w:lang w:val="en-US"/>
        </w:rPr>
        <w:t>Segregate the oil in a seperate tank for continuous purifying.</w:t>
      </w:r>
    </w:p>
    <w:p w:rsidR="00636E3D" w:rsidRPr="00897CF2" w:rsidRDefault="00636E3D" w:rsidP="00BD7C05">
      <w:pPr>
        <w:numPr>
          <w:ilvl w:val="1"/>
          <w:numId w:val="5"/>
        </w:numPr>
        <w:rPr>
          <w:lang w:val="en-US"/>
        </w:rPr>
      </w:pPr>
      <w:r w:rsidRPr="00897CF2">
        <w:rPr>
          <w:lang w:val="en-US"/>
        </w:rPr>
        <w:t>It is no danger before the water level reach 6-8%.</w:t>
      </w:r>
    </w:p>
    <w:p w:rsidR="00636E3D" w:rsidRPr="00897CF2" w:rsidRDefault="00636E3D" w:rsidP="00897CF2">
      <w:pPr>
        <w:rPr>
          <w:lang w:val="en-US"/>
        </w:rPr>
      </w:pPr>
    </w:p>
    <w:p w:rsidR="00636E3D" w:rsidRPr="00897CF2" w:rsidRDefault="00636E3D" w:rsidP="00BD7C05">
      <w:pPr>
        <w:numPr>
          <w:ilvl w:val="0"/>
          <w:numId w:val="5"/>
        </w:numPr>
        <w:rPr>
          <w:lang w:val="en-US"/>
        </w:rPr>
      </w:pPr>
      <w:r w:rsidRPr="00897CF2">
        <w:rPr>
          <w:lang w:val="en-US"/>
        </w:rPr>
        <w:t>Which of the following pumps is not allowed to have a direct overboard connection to the sea?</w:t>
      </w:r>
    </w:p>
    <w:p w:rsidR="00636E3D" w:rsidRPr="00897CF2" w:rsidRDefault="00636E3D" w:rsidP="00BD7C05">
      <w:pPr>
        <w:numPr>
          <w:ilvl w:val="1"/>
          <w:numId w:val="5"/>
        </w:numPr>
        <w:rPr>
          <w:lang w:val="en-US"/>
        </w:rPr>
      </w:pPr>
      <w:r w:rsidRPr="00897CF2">
        <w:rPr>
          <w:lang w:val="en-US"/>
        </w:rPr>
        <w:t>Ballast Water Pumps</w:t>
      </w:r>
    </w:p>
    <w:p w:rsidR="00636E3D" w:rsidRPr="00897CF2" w:rsidRDefault="00636E3D" w:rsidP="00BD7C05">
      <w:pPr>
        <w:numPr>
          <w:ilvl w:val="1"/>
          <w:numId w:val="5"/>
        </w:numPr>
        <w:rPr>
          <w:lang w:val="en-US"/>
        </w:rPr>
      </w:pPr>
      <w:r w:rsidRPr="00897CF2">
        <w:rPr>
          <w:lang w:val="en-US"/>
        </w:rPr>
        <w:t>Engine Room Bilge Pump</w:t>
      </w:r>
    </w:p>
    <w:p w:rsidR="00636E3D" w:rsidRPr="00897CF2" w:rsidRDefault="00636E3D" w:rsidP="00BD7C05">
      <w:pPr>
        <w:numPr>
          <w:ilvl w:val="1"/>
          <w:numId w:val="5"/>
        </w:numPr>
        <w:rPr>
          <w:lang w:val="en-US"/>
        </w:rPr>
      </w:pPr>
      <w:r w:rsidRPr="00897CF2">
        <w:rPr>
          <w:lang w:val="en-US"/>
        </w:rPr>
        <w:t>Cargo Hold Bilge Pump</w:t>
      </w:r>
    </w:p>
    <w:p w:rsidR="00636E3D" w:rsidRPr="00897CF2" w:rsidRDefault="00636E3D" w:rsidP="00BD7C05">
      <w:pPr>
        <w:numPr>
          <w:ilvl w:val="1"/>
          <w:numId w:val="5"/>
        </w:numPr>
        <w:rPr>
          <w:lang w:val="en-US"/>
        </w:rPr>
      </w:pPr>
      <w:r w:rsidRPr="00897CF2">
        <w:rPr>
          <w:lang w:val="en-US"/>
        </w:rPr>
        <w:t>Sludge Pump</w:t>
      </w:r>
    </w:p>
    <w:p w:rsidR="00636E3D" w:rsidRPr="00897CF2" w:rsidRDefault="00636E3D" w:rsidP="00897CF2">
      <w:pPr>
        <w:rPr>
          <w:lang w:val="en-US"/>
        </w:rPr>
      </w:pPr>
    </w:p>
    <w:p w:rsidR="00636E3D" w:rsidRPr="00897CF2" w:rsidRDefault="00636E3D" w:rsidP="00BD7C05">
      <w:pPr>
        <w:numPr>
          <w:ilvl w:val="0"/>
          <w:numId w:val="5"/>
        </w:numPr>
        <w:rPr>
          <w:lang w:val="en-US"/>
        </w:rPr>
      </w:pPr>
      <w:r w:rsidRPr="00897CF2">
        <w:rPr>
          <w:lang w:val="en-US"/>
        </w:rPr>
        <w:t>Any discharge of oil into the sea is prohibited, except when some conditions are satisfied. One of these conditions for an oil tanker is that ....</w:t>
      </w:r>
    </w:p>
    <w:p w:rsidR="00636E3D" w:rsidRPr="00897CF2" w:rsidRDefault="00636E3D" w:rsidP="00BD7C05">
      <w:pPr>
        <w:numPr>
          <w:ilvl w:val="1"/>
          <w:numId w:val="5"/>
        </w:numPr>
        <w:rPr>
          <w:lang w:val="en-US"/>
        </w:rPr>
      </w:pPr>
      <w:r w:rsidRPr="00897CF2">
        <w:rPr>
          <w:lang w:val="en-US"/>
        </w:rPr>
        <w:t>the tanker is more than 10 nautical miles from the nearest land.</w:t>
      </w:r>
    </w:p>
    <w:p w:rsidR="00636E3D" w:rsidRPr="00897CF2" w:rsidRDefault="00636E3D" w:rsidP="00BD7C05">
      <w:pPr>
        <w:numPr>
          <w:ilvl w:val="1"/>
          <w:numId w:val="5"/>
        </w:numPr>
        <w:rPr>
          <w:lang w:val="en-US"/>
        </w:rPr>
      </w:pPr>
      <w:r w:rsidRPr="00897CF2">
        <w:rPr>
          <w:lang w:val="en-US"/>
        </w:rPr>
        <w:t>the tanker is more than 25 nautical miles from the nearest land</w:t>
      </w:r>
    </w:p>
    <w:p w:rsidR="00636E3D" w:rsidRPr="00897CF2" w:rsidRDefault="00636E3D" w:rsidP="00BD7C05">
      <w:pPr>
        <w:numPr>
          <w:ilvl w:val="1"/>
          <w:numId w:val="5"/>
        </w:numPr>
        <w:rPr>
          <w:lang w:val="en-US"/>
        </w:rPr>
      </w:pPr>
      <w:r w:rsidRPr="00897CF2">
        <w:rPr>
          <w:lang w:val="en-US"/>
        </w:rPr>
        <w:t>the tanker is more than 50 nautical miles from the nearest land./</w:t>
      </w:r>
      <w:r w:rsidRPr="00897CF2">
        <w:rPr>
          <w:bCs/>
          <w:lang w:val="en-US"/>
        </w:rPr>
        <w:t>En route</w:t>
      </w:r>
    </w:p>
    <w:p w:rsidR="00636E3D" w:rsidRPr="00897CF2" w:rsidRDefault="00636E3D" w:rsidP="00BD7C05">
      <w:pPr>
        <w:numPr>
          <w:ilvl w:val="1"/>
          <w:numId w:val="5"/>
        </w:numPr>
        <w:rPr>
          <w:lang w:val="en-US"/>
        </w:rPr>
      </w:pPr>
      <w:r w:rsidRPr="00897CF2">
        <w:rPr>
          <w:lang w:val="en-US"/>
        </w:rPr>
        <w:t>the tanker is more than 100 nautical miles from the nearest land.</w:t>
      </w:r>
    </w:p>
    <w:p w:rsidR="00636E3D" w:rsidRPr="00897CF2" w:rsidRDefault="00636E3D" w:rsidP="00897CF2">
      <w:pPr>
        <w:rPr>
          <w:lang w:val="en-US"/>
        </w:rPr>
      </w:pPr>
    </w:p>
    <w:p w:rsidR="00636E3D" w:rsidRPr="00897CF2" w:rsidRDefault="00636E3D" w:rsidP="00BD7C05">
      <w:pPr>
        <w:numPr>
          <w:ilvl w:val="0"/>
          <w:numId w:val="5"/>
        </w:numPr>
        <w:rPr>
          <w:lang w:val="en-US"/>
        </w:rPr>
      </w:pPr>
      <w:r w:rsidRPr="00897CF2">
        <w:rPr>
          <w:lang w:val="en-US"/>
        </w:rPr>
        <w:t>One of the Main Engine cooling pumps is down for maintenance. The rest of the cooling pumps are operating on full capacity with minimum margins on the maximum temperature limit. What will be the correct precaution or action to take at the end of the day?</w:t>
      </w:r>
    </w:p>
    <w:p w:rsidR="00636E3D" w:rsidRPr="00897CF2" w:rsidRDefault="00636E3D" w:rsidP="00BD7C05">
      <w:pPr>
        <w:numPr>
          <w:ilvl w:val="1"/>
          <w:numId w:val="5"/>
        </w:numPr>
        <w:rPr>
          <w:lang w:val="en-US"/>
        </w:rPr>
      </w:pPr>
      <w:r w:rsidRPr="00897CF2">
        <w:rPr>
          <w:lang w:val="en-US"/>
        </w:rPr>
        <w:t>Operate the engine room on manual mode until the cooling pump is in operation, switched in stand-by mode.</w:t>
      </w:r>
    </w:p>
    <w:p w:rsidR="00636E3D" w:rsidRPr="00897CF2" w:rsidRDefault="00636E3D" w:rsidP="00BD7C05">
      <w:pPr>
        <w:numPr>
          <w:ilvl w:val="1"/>
          <w:numId w:val="5"/>
        </w:numPr>
        <w:rPr>
          <w:lang w:val="en-US"/>
        </w:rPr>
      </w:pPr>
      <w:r w:rsidRPr="00897CF2">
        <w:rPr>
          <w:lang w:val="en-US"/>
        </w:rPr>
        <w:t>Trust that the alarm function and automatic temperature regulation will assure safe operation for UMS-mode during the night, switching to UMS-mode as normal</w:t>
      </w:r>
    </w:p>
    <w:p w:rsidR="00636E3D" w:rsidRPr="00897CF2" w:rsidRDefault="00636E3D" w:rsidP="00BD7C05">
      <w:pPr>
        <w:numPr>
          <w:ilvl w:val="1"/>
          <w:numId w:val="5"/>
        </w:numPr>
        <w:rPr>
          <w:lang w:val="en-US"/>
        </w:rPr>
      </w:pPr>
      <w:r w:rsidRPr="00897CF2">
        <w:rPr>
          <w:lang w:val="en-US"/>
        </w:rPr>
        <w:t>Arrange frequent checks of the condition during the night, operating on UMS-mode</w:t>
      </w:r>
    </w:p>
    <w:p w:rsidR="00636E3D" w:rsidRPr="00897CF2" w:rsidRDefault="00636E3D" w:rsidP="00BD7C05">
      <w:pPr>
        <w:numPr>
          <w:ilvl w:val="1"/>
          <w:numId w:val="5"/>
        </w:numPr>
        <w:rPr>
          <w:lang w:val="en-US"/>
        </w:rPr>
      </w:pPr>
      <w:r w:rsidRPr="00897CF2">
        <w:rPr>
          <w:lang w:val="en-US"/>
        </w:rPr>
        <w:t>Arrange with a rating "on watch" in the engine room.</w:t>
      </w:r>
    </w:p>
    <w:p w:rsidR="00636E3D" w:rsidRPr="00897CF2" w:rsidRDefault="00636E3D" w:rsidP="00897CF2">
      <w:pPr>
        <w:rPr>
          <w:lang w:val="en-US"/>
        </w:rPr>
      </w:pPr>
    </w:p>
    <w:p w:rsidR="00636E3D" w:rsidRPr="00897CF2" w:rsidRDefault="00636E3D" w:rsidP="00BD7C05">
      <w:pPr>
        <w:numPr>
          <w:ilvl w:val="0"/>
          <w:numId w:val="5"/>
        </w:numPr>
        <w:rPr>
          <w:lang w:val="en-US"/>
        </w:rPr>
      </w:pPr>
      <w:r w:rsidRPr="00897CF2">
        <w:rPr>
          <w:lang w:val="en-US"/>
        </w:rPr>
        <w:t>During a routine sea passage the cooling water high temperature alarm system for one of the auxiliary engines is out of function and blocked. What will be the appropriate immediate action?</w:t>
      </w:r>
    </w:p>
    <w:p w:rsidR="00636E3D" w:rsidRPr="00897CF2" w:rsidRDefault="00636E3D" w:rsidP="00BD7C05">
      <w:pPr>
        <w:numPr>
          <w:ilvl w:val="1"/>
          <w:numId w:val="5"/>
        </w:numPr>
        <w:rPr>
          <w:lang w:val="en-US"/>
        </w:rPr>
      </w:pPr>
      <w:r w:rsidRPr="00897CF2">
        <w:rPr>
          <w:lang w:val="en-US"/>
        </w:rPr>
        <w:t>All the actions listed in the other alternatives</w:t>
      </w:r>
    </w:p>
    <w:p w:rsidR="00636E3D" w:rsidRPr="00897CF2" w:rsidRDefault="00636E3D" w:rsidP="00BD7C05">
      <w:pPr>
        <w:numPr>
          <w:ilvl w:val="1"/>
          <w:numId w:val="5"/>
        </w:numPr>
        <w:rPr>
          <w:lang w:val="en-US"/>
        </w:rPr>
      </w:pPr>
      <w:r w:rsidRPr="00897CF2">
        <w:rPr>
          <w:lang w:val="en-US"/>
        </w:rPr>
        <w:t>Have the failure immediately repaired</w:t>
      </w:r>
    </w:p>
    <w:p w:rsidR="00636E3D" w:rsidRPr="00897CF2" w:rsidRDefault="00636E3D" w:rsidP="00BD7C05">
      <w:pPr>
        <w:numPr>
          <w:ilvl w:val="1"/>
          <w:numId w:val="5"/>
        </w:numPr>
        <w:rPr>
          <w:lang w:val="en-US"/>
        </w:rPr>
      </w:pPr>
      <w:r w:rsidRPr="00897CF2">
        <w:rPr>
          <w:lang w:val="en-US"/>
        </w:rPr>
        <w:t>Switch to another generator set (that is available)</w:t>
      </w:r>
    </w:p>
    <w:p w:rsidR="00636E3D" w:rsidRPr="00897CF2" w:rsidRDefault="00636E3D" w:rsidP="00BD7C05">
      <w:pPr>
        <w:numPr>
          <w:ilvl w:val="1"/>
          <w:numId w:val="5"/>
        </w:numPr>
        <w:rPr>
          <w:lang w:val="en-US"/>
        </w:rPr>
      </w:pPr>
      <w:r w:rsidRPr="00897CF2">
        <w:rPr>
          <w:lang w:val="en-US"/>
        </w:rPr>
        <w:t>If the failure is in conflict with pre-requisitional electric power supply, ensure manual operation mode until the failure is corrected</w:t>
      </w:r>
    </w:p>
    <w:p w:rsidR="00636E3D" w:rsidRPr="00897CF2" w:rsidRDefault="00636E3D" w:rsidP="00897CF2">
      <w:pPr>
        <w:jc w:val="center"/>
        <w:rPr>
          <w:lang w:val="en-US"/>
        </w:rPr>
      </w:pPr>
    </w:p>
    <w:p w:rsidR="00636E3D" w:rsidRDefault="00636E3D" w:rsidP="003618DC">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3618DC">
      <w:pPr>
        <w:autoSpaceDE w:val="0"/>
        <w:autoSpaceDN w:val="0"/>
        <w:adjustRightInd w:val="0"/>
        <w:rPr>
          <w:b/>
          <w:i/>
          <w:lang w:val="en-US" w:eastAsia="uk-UA"/>
        </w:rPr>
      </w:pPr>
      <w:r>
        <w:rPr>
          <w:b/>
          <w:i/>
          <w:lang w:val="en-US" w:eastAsia="uk-UA"/>
        </w:rPr>
        <w:t xml:space="preserve">    Be ready to speak on it.</w:t>
      </w:r>
    </w:p>
    <w:p w:rsidR="00636E3D" w:rsidRDefault="00636E3D" w:rsidP="003618DC">
      <w:pPr>
        <w:autoSpaceDE w:val="0"/>
        <w:autoSpaceDN w:val="0"/>
        <w:adjustRightInd w:val="0"/>
        <w:rPr>
          <w:b/>
          <w:i/>
          <w:lang w:val="en-US" w:eastAsia="uk-UA"/>
        </w:rPr>
      </w:pPr>
    </w:p>
    <w:p w:rsidR="00636E3D" w:rsidRDefault="00636E3D" w:rsidP="003618DC">
      <w:pPr>
        <w:rPr>
          <w:b/>
          <w:bCs/>
          <w:sz w:val="28"/>
          <w:szCs w:val="28"/>
          <w:lang w:val="en-US"/>
        </w:rPr>
      </w:pPr>
      <w:r w:rsidRPr="003618DC">
        <w:rPr>
          <w:b/>
          <w:bCs/>
          <w:sz w:val="28"/>
          <w:szCs w:val="28"/>
          <w:lang w:val="en-US"/>
        </w:rPr>
        <w:t>Corrosion.</w:t>
      </w:r>
    </w:p>
    <w:p w:rsidR="00636E3D" w:rsidRDefault="00636E3D" w:rsidP="003618DC">
      <w:pPr>
        <w:rPr>
          <w:b/>
          <w:bCs/>
          <w:sz w:val="28"/>
          <w:szCs w:val="28"/>
          <w:lang w:val="en-US"/>
        </w:rPr>
      </w:pPr>
    </w:p>
    <w:p w:rsidR="00636E3D" w:rsidRDefault="00636E3D" w:rsidP="003618DC">
      <w:pPr>
        <w:rPr>
          <w:b/>
          <w:bCs/>
          <w:sz w:val="28"/>
          <w:szCs w:val="28"/>
          <w:lang w:val="en-US"/>
        </w:rPr>
      </w:pPr>
    </w:p>
    <w:p w:rsidR="00636E3D" w:rsidRPr="003618DC" w:rsidRDefault="00636E3D" w:rsidP="003618DC">
      <w:pPr>
        <w:rPr>
          <w:b/>
          <w:bCs/>
          <w:sz w:val="28"/>
          <w:szCs w:val="28"/>
          <w:lang w:val="en-US"/>
        </w:rPr>
      </w:pPr>
    </w:p>
    <w:p w:rsidR="00636E3D" w:rsidRPr="00292818" w:rsidRDefault="00636E3D" w:rsidP="003618DC">
      <w:pPr>
        <w:autoSpaceDE w:val="0"/>
        <w:autoSpaceDN w:val="0"/>
        <w:adjustRightInd w:val="0"/>
        <w:rPr>
          <w:b/>
          <w:i/>
          <w:lang w:val="en-US" w:eastAsia="uk-UA"/>
        </w:rPr>
      </w:pPr>
    </w:p>
    <w:p w:rsidR="00636E3D" w:rsidRPr="00292818" w:rsidRDefault="00636E3D" w:rsidP="003618DC">
      <w:pPr>
        <w:autoSpaceDE w:val="0"/>
        <w:autoSpaceDN w:val="0"/>
        <w:adjustRightInd w:val="0"/>
        <w:rPr>
          <w:b/>
          <w:i/>
          <w:lang w:val="en-US" w:eastAsia="uk-UA"/>
        </w:rPr>
      </w:pPr>
    </w:p>
    <w:p w:rsidR="00636E3D" w:rsidRDefault="00636E3D" w:rsidP="00897CF2">
      <w:pPr>
        <w:pStyle w:val="ListParagraph"/>
        <w:rPr>
          <w:lang w:val="en-US"/>
        </w:rPr>
      </w:pPr>
    </w:p>
    <w:p w:rsidR="00636E3D" w:rsidRDefault="00636E3D" w:rsidP="00897CF2">
      <w:pPr>
        <w:pStyle w:val="ListParagraph"/>
        <w:rPr>
          <w:lang w:val="en-US"/>
        </w:rPr>
      </w:pPr>
    </w:p>
    <w:p w:rsidR="00636E3D" w:rsidRDefault="00636E3D" w:rsidP="00897CF2">
      <w:pPr>
        <w:pStyle w:val="ListParagraph"/>
        <w:rPr>
          <w:lang w:val="en-US"/>
        </w:rPr>
      </w:pPr>
    </w:p>
    <w:p w:rsidR="00636E3D" w:rsidRDefault="00636E3D" w:rsidP="00897CF2">
      <w:pPr>
        <w:pStyle w:val="ListParagraph"/>
        <w:rPr>
          <w:lang w:val="en-US"/>
        </w:rPr>
      </w:pPr>
    </w:p>
    <w:p w:rsidR="00636E3D" w:rsidRPr="006A76F9" w:rsidRDefault="00636E3D" w:rsidP="003618DC">
      <w:pPr>
        <w:pStyle w:val="Caption"/>
        <w:rPr>
          <w:b w:val="0"/>
          <w:sz w:val="24"/>
          <w:szCs w:val="24"/>
        </w:rPr>
      </w:pPr>
      <w:r w:rsidRPr="006A76F9">
        <w:rPr>
          <w:b w:val="0"/>
          <w:sz w:val="24"/>
          <w:szCs w:val="24"/>
        </w:rPr>
        <w:t>МІНІСТЕРСТВО ОСВІТИ І НАУКИ УКРАЇНИ</w:t>
      </w:r>
    </w:p>
    <w:p w:rsidR="00636E3D" w:rsidRPr="006A76F9" w:rsidRDefault="00636E3D" w:rsidP="003618DC">
      <w:pPr>
        <w:jc w:val="center"/>
        <w:rPr>
          <w:caps/>
        </w:rPr>
      </w:pPr>
      <w:r w:rsidRPr="006A76F9">
        <w:rPr>
          <w:caps/>
        </w:rPr>
        <w:t>Державний університет інфраструктури та технологій</w:t>
      </w:r>
    </w:p>
    <w:p w:rsidR="00636E3D" w:rsidRDefault="00636E3D" w:rsidP="003618DC">
      <w:pPr>
        <w:jc w:val="center"/>
        <w:rPr>
          <w:u w:val="single"/>
        </w:rPr>
      </w:pPr>
      <w:r w:rsidRPr="006A76F9">
        <w:rPr>
          <w:u w:val="single"/>
        </w:rPr>
        <w:t>ДУНАЙСЬКИЙ ФАКУЛЬТЕТ МОРСЬКОГО ТА РІЧКОВОГО ТРАНСПОРТУ</w:t>
      </w:r>
    </w:p>
    <w:p w:rsidR="00636E3D" w:rsidRPr="006A76F9" w:rsidRDefault="00636E3D" w:rsidP="003618DC">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3618DC">
      <w:pPr>
        <w:jc w:val="center"/>
        <w:rPr>
          <w:b/>
        </w:rPr>
      </w:pPr>
      <w:r w:rsidRPr="006A76F9">
        <w:rPr>
          <w:b/>
        </w:rPr>
        <w:t>З дисципліни «Англійська мова за професійним спрямуванням»</w:t>
      </w:r>
    </w:p>
    <w:p w:rsidR="00636E3D" w:rsidRPr="002666EC" w:rsidRDefault="00636E3D" w:rsidP="003618DC">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3618DC">
      <w:pPr>
        <w:pStyle w:val="Style5"/>
        <w:widowControl/>
        <w:spacing w:line="240" w:lineRule="exact"/>
        <w:jc w:val="left"/>
      </w:pPr>
    </w:p>
    <w:p w:rsidR="00636E3D" w:rsidRDefault="00636E3D" w:rsidP="003618DC">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897CF2">
        <w:rPr>
          <w:rStyle w:val="FontStyle27"/>
          <w:bCs/>
          <w:szCs w:val="22"/>
          <w:lang w:val="en-US" w:eastAsia="en-US"/>
        </w:rPr>
        <w:t xml:space="preserve"> </w:t>
      </w:r>
      <w:r>
        <w:rPr>
          <w:rStyle w:val="FontStyle27"/>
          <w:bCs/>
          <w:szCs w:val="22"/>
          <w:lang w:val="uk-UA" w:eastAsia="en-US"/>
        </w:rPr>
        <w:t>4</w:t>
      </w:r>
    </w:p>
    <w:p w:rsidR="00636E3D" w:rsidRDefault="00636E3D" w:rsidP="003618DC">
      <w:pPr>
        <w:ind w:firstLine="708"/>
        <w:jc w:val="both"/>
        <w:rPr>
          <w:b/>
          <w:i/>
          <w:lang w:val="en-US"/>
        </w:rPr>
      </w:pPr>
      <w:r>
        <w:rPr>
          <w:b/>
          <w:i/>
          <w:lang w:val="en-US"/>
        </w:rPr>
        <w:t>1. Give English equivalents to the following words and phrases (topic “</w:t>
      </w:r>
      <w:r>
        <w:rPr>
          <w:b/>
          <w:bCs/>
          <w:i/>
          <w:lang w:val="en-US"/>
        </w:rPr>
        <w:t>Ordering ship supplies</w:t>
      </w:r>
      <w:r w:rsidRPr="00897CF2">
        <w:rPr>
          <w:b/>
          <w:i/>
          <w:lang w:val="en-US"/>
        </w:rPr>
        <w:t>”):</w:t>
      </w:r>
    </w:p>
    <w:p w:rsidR="00636E3D" w:rsidRDefault="00636E3D" w:rsidP="003618DC">
      <w:pPr>
        <w:ind w:firstLine="708"/>
        <w:jc w:val="both"/>
        <w:rPr>
          <w:lang w:val="en-US"/>
        </w:rPr>
      </w:pPr>
    </w:p>
    <w:p w:rsidR="00636E3D" w:rsidRPr="003618DC" w:rsidRDefault="00636E3D" w:rsidP="00BD7C05">
      <w:pPr>
        <w:pStyle w:val="ListParagraph"/>
        <w:numPr>
          <w:ilvl w:val="0"/>
          <w:numId w:val="6"/>
        </w:numPr>
        <w:jc w:val="both"/>
        <w:rPr>
          <w:lang w:val="en-US"/>
        </w:rPr>
      </w:pPr>
      <w:r>
        <w:t>у нас кончились запасы;</w:t>
      </w:r>
    </w:p>
    <w:p w:rsidR="00636E3D" w:rsidRPr="003618DC" w:rsidRDefault="00636E3D" w:rsidP="00BD7C05">
      <w:pPr>
        <w:pStyle w:val="ListParagraph"/>
        <w:numPr>
          <w:ilvl w:val="0"/>
          <w:numId w:val="6"/>
        </w:numPr>
        <w:jc w:val="both"/>
      </w:pPr>
      <w:r>
        <w:t>мы собираемся заказать притирочное масло;</w:t>
      </w:r>
    </w:p>
    <w:p w:rsidR="00636E3D" w:rsidRDefault="00636E3D" w:rsidP="00BD7C05">
      <w:pPr>
        <w:pStyle w:val="ListParagraph"/>
        <w:numPr>
          <w:ilvl w:val="0"/>
          <w:numId w:val="6"/>
        </w:numPr>
        <w:jc w:val="both"/>
      </w:pPr>
      <w:r>
        <w:t>какова предварительная стоимость?</w:t>
      </w:r>
    </w:p>
    <w:p w:rsidR="00636E3D" w:rsidRDefault="00636E3D" w:rsidP="00BD7C05">
      <w:pPr>
        <w:pStyle w:val="ListParagraph"/>
        <w:numPr>
          <w:ilvl w:val="0"/>
          <w:numId w:val="6"/>
        </w:numPr>
        <w:jc w:val="both"/>
      </w:pPr>
      <w:r>
        <w:t>низкосортное топливо;</w:t>
      </w:r>
    </w:p>
    <w:p w:rsidR="00636E3D" w:rsidRDefault="00636E3D" w:rsidP="00BD7C05">
      <w:pPr>
        <w:pStyle w:val="ListParagraph"/>
        <w:numPr>
          <w:ilvl w:val="0"/>
          <w:numId w:val="6"/>
        </w:numPr>
        <w:jc w:val="both"/>
      </w:pPr>
      <w:r>
        <w:t>присадки антикоррозийные.</w:t>
      </w:r>
    </w:p>
    <w:p w:rsidR="00636E3D" w:rsidRDefault="00636E3D" w:rsidP="003618DC">
      <w:pPr>
        <w:pStyle w:val="ListParagraph"/>
        <w:ind w:left="1428"/>
        <w:jc w:val="both"/>
      </w:pPr>
    </w:p>
    <w:p w:rsidR="00636E3D" w:rsidRDefault="00636E3D" w:rsidP="003618DC">
      <w:pPr>
        <w:rPr>
          <w:b/>
          <w:i/>
          <w:lang w:val="en-US"/>
        </w:rPr>
      </w:pPr>
      <w:r>
        <w:rPr>
          <w:lang w:val="en-US"/>
        </w:rPr>
        <w:t xml:space="preserve">           </w:t>
      </w:r>
      <w:r>
        <w:rPr>
          <w:b/>
          <w:i/>
          <w:lang w:val="en-US"/>
        </w:rPr>
        <w:t>2. Find the correct answer:</w:t>
      </w:r>
    </w:p>
    <w:p w:rsidR="00636E3D" w:rsidRPr="00820232" w:rsidRDefault="00636E3D" w:rsidP="00BD7C05">
      <w:pPr>
        <w:numPr>
          <w:ilvl w:val="0"/>
          <w:numId w:val="7"/>
        </w:numPr>
        <w:rPr>
          <w:lang w:val="en-US"/>
        </w:rPr>
      </w:pPr>
      <w:r w:rsidRPr="00820232">
        <w:rPr>
          <w:lang w:val="en-US"/>
        </w:rPr>
        <w:t>What is the connecting plate between a side frame and a transverse deck beam called?</w:t>
      </w:r>
    </w:p>
    <w:p w:rsidR="00636E3D" w:rsidRPr="00820232" w:rsidRDefault="00636E3D" w:rsidP="00BD7C05">
      <w:pPr>
        <w:numPr>
          <w:ilvl w:val="1"/>
          <w:numId w:val="7"/>
        </w:numPr>
        <w:rPr>
          <w:lang w:val="en-US"/>
        </w:rPr>
      </w:pPr>
      <w:r w:rsidRPr="00820232">
        <w:rPr>
          <w:lang w:val="en-US"/>
        </w:rPr>
        <w:t>Bracket</w:t>
      </w:r>
    </w:p>
    <w:p w:rsidR="00636E3D" w:rsidRPr="00820232" w:rsidRDefault="00636E3D" w:rsidP="00BD7C05">
      <w:pPr>
        <w:numPr>
          <w:ilvl w:val="1"/>
          <w:numId w:val="7"/>
        </w:numPr>
        <w:rPr>
          <w:lang w:val="en-US"/>
        </w:rPr>
      </w:pPr>
      <w:r w:rsidRPr="00820232">
        <w:rPr>
          <w:lang w:val="en-US"/>
        </w:rPr>
        <w:t>Gusset</w:t>
      </w:r>
    </w:p>
    <w:p w:rsidR="00636E3D" w:rsidRPr="00820232" w:rsidRDefault="00636E3D" w:rsidP="00BD7C05">
      <w:pPr>
        <w:numPr>
          <w:ilvl w:val="1"/>
          <w:numId w:val="7"/>
        </w:numPr>
        <w:rPr>
          <w:lang w:val="en-US"/>
        </w:rPr>
      </w:pPr>
      <w:r w:rsidRPr="00820232">
        <w:rPr>
          <w:lang w:val="en-US"/>
        </w:rPr>
        <w:t>Knee</w:t>
      </w:r>
    </w:p>
    <w:p w:rsidR="00636E3D" w:rsidRPr="00820232" w:rsidRDefault="00636E3D" w:rsidP="00BD7C05">
      <w:pPr>
        <w:numPr>
          <w:ilvl w:val="1"/>
          <w:numId w:val="7"/>
        </w:numPr>
        <w:rPr>
          <w:lang w:val="en-US"/>
        </w:rPr>
      </w:pPr>
      <w:r w:rsidRPr="00820232">
        <w:rPr>
          <w:lang w:val="en-US"/>
        </w:rPr>
        <w:t>Stiffener</w:t>
      </w:r>
    </w:p>
    <w:p w:rsidR="00636E3D" w:rsidRPr="00820232" w:rsidRDefault="00636E3D" w:rsidP="003618DC">
      <w:pPr>
        <w:rPr>
          <w:lang w:val="en-US"/>
        </w:rPr>
      </w:pPr>
    </w:p>
    <w:p w:rsidR="00636E3D" w:rsidRPr="00820232" w:rsidRDefault="00636E3D" w:rsidP="00BD7C05">
      <w:pPr>
        <w:numPr>
          <w:ilvl w:val="0"/>
          <w:numId w:val="7"/>
        </w:numPr>
        <w:rPr>
          <w:lang w:val="en-US"/>
        </w:rPr>
      </w:pPr>
      <w:r w:rsidRPr="00820232">
        <w:rPr>
          <w:lang w:val="en-US"/>
        </w:rPr>
        <w:t>What are bulkhead stiffeners attached to the tank top by?</w:t>
      </w:r>
    </w:p>
    <w:p w:rsidR="00636E3D" w:rsidRPr="00820232" w:rsidRDefault="00636E3D" w:rsidP="00BD7C05">
      <w:pPr>
        <w:numPr>
          <w:ilvl w:val="1"/>
          <w:numId w:val="7"/>
        </w:numPr>
        <w:rPr>
          <w:lang w:val="en-US"/>
        </w:rPr>
      </w:pPr>
      <w:r w:rsidRPr="00820232">
        <w:rPr>
          <w:lang w:val="en-US"/>
        </w:rPr>
        <w:t>Cleats</w:t>
      </w:r>
    </w:p>
    <w:p w:rsidR="00636E3D" w:rsidRPr="00820232" w:rsidRDefault="00636E3D" w:rsidP="00BD7C05">
      <w:pPr>
        <w:numPr>
          <w:ilvl w:val="1"/>
          <w:numId w:val="7"/>
        </w:numPr>
        <w:rPr>
          <w:lang w:val="en-US"/>
        </w:rPr>
      </w:pPr>
      <w:r w:rsidRPr="00820232">
        <w:rPr>
          <w:lang w:val="en-US"/>
        </w:rPr>
        <w:t>Brackets</w:t>
      </w:r>
    </w:p>
    <w:p w:rsidR="00636E3D" w:rsidRPr="00820232" w:rsidRDefault="00636E3D" w:rsidP="00BD7C05">
      <w:pPr>
        <w:numPr>
          <w:ilvl w:val="1"/>
          <w:numId w:val="7"/>
        </w:numPr>
        <w:rPr>
          <w:lang w:val="en-US"/>
        </w:rPr>
      </w:pPr>
      <w:r w:rsidRPr="00820232">
        <w:rPr>
          <w:lang w:val="en-US"/>
        </w:rPr>
        <w:t>Stays</w:t>
      </w:r>
    </w:p>
    <w:p w:rsidR="00636E3D" w:rsidRPr="00820232" w:rsidRDefault="00636E3D" w:rsidP="00BD7C05">
      <w:pPr>
        <w:numPr>
          <w:ilvl w:val="1"/>
          <w:numId w:val="7"/>
        </w:numPr>
        <w:rPr>
          <w:lang w:val="en-US"/>
        </w:rPr>
      </w:pPr>
      <w:r w:rsidRPr="00820232">
        <w:rPr>
          <w:lang w:val="en-US"/>
        </w:rPr>
        <w:t>Chocks</w:t>
      </w:r>
    </w:p>
    <w:p w:rsidR="00636E3D" w:rsidRPr="00820232" w:rsidRDefault="00636E3D" w:rsidP="003618DC">
      <w:pPr>
        <w:rPr>
          <w:lang w:val="en-US"/>
        </w:rPr>
      </w:pPr>
    </w:p>
    <w:p w:rsidR="00636E3D" w:rsidRPr="00820232" w:rsidRDefault="00636E3D" w:rsidP="00BD7C05">
      <w:pPr>
        <w:numPr>
          <w:ilvl w:val="0"/>
          <w:numId w:val="7"/>
        </w:numPr>
        <w:rPr>
          <w:lang w:val="en-US"/>
        </w:rPr>
      </w:pPr>
      <w:r w:rsidRPr="00820232">
        <w:rPr>
          <w:lang w:val="en-US"/>
        </w:rPr>
        <w:t>If a leak occurs in a lube oil cooler, the water cannot mix with the oil because the:</w:t>
      </w:r>
    </w:p>
    <w:p w:rsidR="00636E3D" w:rsidRPr="00820232" w:rsidRDefault="00636E3D" w:rsidP="00BD7C05">
      <w:pPr>
        <w:numPr>
          <w:ilvl w:val="1"/>
          <w:numId w:val="7"/>
        </w:numPr>
        <w:rPr>
          <w:lang w:val="en-US"/>
        </w:rPr>
      </w:pPr>
      <w:r w:rsidRPr="00820232">
        <w:rPr>
          <w:lang w:val="en-US"/>
        </w:rPr>
        <w:t>Oil pressure is greater than the water pressure.</w:t>
      </w:r>
    </w:p>
    <w:p w:rsidR="00636E3D" w:rsidRPr="00820232" w:rsidRDefault="00636E3D" w:rsidP="00BD7C05">
      <w:pPr>
        <w:numPr>
          <w:ilvl w:val="1"/>
          <w:numId w:val="7"/>
        </w:numPr>
        <w:rPr>
          <w:lang w:val="en-US"/>
        </w:rPr>
      </w:pPr>
      <w:r w:rsidRPr="00820232">
        <w:rPr>
          <w:lang w:val="en-US"/>
        </w:rPr>
        <w:t>By-pass valve will open.</w:t>
      </w:r>
    </w:p>
    <w:p w:rsidR="00636E3D" w:rsidRPr="00820232" w:rsidRDefault="00636E3D" w:rsidP="00BD7C05">
      <w:pPr>
        <w:numPr>
          <w:ilvl w:val="1"/>
          <w:numId w:val="7"/>
        </w:numPr>
        <w:rPr>
          <w:lang w:val="en-US"/>
        </w:rPr>
      </w:pPr>
      <w:r w:rsidRPr="00820232">
        <w:rPr>
          <w:lang w:val="en-US"/>
        </w:rPr>
        <w:t>Cooling pump will automatically stop.</w:t>
      </w:r>
    </w:p>
    <w:p w:rsidR="00636E3D" w:rsidRPr="00820232" w:rsidRDefault="00636E3D" w:rsidP="00BD7C05">
      <w:pPr>
        <w:numPr>
          <w:ilvl w:val="1"/>
          <w:numId w:val="7"/>
        </w:numPr>
        <w:rPr>
          <w:lang w:val="en-US"/>
        </w:rPr>
      </w:pPr>
      <w:r w:rsidRPr="00820232">
        <w:rPr>
          <w:lang w:val="en-US"/>
        </w:rPr>
        <w:t>Outlet valve will automatically close</w:t>
      </w:r>
    </w:p>
    <w:p w:rsidR="00636E3D" w:rsidRPr="00820232" w:rsidRDefault="00636E3D" w:rsidP="003618DC">
      <w:pPr>
        <w:rPr>
          <w:lang w:val="en-US"/>
        </w:rPr>
      </w:pPr>
    </w:p>
    <w:p w:rsidR="00636E3D" w:rsidRPr="00820232" w:rsidRDefault="00636E3D" w:rsidP="00BD7C05">
      <w:pPr>
        <w:numPr>
          <w:ilvl w:val="0"/>
          <w:numId w:val="7"/>
        </w:numPr>
        <w:rPr>
          <w:lang w:val="en-US"/>
        </w:rPr>
      </w:pPr>
      <w:r w:rsidRPr="00820232">
        <w:rPr>
          <w:lang w:val="en-US"/>
        </w:rPr>
        <w:t>The output pressure of a diesel engine lubricating oil pump is regulated by:</w:t>
      </w:r>
    </w:p>
    <w:p w:rsidR="00636E3D" w:rsidRPr="00820232" w:rsidRDefault="00636E3D" w:rsidP="00BD7C05">
      <w:pPr>
        <w:numPr>
          <w:ilvl w:val="1"/>
          <w:numId w:val="7"/>
        </w:numPr>
        <w:rPr>
          <w:lang w:val="en-US"/>
        </w:rPr>
      </w:pPr>
      <w:r w:rsidRPr="00820232">
        <w:rPr>
          <w:lang w:val="en-US"/>
        </w:rPr>
        <w:t>A relief valve.</w:t>
      </w:r>
    </w:p>
    <w:p w:rsidR="00636E3D" w:rsidRPr="00820232" w:rsidRDefault="00636E3D" w:rsidP="00BD7C05">
      <w:pPr>
        <w:numPr>
          <w:ilvl w:val="1"/>
          <w:numId w:val="7"/>
        </w:numPr>
        <w:rPr>
          <w:lang w:val="en-US"/>
        </w:rPr>
      </w:pPr>
      <w:r w:rsidRPr="00820232">
        <w:rPr>
          <w:lang w:val="en-US"/>
        </w:rPr>
        <w:t>A metering valve.</w:t>
      </w:r>
    </w:p>
    <w:p w:rsidR="00636E3D" w:rsidRPr="00820232" w:rsidRDefault="00636E3D" w:rsidP="00BD7C05">
      <w:pPr>
        <w:numPr>
          <w:ilvl w:val="1"/>
          <w:numId w:val="7"/>
        </w:numPr>
        <w:rPr>
          <w:lang w:val="en-US"/>
        </w:rPr>
      </w:pPr>
      <w:r w:rsidRPr="00820232">
        <w:rPr>
          <w:lang w:val="en-US"/>
        </w:rPr>
        <w:t>An orifice.</w:t>
      </w:r>
    </w:p>
    <w:p w:rsidR="00636E3D" w:rsidRPr="00820232" w:rsidRDefault="00636E3D" w:rsidP="00BD7C05">
      <w:pPr>
        <w:numPr>
          <w:ilvl w:val="1"/>
          <w:numId w:val="7"/>
        </w:numPr>
        <w:rPr>
          <w:lang w:val="en-US"/>
        </w:rPr>
      </w:pPr>
      <w:r w:rsidRPr="00820232">
        <w:rPr>
          <w:lang w:val="en-US"/>
        </w:rPr>
        <w:t>A variable speed pump drive.</w:t>
      </w:r>
    </w:p>
    <w:p w:rsidR="00636E3D" w:rsidRPr="00820232" w:rsidRDefault="00636E3D" w:rsidP="003618DC">
      <w:pPr>
        <w:rPr>
          <w:lang w:val="en-US"/>
        </w:rPr>
      </w:pPr>
    </w:p>
    <w:p w:rsidR="00636E3D" w:rsidRPr="00820232" w:rsidRDefault="00636E3D" w:rsidP="00BD7C05">
      <w:pPr>
        <w:numPr>
          <w:ilvl w:val="0"/>
          <w:numId w:val="7"/>
        </w:numPr>
        <w:rPr>
          <w:lang w:val="en-US"/>
        </w:rPr>
      </w:pPr>
      <w:r w:rsidRPr="00820232">
        <w:rPr>
          <w:lang w:val="en-US"/>
        </w:rPr>
        <w:t>The main reason for the use of cylinder oil is to:</w:t>
      </w:r>
    </w:p>
    <w:p w:rsidR="00636E3D" w:rsidRPr="00820232" w:rsidRDefault="00636E3D" w:rsidP="00BD7C05">
      <w:pPr>
        <w:numPr>
          <w:ilvl w:val="1"/>
          <w:numId w:val="7"/>
        </w:numPr>
        <w:rPr>
          <w:lang w:val="en-US"/>
        </w:rPr>
      </w:pPr>
      <w:r w:rsidRPr="00820232">
        <w:rPr>
          <w:lang w:val="en-US"/>
        </w:rPr>
        <w:t>To improve combustion efficiency.</w:t>
      </w:r>
    </w:p>
    <w:p w:rsidR="00636E3D" w:rsidRPr="00820232" w:rsidRDefault="00636E3D" w:rsidP="00BD7C05">
      <w:pPr>
        <w:numPr>
          <w:ilvl w:val="1"/>
          <w:numId w:val="7"/>
        </w:numPr>
        <w:rPr>
          <w:lang w:val="en-US"/>
        </w:rPr>
      </w:pPr>
      <w:r w:rsidRPr="00820232">
        <w:rPr>
          <w:lang w:val="en-US"/>
        </w:rPr>
        <w:t>To protect the piston and liner</w:t>
      </w:r>
    </w:p>
    <w:p w:rsidR="00636E3D" w:rsidRPr="00820232" w:rsidRDefault="00636E3D" w:rsidP="00BD7C05">
      <w:pPr>
        <w:numPr>
          <w:ilvl w:val="1"/>
          <w:numId w:val="7"/>
        </w:numPr>
        <w:rPr>
          <w:lang w:val="en-US"/>
        </w:rPr>
      </w:pPr>
      <w:r w:rsidRPr="00820232">
        <w:rPr>
          <w:lang w:val="en-US"/>
        </w:rPr>
        <w:t>Lubricate the piston rings.</w:t>
      </w:r>
    </w:p>
    <w:p w:rsidR="00636E3D" w:rsidRPr="00820232" w:rsidRDefault="00636E3D" w:rsidP="00BD7C05">
      <w:pPr>
        <w:numPr>
          <w:ilvl w:val="1"/>
          <w:numId w:val="7"/>
        </w:numPr>
        <w:rPr>
          <w:lang w:val="en-US"/>
        </w:rPr>
      </w:pPr>
      <w:r w:rsidRPr="00820232">
        <w:rPr>
          <w:lang w:val="en-US"/>
        </w:rPr>
        <w:t>Cool the piston and liner.</w:t>
      </w:r>
    </w:p>
    <w:p w:rsidR="00636E3D" w:rsidRPr="00820232" w:rsidRDefault="00636E3D" w:rsidP="003618DC">
      <w:pPr>
        <w:rPr>
          <w:lang w:val="en-US"/>
        </w:rPr>
      </w:pPr>
    </w:p>
    <w:p w:rsidR="00636E3D" w:rsidRPr="00820232" w:rsidRDefault="00636E3D" w:rsidP="00BD7C05">
      <w:pPr>
        <w:numPr>
          <w:ilvl w:val="0"/>
          <w:numId w:val="7"/>
        </w:numPr>
        <w:rPr>
          <w:lang w:val="en-US"/>
        </w:rPr>
      </w:pPr>
      <w:r w:rsidRPr="00820232">
        <w:rPr>
          <w:lang w:val="en-US"/>
        </w:rPr>
        <w:t>What long term effect will excessively high temperature have on lubricating oil quality?</w:t>
      </w:r>
    </w:p>
    <w:p w:rsidR="00636E3D" w:rsidRPr="00820232" w:rsidRDefault="00636E3D" w:rsidP="00BD7C05">
      <w:pPr>
        <w:numPr>
          <w:ilvl w:val="1"/>
          <w:numId w:val="7"/>
        </w:numPr>
        <w:rPr>
          <w:lang w:val="en-US"/>
        </w:rPr>
      </w:pPr>
      <w:r w:rsidRPr="00820232">
        <w:rPr>
          <w:lang w:val="en-US"/>
        </w:rPr>
        <w:t>Cause oxydation which increase viscosity.</w:t>
      </w:r>
    </w:p>
    <w:p w:rsidR="00636E3D" w:rsidRPr="00820232" w:rsidRDefault="00636E3D" w:rsidP="00BD7C05">
      <w:pPr>
        <w:numPr>
          <w:ilvl w:val="1"/>
          <w:numId w:val="7"/>
        </w:numPr>
        <w:rPr>
          <w:lang w:val="en-US"/>
        </w:rPr>
      </w:pPr>
      <w:r w:rsidRPr="00820232">
        <w:rPr>
          <w:lang w:val="en-US"/>
        </w:rPr>
        <w:t>Cause oxydation which reduce viscosity.</w:t>
      </w:r>
    </w:p>
    <w:p w:rsidR="00636E3D" w:rsidRPr="00820232" w:rsidRDefault="00636E3D" w:rsidP="00BD7C05">
      <w:pPr>
        <w:numPr>
          <w:ilvl w:val="1"/>
          <w:numId w:val="7"/>
        </w:numPr>
        <w:rPr>
          <w:lang w:val="en-US"/>
        </w:rPr>
      </w:pPr>
      <w:r w:rsidRPr="00820232">
        <w:rPr>
          <w:lang w:val="en-US"/>
        </w:rPr>
        <w:t>Evaporates the oil giving high consumption.</w:t>
      </w:r>
    </w:p>
    <w:p w:rsidR="00636E3D" w:rsidRPr="00820232" w:rsidRDefault="00636E3D" w:rsidP="00BD7C05">
      <w:pPr>
        <w:numPr>
          <w:ilvl w:val="1"/>
          <w:numId w:val="7"/>
        </w:numPr>
        <w:rPr>
          <w:lang w:val="en-US"/>
        </w:rPr>
      </w:pPr>
      <w:r w:rsidRPr="00820232">
        <w:rPr>
          <w:lang w:val="en-US"/>
        </w:rPr>
        <w:t>The oil flashpoint will be changed.</w:t>
      </w:r>
    </w:p>
    <w:p w:rsidR="00636E3D" w:rsidRPr="00820232" w:rsidRDefault="00636E3D" w:rsidP="003618DC">
      <w:pPr>
        <w:rPr>
          <w:lang w:val="en-US"/>
        </w:rPr>
      </w:pPr>
    </w:p>
    <w:p w:rsidR="00636E3D" w:rsidRPr="00820232" w:rsidRDefault="00636E3D" w:rsidP="00BD7C05">
      <w:pPr>
        <w:numPr>
          <w:ilvl w:val="0"/>
          <w:numId w:val="7"/>
        </w:numPr>
        <w:rPr>
          <w:lang w:val="en-US"/>
        </w:rPr>
      </w:pPr>
      <w:r w:rsidRPr="00820232">
        <w:rPr>
          <w:lang w:val="en-US"/>
        </w:rPr>
        <w:t>Which is nearest to the Marpol description of segregated ballast?</w:t>
      </w:r>
    </w:p>
    <w:p w:rsidR="00636E3D" w:rsidRPr="00820232" w:rsidRDefault="00636E3D" w:rsidP="00BD7C05">
      <w:pPr>
        <w:numPr>
          <w:ilvl w:val="1"/>
          <w:numId w:val="7"/>
        </w:numPr>
        <w:rPr>
          <w:lang w:val="en-US"/>
        </w:rPr>
      </w:pPr>
      <w:r w:rsidRPr="00820232">
        <w:rPr>
          <w:lang w:val="en-US"/>
        </w:rPr>
        <w:t>Ballast water that cannot be pumped through cargo oil piping and for which cargo pumps cannot be used</w:t>
      </w:r>
    </w:p>
    <w:p w:rsidR="00636E3D" w:rsidRPr="00820232" w:rsidRDefault="00636E3D" w:rsidP="00BD7C05">
      <w:pPr>
        <w:numPr>
          <w:ilvl w:val="1"/>
          <w:numId w:val="7"/>
        </w:numPr>
        <w:rPr>
          <w:lang w:val="en-US"/>
        </w:rPr>
      </w:pPr>
      <w:r w:rsidRPr="00820232">
        <w:rPr>
          <w:lang w:val="en-US"/>
        </w:rPr>
        <w:t>The ballast water introduced in a tank which is completely separated from the cargo or fuel oil system and permanently allocated to ballast</w:t>
      </w:r>
    </w:p>
    <w:p w:rsidR="00636E3D" w:rsidRPr="00820232" w:rsidRDefault="00636E3D" w:rsidP="00BD7C05">
      <w:pPr>
        <w:numPr>
          <w:ilvl w:val="1"/>
          <w:numId w:val="7"/>
        </w:numPr>
        <w:rPr>
          <w:lang w:val="en-US"/>
        </w:rPr>
      </w:pPr>
      <w:r w:rsidRPr="00820232">
        <w:rPr>
          <w:lang w:val="en-US"/>
        </w:rPr>
        <w:t>The clean ballast water which can only be pumped via segregated lines by the clean ballast pump</w:t>
      </w:r>
    </w:p>
    <w:p w:rsidR="00636E3D" w:rsidRPr="00820232" w:rsidRDefault="00636E3D" w:rsidP="00BD7C05">
      <w:pPr>
        <w:numPr>
          <w:ilvl w:val="1"/>
          <w:numId w:val="7"/>
        </w:numPr>
        <w:rPr>
          <w:lang w:val="en-US"/>
        </w:rPr>
      </w:pPr>
      <w:r w:rsidRPr="00820232">
        <w:rPr>
          <w:lang w:val="en-US"/>
        </w:rPr>
        <w:t>The ballast carried in the clean ballast tank, pumped via the segregated ballast pump</w:t>
      </w:r>
    </w:p>
    <w:p w:rsidR="00636E3D" w:rsidRPr="00820232" w:rsidRDefault="00636E3D" w:rsidP="003618DC">
      <w:pPr>
        <w:rPr>
          <w:b/>
          <w:lang w:val="en-US"/>
        </w:rPr>
      </w:pPr>
    </w:p>
    <w:p w:rsidR="00636E3D" w:rsidRPr="00820232" w:rsidRDefault="00636E3D" w:rsidP="00BD7C05">
      <w:pPr>
        <w:numPr>
          <w:ilvl w:val="0"/>
          <w:numId w:val="7"/>
        </w:numPr>
        <w:rPr>
          <w:lang w:val="en-US"/>
        </w:rPr>
      </w:pPr>
      <w:r w:rsidRPr="00820232">
        <w:rPr>
          <w:lang w:val="en-US"/>
        </w:rPr>
        <w:t>Which description given is nearest to the description of clean ballast as defined by Marpol?</w:t>
      </w:r>
    </w:p>
    <w:p w:rsidR="00636E3D" w:rsidRPr="00820232" w:rsidRDefault="00636E3D" w:rsidP="00BD7C05">
      <w:pPr>
        <w:numPr>
          <w:ilvl w:val="1"/>
          <w:numId w:val="7"/>
        </w:numPr>
        <w:rPr>
          <w:lang w:val="en-US"/>
        </w:rPr>
      </w:pPr>
      <w:r w:rsidRPr="00820232">
        <w:rPr>
          <w:lang w:val="en-US"/>
        </w:rPr>
        <w:t>Its oil content is NIL and consequently would not leave any traces upon the surface of the water or emulsion beneath the water surface.</w:t>
      </w:r>
    </w:p>
    <w:p w:rsidR="00636E3D" w:rsidRPr="00820232" w:rsidRDefault="00636E3D" w:rsidP="00BD7C05">
      <w:pPr>
        <w:numPr>
          <w:ilvl w:val="1"/>
          <w:numId w:val="7"/>
        </w:numPr>
        <w:rPr>
          <w:lang w:val="en-US"/>
        </w:rPr>
      </w:pPr>
      <w:r w:rsidRPr="00820232">
        <w:rPr>
          <w:lang w:val="en-US"/>
        </w:rPr>
        <w:t>If discharged from a stationary ship in clean calm water on a clear day will not produce visible traces of oil on the water surface nor emulsion below</w:t>
      </w:r>
    </w:p>
    <w:p w:rsidR="00636E3D" w:rsidRPr="00820232" w:rsidRDefault="00636E3D" w:rsidP="00BD7C05">
      <w:pPr>
        <w:numPr>
          <w:ilvl w:val="1"/>
          <w:numId w:val="7"/>
        </w:numPr>
        <w:rPr>
          <w:lang w:val="en-US"/>
        </w:rPr>
      </w:pPr>
      <w:r w:rsidRPr="00820232">
        <w:rPr>
          <w:lang w:val="en-US"/>
        </w:rPr>
        <w:t>Its oil content is no more than 50 ppm and will not produce visible traces on adjoining shorelines, nor emulsion in the sea.</w:t>
      </w:r>
    </w:p>
    <w:p w:rsidR="00636E3D" w:rsidRPr="00820232" w:rsidRDefault="00636E3D" w:rsidP="00BD7C05">
      <w:pPr>
        <w:numPr>
          <w:ilvl w:val="1"/>
          <w:numId w:val="7"/>
        </w:numPr>
        <w:rPr>
          <w:lang w:val="en-US"/>
        </w:rPr>
      </w:pPr>
      <w:r w:rsidRPr="00820232">
        <w:rPr>
          <w:lang w:val="en-US"/>
        </w:rPr>
        <w:t>Its oil content is no more than 100 ppm and it will not produce visible traces on the shore lines.</w:t>
      </w:r>
    </w:p>
    <w:p w:rsidR="00636E3D" w:rsidRPr="00820232" w:rsidRDefault="00636E3D" w:rsidP="003618DC">
      <w:pPr>
        <w:rPr>
          <w:lang w:val="en-US"/>
        </w:rPr>
      </w:pPr>
    </w:p>
    <w:p w:rsidR="00636E3D" w:rsidRPr="00820232" w:rsidRDefault="00636E3D" w:rsidP="00BD7C05">
      <w:pPr>
        <w:numPr>
          <w:ilvl w:val="0"/>
          <w:numId w:val="7"/>
        </w:numPr>
        <w:rPr>
          <w:lang w:val="en-US"/>
        </w:rPr>
      </w:pPr>
      <w:r w:rsidRPr="00820232">
        <w:rPr>
          <w:lang w:val="en-US"/>
        </w:rPr>
        <w:t>During execution of a standard UMS-check, the Engineer on Duty is experiencing a "low water level" alarm in a cooling water expansion tank. What will be the appropriate  immediate action?</w:t>
      </w:r>
    </w:p>
    <w:p w:rsidR="00636E3D" w:rsidRPr="00820232" w:rsidRDefault="00636E3D" w:rsidP="00BD7C05">
      <w:pPr>
        <w:numPr>
          <w:ilvl w:val="1"/>
          <w:numId w:val="7"/>
        </w:numPr>
        <w:rPr>
          <w:lang w:val="en-US"/>
        </w:rPr>
      </w:pPr>
      <w:r w:rsidRPr="00820232">
        <w:rPr>
          <w:lang w:val="en-US"/>
        </w:rPr>
        <w:t>Correct water level is obtained by refilling the cooling system, and the entire system is checked for leakages</w:t>
      </w:r>
    </w:p>
    <w:p w:rsidR="00636E3D" w:rsidRPr="00820232" w:rsidRDefault="00636E3D" w:rsidP="00BD7C05">
      <w:pPr>
        <w:numPr>
          <w:ilvl w:val="1"/>
          <w:numId w:val="7"/>
        </w:numPr>
        <w:rPr>
          <w:lang w:val="en-US"/>
        </w:rPr>
      </w:pPr>
      <w:r w:rsidRPr="00820232">
        <w:rPr>
          <w:lang w:val="en-US"/>
        </w:rPr>
        <w:t>The set point for the water level in the expansion tank is temporarily readjusted for later action.</w:t>
      </w:r>
    </w:p>
    <w:p w:rsidR="00636E3D" w:rsidRPr="00820232" w:rsidRDefault="00636E3D" w:rsidP="00BD7C05">
      <w:pPr>
        <w:numPr>
          <w:ilvl w:val="1"/>
          <w:numId w:val="7"/>
        </w:numPr>
        <w:rPr>
          <w:lang w:val="en-US"/>
        </w:rPr>
      </w:pPr>
      <w:r w:rsidRPr="00820232">
        <w:rPr>
          <w:lang w:val="en-US"/>
        </w:rPr>
        <w:t>The alarm function is blocked for later action</w:t>
      </w:r>
    </w:p>
    <w:p w:rsidR="00636E3D" w:rsidRPr="00820232" w:rsidRDefault="00636E3D" w:rsidP="00BD7C05">
      <w:pPr>
        <w:numPr>
          <w:ilvl w:val="1"/>
          <w:numId w:val="7"/>
        </w:numPr>
        <w:rPr>
          <w:lang w:val="en-US"/>
        </w:rPr>
      </w:pPr>
      <w:r w:rsidRPr="00820232">
        <w:rPr>
          <w:lang w:val="en-US"/>
        </w:rPr>
        <w:t>The alarm function is blocked and the engine room is changed to manual mode.</w:t>
      </w:r>
    </w:p>
    <w:p w:rsidR="00636E3D" w:rsidRPr="00820232" w:rsidRDefault="00636E3D" w:rsidP="003618DC">
      <w:pPr>
        <w:rPr>
          <w:lang w:val="en-US"/>
        </w:rPr>
      </w:pPr>
    </w:p>
    <w:p w:rsidR="00636E3D" w:rsidRPr="00820232" w:rsidRDefault="00636E3D" w:rsidP="00BD7C05">
      <w:pPr>
        <w:numPr>
          <w:ilvl w:val="0"/>
          <w:numId w:val="7"/>
        </w:numPr>
        <w:rPr>
          <w:lang w:val="en-US"/>
        </w:rPr>
      </w:pPr>
      <w:r w:rsidRPr="00820232">
        <w:rPr>
          <w:lang w:val="en-US"/>
        </w:rPr>
        <w:t>What are the compartments to be regularly checked with regard to water and oil leakages?</w:t>
      </w:r>
    </w:p>
    <w:p w:rsidR="00636E3D" w:rsidRPr="00820232" w:rsidRDefault="00636E3D" w:rsidP="00BD7C05">
      <w:pPr>
        <w:numPr>
          <w:ilvl w:val="1"/>
          <w:numId w:val="7"/>
        </w:numPr>
        <w:rPr>
          <w:lang w:val="en-US"/>
        </w:rPr>
      </w:pPr>
      <w:r w:rsidRPr="00820232">
        <w:rPr>
          <w:lang w:val="en-US"/>
        </w:rPr>
        <w:t>All those listed in the other alternatives</w:t>
      </w:r>
    </w:p>
    <w:p w:rsidR="00636E3D" w:rsidRPr="00820232" w:rsidRDefault="00636E3D" w:rsidP="00BD7C05">
      <w:pPr>
        <w:numPr>
          <w:ilvl w:val="1"/>
          <w:numId w:val="7"/>
        </w:numPr>
        <w:rPr>
          <w:lang w:val="en-US"/>
        </w:rPr>
      </w:pPr>
      <w:r w:rsidRPr="00820232">
        <w:rPr>
          <w:lang w:val="en-US"/>
        </w:rPr>
        <w:t>Bilge wells</w:t>
      </w:r>
    </w:p>
    <w:p w:rsidR="00636E3D" w:rsidRPr="00820232" w:rsidRDefault="00636E3D" w:rsidP="00BD7C05">
      <w:pPr>
        <w:numPr>
          <w:ilvl w:val="1"/>
          <w:numId w:val="7"/>
        </w:numPr>
        <w:rPr>
          <w:lang w:val="en-US"/>
        </w:rPr>
      </w:pPr>
      <w:r w:rsidRPr="00820232">
        <w:rPr>
          <w:lang w:val="en-US"/>
        </w:rPr>
        <w:t>Tank top in the engine room.</w:t>
      </w:r>
    </w:p>
    <w:p w:rsidR="00636E3D" w:rsidRPr="00820232" w:rsidRDefault="00636E3D" w:rsidP="00BD7C05">
      <w:pPr>
        <w:numPr>
          <w:ilvl w:val="1"/>
          <w:numId w:val="7"/>
        </w:numPr>
        <w:rPr>
          <w:lang w:val="en-US"/>
        </w:rPr>
      </w:pPr>
      <w:r w:rsidRPr="00820232">
        <w:rPr>
          <w:lang w:val="en-US"/>
        </w:rPr>
        <w:t>Bilge tank(s)</w:t>
      </w:r>
    </w:p>
    <w:p w:rsidR="00636E3D" w:rsidRDefault="00636E3D" w:rsidP="003618DC">
      <w:pPr>
        <w:pStyle w:val="ListParagraph"/>
        <w:ind w:left="1428"/>
        <w:jc w:val="both"/>
      </w:pPr>
    </w:p>
    <w:p w:rsidR="00636E3D" w:rsidRPr="003618DC" w:rsidRDefault="00636E3D" w:rsidP="003618DC">
      <w:pPr>
        <w:pStyle w:val="ListParagraph"/>
        <w:ind w:left="1428"/>
        <w:jc w:val="both"/>
        <w:rPr>
          <w:lang w:val="en-US"/>
        </w:rPr>
      </w:pPr>
      <w:r w:rsidRPr="003618DC">
        <w:rPr>
          <w:lang w:val="en-US"/>
        </w:rPr>
        <w:t xml:space="preserve"> </w:t>
      </w:r>
    </w:p>
    <w:p w:rsidR="00636E3D" w:rsidRDefault="00636E3D" w:rsidP="003618DC">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3618DC">
      <w:pPr>
        <w:autoSpaceDE w:val="0"/>
        <w:autoSpaceDN w:val="0"/>
        <w:adjustRightInd w:val="0"/>
        <w:rPr>
          <w:b/>
          <w:i/>
          <w:lang w:val="en-US" w:eastAsia="uk-UA"/>
        </w:rPr>
      </w:pPr>
      <w:r>
        <w:rPr>
          <w:b/>
          <w:i/>
          <w:lang w:val="en-US" w:eastAsia="uk-UA"/>
        </w:rPr>
        <w:t xml:space="preserve">    Be ready to speak on it.</w:t>
      </w:r>
    </w:p>
    <w:p w:rsidR="00636E3D" w:rsidRDefault="00636E3D" w:rsidP="003618DC">
      <w:pPr>
        <w:autoSpaceDE w:val="0"/>
        <w:autoSpaceDN w:val="0"/>
        <w:adjustRightInd w:val="0"/>
        <w:rPr>
          <w:b/>
          <w:i/>
          <w:lang w:val="en-US" w:eastAsia="uk-UA"/>
        </w:rPr>
      </w:pPr>
    </w:p>
    <w:p w:rsidR="00636E3D" w:rsidRPr="00C479D5" w:rsidRDefault="00636E3D" w:rsidP="003618DC">
      <w:pPr>
        <w:rPr>
          <w:b/>
          <w:bCs/>
          <w:sz w:val="28"/>
          <w:szCs w:val="28"/>
          <w:lang w:val="en-US"/>
        </w:rPr>
      </w:pPr>
      <w:r w:rsidRPr="00C479D5">
        <w:rPr>
          <w:b/>
          <w:bCs/>
          <w:sz w:val="28"/>
          <w:szCs w:val="28"/>
          <w:lang w:val="en-US"/>
        </w:rPr>
        <w:t>In-situ repairs.</w:t>
      </w:r>
    </w:p>
    <w:p w:rsidR="00636E3D" w:rsidRDefault="00636E3D" w:rsidP="003618DC">
      <w:pPr>
        <w:rPr>
          <w:b/>
          <w:bCs/>
          <w:sz w:val="28"/>
          <w:szCs w:val="28"/>
          <w:lang w:val="en-US"/>
        </w:rPr>
      </w:pPr>
    </w:p>
    <w:p w:rsidR="00636E3D" w:rsidRDefault="00636E3D" w:rsidP="003618DC">
      <w:pPr>
        <w:rPr>
          <w:b/>
          <w:bCs/>
          <w:sz w:val="28"/>
          <w:szCs w:val="28"/>
          <w:lang w:val="en-US"/>
        </w:rPr>
      </w:pPr>
    </w:p>
    <w:p w:rsidR="00636E3D" w:rsidRPr="003618DC" w:rsidRDefault="00636E3D" w:rsidP="003618DC">
      <w:pPr>
        <w:rPr>
          <w:b/>
          <w:bCs/>
          <w:sz w:val="28"/>
          <w:szCs w:val="28"/>
          <w:lang w:val="en-US"/>
        </w:rPr>
      </w:pPr>
    </w:p>
    <w:p w:rsidR="00636E3D" w:rsidRPr="00C479D5" w:rsidRDefault="00636E3D" w:rsidP="003618DC">
      <w:pPr>
        <w:pStyle w:val="ListParagraph"/>
        <w:ind w:left="142"/>
        <w:rPr>
          <w:lang w:val="en-US"/>
        </w:rPr>
      </w:pPr>
    </w:p>
    <w:p w:rsidR="00636E3D" w:rsidRPr="00C479D5" w:rsidRDefault="00636E3D" w:rsidP="003618DC">
      <w:pPr>
        <w:pStyle w:val="ListParagraph"/>
        <w:ind w:left="142"/>
        <w:rPr>
          <w:lang w:val="en-US"/>
        </w:rPr>
      </w:pPr>
    </w:p>
    <w:p w:rsidR="00636E3D" w:rsidRPr="00C479D5" w:rsidRDefault="00636E3D" w:rsidP="003618DC">
      <w:pPr>
        <w:pStyle w:val="ListParagraph"/>
        <w:ind w:left="142"/>
        <w:rPr>
          <w:lang w:val="en-US"/>
        </w:rPr>
      </w:pPr>
    </w:p>
    <w:p w:rsidR="00636E3D" w:rsidRPr="00C479D5" w:rsidRDefault="00636E3D" w:rsidP="003618DC">
      <w:pPr>
        <w:pStyle w:val="ListParagraph"/>
        <w:ind w:left="142"/>
        <w:rPr>
          <w:lang w:val="en-US"/>
        </w:rPr>
      </w:pPr>
    </w:p>
    <w:p w:rsidR="00636E3D" w:rsidRDefault="00636E3D" w:rsidP="003618DC">
      <w:pPr>
        <w:pStyle w:val="ListParagraph"/>
        <w:ind w:left="142"/>
        <w:rPr>
          <w:lang w:val="en-US"/>
        </w:rPr>
      </w:pPr>
    </w:p>
    <w:p w:rsidR="00636E3D" w:rsidRDefault="00636E3D" w:rsidP="003618DC">
      <w:pPr>
        <w:pStyle w:val="ListParagraph"/>
        <w:ind w:left="142"/>
        <w:rPr>
          <w:lang w:val="en-US"/>
        </w:rPr>
      </w:pPr>
    </w:p>
    <w:p w:rsidR="00636E3D" w:rsidRPr="006A76F9" w:rsidRDefault="00636E3D" w:rsidP="00C479D5">
      <w:pPr>
        <w:pStyle w:val="Caption"/>
        <w:rPr>
          <w:b w:val="0"/>
          <w:sz w:val="24"/>
          <w:szCs w:val="24"/>
        </w:rPr>
      </w:pPr>
      <w:r w:rsidRPr="006A76F9">
        <w:rPr>
          <w:b w:val="0"/>
          <w:sz w:val="24"/>
          <w:szCs w:val="24"/>
        </w:rPr>
        <w:t>МІНІСТЕРСТВО ОСВІТИ І НАУКИ УКРАЇНИ</w:t>
      </w:r>
    </w:p>
    <w:p w:rsidR="00636E3D" w:rsidRPr="006A76F9" w:rsidRDefault="00636E3D" w:rsidP="00C479D5">
      <w:pPr>
        <w:jc w:val="center"/>
        <w:rPr>
          <w:caps/>
        </w:rPr>
      </w:pPr>
      <w:r w:rsidRPr="006A76F9">
        <w:rPr>
          <w:caps/>
        </w:rPr>
        <w:t>Державний університет інфраструктури та технологій</w:t>
      </w:r>
    </w:p>
    <w:p w:rsidR="00636E3D" w:rsidRDefault="00636E3D" w:rsidP="00C479D5">
      <w:pPr>
        <w:jc w:val="center"/>
        <w:rPr>
          <w:u w:val="single"/>
        </w:rPr>
      </w:pPr>
      <w:r w:rsidRPr="006A76F9">
        <w:rPr>
          <w:u w:val="single"/>
        </w:rPr>
        <w:t>ДУНАЙСЬКИЙ ФАКУЛЬТЕТ МОРСЬКОГО ТА РІЧКОВОГО ТРАНСПОРТУ</w:t>
      </w:r>
    </w:p>
    <w:p w:rsidR="00636E3D" w:rsidRPr="006A76F9" w:rsidRDefault="00636E3D" w:rsidP="00C479D5">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C479D5">
      <w:pPr>
        <w:jc w:val="center"/>
        <w:rPr>
          <w:b/>
        </w:rPr>
      </w:pPr>
      <w:r w:rsidRPr="006A76F9">
        <w:rPr>
          <w:b/>
        </w:rPr>
        <w:t>З дисципліни «Англійська мова за професійним спрямуванням»</w:t>
      </w:r>
    </w:p>
    <w:p w:rsidR="00636E3D" w:rsidRPr="002666EC" w:rsidRDefault="00636E3D" w:rsidP="00C479D5">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C479D5">
      <w:pPr>
        <w:pStyle w:val="Style5"/>
        <w:widowControl/>
        <w:spacing w:line="240" w:lineRule="exact"/>
        <w:jc w:val="left"/>
      </w:pPr>
    </w:p>
    <w:p w:rsidR="00636E3D" w:rsidRDefault="00636E3D" w:rsidP="00C479D5">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897CF2">
        <w:rPr>
          <w:rStyle w:val="FontStyle27"/>
          <w:bCs/>
          <w:szCs w:val="22"/>
          <w:lang w:val="en-US" w:eastAsia="en-US"/>
        </w:rPr>
        <w:t xml:space="preserve"> </w:t>
      </w:r>
      <w:r>
        <w:rPr>
          <w:rStyle w:val="FontStyle27"/>
          <w:bCs/>
          <w:szCs w:val="22"/>
          <w:lang w:val="uk-UA" w:eastAsia="en-US"/>
        </w:rPr>
        <w:t>4</w:t>
      </w:r>
    </w:p>
    <w:p w:rsidR="00636E3D" w:rsidRPr="002E4C69" w:rsidRDefault="00636E3D" w:rsidP="00BD7C05">
      <w:pPr>
        <w:pStyle w:val="ListParagraph"/>
        <w:numPr>
          <w:ilvl w:val="0"/>
          <w:numId w:val="9"/>
        </w:numPr>
        <w:rPr>
          <w:b/>
          <w:i/>
          <w:lang w:val="uk-UA"/>
        </w:rPr>
      </w:pPr>
      <w:r>
        <w:rPr>
          <w:b/>
          <w:i/>
          <w:lang w:val="en-US"/>
        </w:rPr>
        <w:t>Give English equivalents to the following words and phrases (topic “Repairs. Contract”):</w:t>
      </w:r>
    </w:p>
    <w:p w:rsidR="00636E3D" w:rsidRPr="002E4C69" w:rsidRDefault="00636E3D" w:rsidP="00C479D5">
      <w:pPr>
        <w:pStyle w:val="ListParagraph"/>
        <w:rPr>
          <w:b/>
          <w:i/>
          <w:lang w:val="uk-UA"/>
        </w:rPr>
      </w:pPr>
    </w:p>
    <w:p w:rsidR="00636E3D" w:rsidRPr="002E4C69" w:rsidRDefault="00636E3D" w:rsidP="00BD7C05">
      <w:pPr>
        <w:pStyle w:val="ListParagraph"/>
        <w:numPr>
          <w:ilvl w:val="0"/>
          <w:numId w:val="8"/>
        </w:numPr>
        <w:rPr>
          <w:lang w:val="uk-UA"/>
        </w:rPr>
      </w:pPr>
      <w:r>
        <w:t>Заключать контракт;</w:t>
      </w:r>
    </w:p>
    <w:p w:rsidR="00636E3D" w:rsidRPr="002E4C69" w:rsidRDefault="00636E3D" w:rsidP="00BD7C05">
      <w:pPr>
        <w:pStyle w:val="ListParagraph"/>
        <w:numPr>
          <w:ilvl w:val="0"/>
          <w:numId w:val="8"/>
        </w:numPr>
        <w:rPr>
          <w:lang w:val="uk-UA"/>
        </w:rPr>
      </w:pPr>
      <w:r>
        <w:t>Выполнить заказ;</w:t>
      </w:r>
    </w:p>
    <w:p w:rsidR="00636E3D" w:rsidRPr="002E4C69" w:rsidRDefault="00636E3D" w:rsidP="00BD7C05">
      <w:pPr>
        <w:pStyle w:val="ListParagraph"/>
        <w:numPr>
          <w:ilvl w:val="0"/>
          <w:numId w:val="8"/>
        </w:numPr>
        <w:rPr>
          <w:lang w:val="uk-UA"/>
        </w:rPr>
      </w:pPr>
      <w:r>
        <w:t>Обеспечить запасными частями;</w:t>
      </w:r>
    </w:p>
    <w:p w:rsidR="00636E3D" w:rsidRPr="002507ED" w:rsidRDefault="00636E3D" w:rsidP="00BD7C05">
      <w:pPr>
        <w:pStyle w:val="ListParagraph"/>
        <w:numPr>
          <w:ilvl w:val="0"/>
          <w:numId w:val="8"/>
        </w:numPr>
        <w:rPr>
          <w:lang w:val="uk-UA"/>
        </w:rPr>
      </w:pPr>
      <w:r>
        <w:t>Начало ремонта;</w:t>
      </w:r>
    </w:p>
    <w:p w:rsidR="00636E3D" w:rsidRDefault="00636E3D" w:rsidP="00BD7C05">
      <w:pPr>
        <w:pStyle w:val="ListParagraph"/>
        <w:numPr>
          <w:ilvl w:val="0"/>
          <w:numId w:val="8"/>
        </w:numPr>
        <w:rPr>
          <w:lang w:val="uk-UA"/>
        </w:rPr>
      </w:pPr>
      <w:r>
        <w:rPr>
          <w:lang w:val="uk-UA"/>
        </w:rPr>
        <w:t>Соответствовать техническим условиям контракта.</w:t>
      </w:r>
    </w:p>
    <w:p w:rsidR="00636E3D" w:rsidRDefault="00636E3D" w:rsidP="00C479D5">
      <w:pPr>
        <w:pStyle w:val="ListParagraph"/>
        <w:ind w:left="1440"/>
        <w:rPr>
          <w:lang w:val="uk-UA"/>
        </w:rPr>
      </w:pPr>
    </w:p>
    <w:p w:rsidR="00636E3D" w:rsidRDefault="00636E3D" w:rsidP="00C479D5">
      <w:pPr>
        <w:rPr>
          <w:b/>
          <w:i/>
          <w:lang w:val="en-US"/>
        </w:rPr>
      </w:pPr>
      <w:r>
        <w:rPr>
          <w:lang w:val="en-US"/>
        </w:rPr>
        <w:t xml:space="preserve">           </w:t>
      </w:r>
      <w:r>
        <w:rPr>
          <w:b/>
          <w:i/>
          <w:lang w:val="en-US"/>
        </w:rPr>
        <w:t>2. Find the correct answer:</w:t>
      </w:r>
    </w:p>
    <w:p w:rsidR="00636E3D" w:rsidRDefault="00636E3D" w:rsidP="00C479D5">
      <w:pPr>
        <w:rPr>
          <w:b/>
          <w:i/>
          <w:lang w:val="en-US"/>
        </w:rPr>
      </w:pPr>
    </w:p>
    <w:p w:rsidR="00636E3D" w:rsidRPr="005C0CFC" w:rsidRDefault="00636E3D" w:rsidP="00BD7C05">
      <w:pPr>
        <w:numPr>
          <w:ilvl w:val="0"/>
          <w:numId w:val="10"/>
        </w:numPr>
        <w:rPr>
          <w:lang w:val="en-US"/>
        </w:rPr>
      </w:pPr>
      <w:r w:rsidRPr="005C0CFC">
        <w:rPr>
          <w:lang w:val="en-US"/>
        </w:rPr>
        <w:t>What is the uppermost continuous hull plating called?</w:t>
      </w:r>
    </w:p>
    <w:p w:rsidR="00636E3D" w:rsidRPr="005C0CFC" w:rsidRDefault="00636E3D" w:rsidP="00BD7C05">
      <w:pPr>
        <w:numPr>
          <w:ilvl w:val="1"/>
          <w:numId w:val="10"/>
        </w:numPr>
        <w:rPr>
          <w:lang w:val="en-US"/>
        </w:rPr>
      </w:pPr>
      <w:r w:rsidRPr="005C0CFC">
        <w:rPr>
          <w:lang w:val="en-US"/>
        </w:rPr>
        <w:t>Sheer Strake</w:t>
      </w:r>
    </w:p>
    <w:p w:rsidR="00636E3D" w:rsidRPr="005C0CFC" w:rsidRDefault="00636E3D" w:rsidP="00BD7C05">
      <w:pPr>
        <w:numPr>
          <w:ilvl w:val="1"/>
          <w:numId w:val="10"/>
        </w:numPr>
        <w:rPr>
          <w:lang w:val="en-US"/>
        </w:rPr>
      </w:pPr>
      <w:r w:rsidRPr="005C0CFC">
        <w:rPr>
          <w:lang w:val="en-US"/>
        </w:rPr>
        <w:t>Garboard Strake</w:t>
      </w:r>
    </w:p>
    <w:p w:rsidR="00636E3D" w:rsidRPr="005C0CFC" w:rsidRDefault="00636E3D" w:rsidP="00BD7C05">
      <w:pPr>
        <w:numPr>
          <w:ilvl w:val="1"/>
          <w:numId w:val="10"/>
        </w:numPr>
        <w:rPr>
          <w:lang w:val="en-US"/>
        </w:rPr>
      </w:pPr>
      <w:r w:rsidRPr="005C0CFC">
        <w:rPr>
          <w:lang w:val="en-US"/>
        </w:rPr>
        <w:t>Stealer Plate</w:t>
      </w:r>
    </w:p>
    <w:p w:rsidR="00636E3D" w:rsidRPr="005C0CFC" w:rsidRDefault="00636E3D" w:rsidP="00BD7C05">
      <w:pPr>
        <w:numPr>
          <w:ilvl w:val="1"/>
          <w:numId w:val="10"/>
        </w:numPr>
        <w:rPr>
          <w:lang w:val="en-US"/>
        </w:rPr>
      </w:pPr>
      <w:r w:rsidRPr="005C0CFC">
        <w:rPr>
          <w:lang w:val="en-US"/>
        </w:rPr>
        <w:t>Stringer Plate</w:t>
      </w:r>
    </w:p>
    <w:p w:rsidR="00636E3D" w:rsidRPr="005C0CFC" w:rsidRDefault="00636E3D" w:rsidP="00C479D5">
      <w:pPr>
        <w:rPr>
          <w:lang w:val="en-US"/>
        </w:rPr>
      </w:pPr>
    </w:p>
    <w:p w:rsidR="00636E3D" w:rsidRPr="005C0CFC" w:rsidRDefault="00636E3D" w:rsidP="00BD7C05">
      <w:pPr>
        <w:numPr>
          <w:ilvl w:val="0"/>
          <w:numId w:val="10"/>
        </w:numPr>
        <w:rPr>
          <w:lang w:val="en-US"/>
        </w:rPr>
      </w:pPr>
      <w:r w:rsidRPr="005C0CFC">
        <w:rPr>
          <w:lang w:val="en-US"/>
        </w:rPr>
        <w:t>Moulded beam is the measurement taken to the.....</w:t>
      </w:r>
    </w:p>
    <w:p w:rsidR="00636E3D" w:rsidRPr="005C0CFC" w:rsidRDefault="00636E3D" w:rsidP="00BD7C05">
      <w:pPr>
        <w:numPr>
          <w:ilvl w:val="1"/>
          <w:numId w:val="10"/>
        </w:numPr>
        <w:rPr>
          <w:lang w:val="en-US"/>
        </w:rPr>
      </w:pPr>
      <w:r w:rsidRPr="005C0CFC">
        <w:rPr>
          <w:lang w:val="en-US"/>
        </w:rPr>
        <w:t>inside of the plating.</w:t>
      </w:r>
    </w:p>
    <w:p w:rsidR="00636E3D" w:rsidRPr="005C0CFC" w:rsidRDefault="00636E3D" w:rsidP="00BD7C05">
      <w:pPr>
        <w:numPr>
          <w:ilvl w:val="1"/>
          <w:numId w:val="10"/>
        </w:numPr>
        <w:rPr>
          <w:lang w:val="en-US"/>
        </w:rPr>
      </w:pPr>
      <w:r w:rsidRPr="005C0CFC">
        <w:rPr>
          <w:lang w:val="en-US"/>
        </w:rPr>
        <w:t>outside of the plating</w:t>
      </w:r>
    </w:p>
    <w:p w:rsidR="00636E3D" w:rsidRPr="005C0CFC" w:rsidRDefault="00636E3D" w:rsidP="00BD7C05">
      <w:pPr>
        <w:numPr>
          <w:ilvl w:val="1"/>
          <w:numId w:val="10"/>
        </w:numPr>
        <w:rPr>
          <w:lang w:val="en-US"/>
        </w:rPr>
      </w:pPr>
      <w:r w:rsidRPr="005C0CFC">
        <w:rPr>
          <w:lang w:val="en-US"/>
        </w:rPr>
        <w:t>inside of the frames.</w:t>
      </w:r>
    </w:p>
    <w:p w:rsidR="00636E3D" w:rsidRPr="005C0CFC" w:rsidRDefault="00636E3D" w:rsidP="00BD7C05">
      <w:pPr>
        <w:numPr>
          <w:ilvl w:val="1"/>
          <w:numId w:val="10"/>
        </w:numPr>
        <w:rPr>
          <w:lang w:val="en-US"/>
        </w:rPr>
      </w:pPr>
      <w:r w:rsidRPr="005C0CFC">
        <w:rPr>
          <w:lang w:val="en-US"/>
        </w:rPr>
        <w:t>inside of the ceiling</w:t>
      </w:r>
    </w:p>
    <w:p w:rsidR="00636E3D" w:rsidRPr="005C0CFC" w:rsidRDefault="00636E3D" w:rsidP="00C479D5">
      <w:pPr>
        <w:rPr>
          <w:lang w:val="en-US"/>
        </w:rPr>
      </w:pPr>
    </w:p>
    <w:p w:rsidR="00636E3D" w:rsidRPr="005C0CFC" w:rsidRDefault="00636E3D" w:rsidP="00BD7C05">
      <w:pPr>
        <w:numPr>
          <w:ilvl w:val="0"/>
          <w:numId w:val="10"/>
        </w:numPr>
        <w:rPr>
          <w:lang w:val="en-US"/>
        </w:rPr>
      </w:pPr>
      <w:r w:rsidRPr="005C0CFC">
        <w:rPr>
          <w:lang w:val="en-US"/>
        </w:rPr>
        <w:t>When the temperature of lubricating oil  is lowered, an increase will occur in the:</w:t>
      </w:r>
    </w:p>
    <w:p w:rsidR="00636E3D" w:rsidRPr="005C0CFC" w:rsidRDefault="00636E3D" w:rsidP="00BD7C05">
      <w:pPr>
        <w:numPr>
          <w:ilvl w:val="1"/>
          <w:numId w:val="10"/>
        </w:numPr>
        <w:rPr>
          <w:lang w:val="en-US"/>
        </w:rPr>
      </w:pPr>
      <w:r w:rsidRPr="005C0CFC">
        <w:rPr>
          <w:lang w:val="en-US"/>
        </w:rPr>
        <w:t>Viscosity.</w:t>
      </w:r>
    </w:p>
    <w:p w:rsidR="00636E3D" w:rsidRPr="005C0CFC" w:rsidRDefault="00636E3D" w:rsidP="00BD7C05">
      <w:pPr>
        <w:numPr>
          <w:ilvl w:val="1"/>
          <w:numId w:val="10"/>
        </w:numPr>
        <w:rPr>
          <w:lang w:val="en-US"/>
        </w:rPr>
      </w:pPr>
      <w:r w:rsidRPr="005C0CFC">
        <w:rPr>
          <w:lang w:val="en-US"/>
        </w:rPr>
        <w:t>Flash point.</w:t>
      </w:r>
    </w:p>
    <w:p w:rsidR="00636E3D" w:rsidRPr="005C0CFC" w:rsidRDefault="00636E3D" w:rsidP="00BD7C05">
      <w:pPr>
        <w:numPr>
          <w:ilvl w:val="1"/>
          <w:numId w:val="10"/>
        </w:numPr>
        <w:rPr>
          <w:lang w:val="en-US"/>
        </w:rPr>
      </w:pPr>
      <w:r w:rsidRPr="005C0CFC">
        <w:rPr>
          <w:lang w:val="en-US"/>
        </w:rPr>
        <w:t>Concentration of contaminants.</w:t>
      </w:r>
    </w:p>
    <w:p w:rsidR="00636E3D" w:rsidRPr="005C0CFC" w:rsidRDefault="00636E3D" w:rsidP="00BD7C05">
      <w:pPr>
        <w:numPr>
          <w:ilvl w:val="1"/>
          <w:numId w:val="10"/>
        </w:numPr>
        <w:rPr>
          <w:lang w:val="en-US"/>
        </w:rPr>
      </w:pPr>
      <w:r w:rsidRPr="005C0CFC">
        <w:rPr>
          <w:lang w:val="en-US"/>
        </w:rPr>
        <w:t>Pour point.</w:t>
      </w:r>
    </w:p>
    <w:p w:rsidR="00636E3D" w:rsidRPr="005C0CFC" w:rsidRDefault="00636E3D" w:rsidP="00C479D5">
      <w:pPr>
        <w:rPr>
          <w:lang w:val="en-US"/>
        </w:rPr>
      </w:pPr>
    </w:p>
    <w:p w:rsidR="00636E3D" w:rsidRPr="005C0CFC" w:rsidRDefault="00636E3D" w:rsidP="00BD7C05">
      <w:pPr>
        <w:numPr>
          <w:ilvl w:val="0"/>
          <w:numId w:val="10"/>
        </w:numPr>
        <w:rPr>
          <w:lang w:val="en-US"/>
        </w:rPr>
      </w:pPr>
      <w:r w:rsidRPr="005C0CFC">
        <w:rPr>
          <w:lang w:val="en-US"/>
        </w:rPr>
        <w:t>During operation of the main engine, the heat absorbed by lubricating oil is removed by the:</w:t>
      </w:r>
    </w:p>
    <w:p w:rsidR="00636E3D" w:rsidRPr="005C0CFC" w:rsidRDefault="00636E3D" w:rsidP="00BD7C05">
      <w:pPr>
        <w:numPr>
          <w:ilvl w:val="1"/>
          <w:numId w:val="10"/>
        </w:numPr>
        <w:rPr>
          <w:lang w:val="en-US"/>
        </w:rPr>
      </w:pPr>
      <w:r w:rsidRPr="005C0CFC">
        <w:rPr>
          <w:lang w:val="en-US"/>
        </w:rPr>
        <w:t>Sump vents.</w:t>
      </w:r>
    </w:p>
    <w:p w:rsidR="00636E3D" w:rsidRPr="005C0CFC" w:rsidRDefault="00636E3D" w:rsidP="00BD7C05">
      <w:pPr>
        <w:numPr>
          <w:ilvl w:val="1"/>
          <w:numId w:val="10"/>
        </w:numPr>
        <w:rPr>
          <w:lang w:val="en-US"/>
        </w:rPr>
      </w:pPr>
      <w:r w:rsidRPr="005C0CFC">
        <w:rPr>
          <w:lang w:val="en-US"/>
        </w:rPr>
        <w:t>Scavenge air cooler.</w:t>
      </w:r>
    </w:p>
    <w:p w:rsidR="00636E3D" w:rsidRPr="005C0CFC" w:rsidRDefault="00636E3D" w:rsidP="00BD7C05">
      <w:pPr>
        <w:numPr>
          <w:ilvl w:val="1"/>
          <w:numId w:val="10"/>
        </w:numPr>
        <w:rPr>
          <w:lang w:val="en-US"/>
        </w:rPr>
      </w:pPr>
      <w:r w:rsidRPr="005C0CFC">
        <w:rPr>
          <w:lang w:val="en-US"/>
        </w:rPr>
        <w:t>Any of the above.</w:t>
      </w:r>
    </w:p>
    <w:p w:rsidR="00636E3D" w:rsidRPr="005C0CFC" w:rsidRDefault="00636E3D" w:rsidP="00BD7C05">
      <w:pPr>
        <w:numPr>
          <w:ilvl w:val="1"/>
          <w:numId w:val="10"/>
        </w:numPr>
        <w:rPr>
          <w:lang w:val="en-US"/>
        </w:rPr>
      </w:pPr>
      <w:r w:rsidRPr="005C0CFC">
        <w:rPr>
          <w:lang w:val="en-US"/>
        </w:rPr>
        <w:t>Lube oil cooler</w:t>
      </w:r>
    </w:p>
    <w:p w:rsidR="00636E3D" w:rsidRPr="005C0CFC" w:rsidRDefault="00636E3D" w:rsidP="00C479D5">
      <w:pPr>
        <w:rPr>
          <w:lang w:val="en-US"/>
        </w:rPr>
      </w:pPr>
    </w:p>
    <w:p w:rsidR="00636E3D" w:rsidRPr="005C0CFC" w:rsidRDefault="00636E3D" w:rsidP="00BD7C05">
      <w:pPr>
        <w:numPr>
          <w:ilvl w:val="0"/>
          <w:numId w:val="10"/>
        </w:numPr>
        <w:rPr>
          <w:lang w:val="en-US"/>
        </w:rPr>
      </w:pPr>
      <w:r w:rsidRPr="005C0CFC">
        <w:rPr>
          <w:lang w:val="en-US"/>
        </w:rPr>
        <w:t>Which would be the most suitable place to obtain an oil sample for analysis?</w:t>
      </w:r>
    </w:p>
    <w:p w:rsidR="00636E3D" w:rsidRPr="005C0CFC" w:rsidRDefault="00636E3D" w:rsidP="00BD7C05">
      <w:pPr>
        <w:numPr>
          <w:ilvl w:val="1"/>
          <w:numId w:val="10"/>
        </w:numPr>
        <w:rPr>
          <w:lang w:val="en-US"/>
        </w:rPr>
      </w:pPr>
      <w:r w:rsidRPr="005C0CFC">
        <w:rPr>
          <w:lang w:val="en-US"/>
        </w:rPr>
        <w:t>From the oil cooler drain.</w:t>
      </w:r>
    </w:p>
    <w:p w:rsidR="00636E3D" w:rsidRPr="005C0CFC" w:rsidRDefault="00636E3D" w:rsidP="00BD7C05">
      <w:pPr>
        <w:numPr>
          <w:ilvl w:val="1"/>
          <w:numId w:val="10"/>
        </w:numPr>
        <w:rPr>
          <w:lang w:val="en-US"/>
        </w:rPr>
      </w:pPr>
      <w:r w:rsidRPr="005C0CFC">
        <w:rPr>
          <w:lang w:val="en-US"/>
        </w:rPr>
        <w:t>From the lub. oil pump suction line.</w:t>
      </w:r>
    </w:p>
    <w:p w:rsidR="00636E3D" w:rsidRPr="005C0CFC" w:rsidRDefault="00636E3D" w:rsidP="00BD7C05">
      <w:pPr>
        <w:numPr>
          <w:ilvl w:val="1"/>
          <w:numId w:val="10"/>
        </w:numPr>
        <w:rPr>
          <w:lang w:val="en-US"/>
        </w:rPr>
      </w:pPr>
      <w:r w:rsidRPr="005C0CFC">
        <w:rPr>
          <w:lang w:val="en-US"/>
        </w:rPr>
        <w:t>From the system pipeline.</w:t>
      </w:r>
    </w:p>
    <w:p w:rsidR="00636E3D" w:rsidRPr="005C0CFC" w:rsidRDefault="00636E3D" w:rsidP="00BD7C05">
      <w:pPr>
        <w:numPr>
          <w:ilvl w:val="1"/>
          <w:numId w:val="10"/>
        </w:numPr>
        <w:rPr>
          <w:lang w:val="en-US"/>
        </w:rPr>
      </w:pPr>
      <w:r w:rsidRPr="005C0CFC">
        <w:rPr>
          <w:lang w:val="en-US"/>
        </w:rPr>
        <w:t>From the filter drain.</w:t>
      </w:r>
    </w:p>
    <w:p w:rsidR="00636E3D" w:rsidRPr="005C0CFC" w:rsidRDefault="00636E3D" w:rsidP="00C479D5">
      <w:pPr>
        <w:rPr>
          <w:lang w:val="en-US"/>
        </w:rPr>
      </w:pPr>
    </w:p>
    <w:p w:rsidR="00636E3D" w:rsidRPr="005C0CFC" w:rsidRDefault="00636E3D" w:rsidP="00BD7C05">
      <w:pPr>
        <w:numPr>
          <w:ilvl w:val="0"/>
          <w:numId w:val="10"/>
        </w:numPr>
        <w:rPr>
          <w:lang w:val="en-US"/>
        </w:rPr>
      </w:pPr>
      <w:r w:rsidRPr="005C0CFC">
        <w:rPr>
          <w:lang w:val="en-US"/>
        </w:rPr>
        <w:t>If diesel fuel contamination occurs in the crankcase oil of an auxiliary engine, the oil viscosity will:</w:t>
      </w:r>
    </w:p>
    <w:p w:rsidR="00636E3D" w:rsidRPr="005C0CFC" w:rsidRDefault="00636E3D" w:rsidP="00BD7C05">
      <w:pPr>
        <w:numPr>
          <w:ilvl w:val="1"/>
          <w:numId w:val="10"/>
        </w:numPr>
        <w:rPr>
          <w:lang w:val="en-US"/>
        </w:rPr>
      </w:pPr>
      <w:r w:rsidRPr="005C0CFC">
        <w:rPr>
          <w:lang w:val="en-US"/>
        </w:rPr>
        <w:t>Stay the same</w:t>
      </w:r>
    </w:p>
    <w:p w:rsidR="00636E3D" w:rsidRPr="005C0CFC" w:rsidRDefault="00636E3D" w:rsidP="00BD7C05">
      <w:pPr>
        <w:numPr>
          <w:ilvl w:val="1"/>
          <w:numId w:val="10"/>
        </w:numPr>
        <w:rPr>
          <w:lang w:val="en-US"/>
        </w:rPr>
      </w:pPr>
      <w:r w:rsidRPr="005C0CFC">
        <w:rPr>
          <w:lang w:val="en-US"/>
        </w:rPr>
        <w:t>Nothing happens.</w:t>
      </w:r>
    </w:p>
    <w:p w:rsidR="00636E3D" w:rsidRPr="005C0CFC" w:rsidRDefault="00636E3D" w:rsidP="00BD7C05">
      <w:pPr>
        <w:numPr>
          <w:ilvl w:val="1"/>
          <w:numId w:val="10"/>
        </w:numPr>
        <w:rPr>
          <w:lang w:val="en-US"/>
        </w:rPr>
      </w:pPr>
      <w:r w:rsidRPr="005C0CFC">
        <w:rPr>
          <w:lang w:val="en-US"/>
        </w:rPr>
        <w:t>Decrease.</w:t>
      </w:r>
    </w:p>
    <w:p w:rsidR="00636E3D" w:rsidRPr="005C0CFC" w:rsidRDefault="00636E3D" w:rsidP="00BD7C05">
      <w:pPr>
        <w:numPr>
          <w:ilvl w:val="1"/>
          <w:numId w:val="10"/>
        </w:numPr>
        <w:rPr>
          <w:lang w:val="en-US"/>
        </w:rPr>
      </w:pPr>
      <w:r w:rsidRPr="005C0CFC">
        <w:rPr>
          <w:lang w:val="en-US"/>
        </w:rPr>
        <w:t>Increase.</w:t>
      </w:r>
    </w:p>
    <w:p w:rsidR="00636E3D" w:rsidRPr="005C0CFC" w:rsidRDefault="00636E3D" w:rsidP="00C479D5">
      <w:pPr>
        <w:rPr>
          <w:lang w:val="en-US"/>
        </w:rPr>
      </w:pPr>
    </w:p>
    <w:p w:rsidR="00636E3D" w:rsidRPr="005C0CFC" w:rsidRDefault="00636E3D" w:rsidP="00BD7C05">
      <w:pPr>
        <w:numPr>
          <w:ilvl w:val="0"/>
          <w:numId w:val="10"/>
        </w:numPr>
        <w:rPr>
          <w:lang w:val="en-US"/>
        </w:rPr>
      </w:pPr>
      <w:r w:rsidRPr="005C0CFC">
        <w:rPr>
          <w:lang w:val="en-US"/>
        </w:rPr>
        <w:t>What is the meaning of "slop tank" as defined by Marpol?</w:t>
      </w:r>
    </w:p>
    <w:p w:rsidR="00636E3D" w:rsidRPr="005C0CFC" w:rsidRDefault="00636E3D" w:rsidP="00BD7C05">
      <w:pPr>
        <w:numPr>
          <w:ilvl w:val="1"/>
          <w:numId w:val="10"/>
        </w:numPr>
        <w:rPr>
          <w:lang w:val="en-US"/>
        </w:rPr>
      </w:pPr>
      <w:r w:rsidRPr="005C0CFC">
        <w:rPr>
          <w:lang w:val="en-US"/>
        </w:rPr>
        <w:t>A tank used for tank cleaning provided with heating coils</w:t>
      </w:r>
    </w:p>
    <w:p w:rsidR="00636E3D" w:rsidRPr="005C0CFC" w:rsidRDefault="00636E3D" w:rsidP="00BD7C05">
      <w:pPr>
        <w:numPr>
          <w:ilvl w:val="1"/>
          <w:numId w:val="10"/>
        </w:numPr>
        <w:rPr>
          <w:lang w:val="en-US"/>
        </w:rPr>
      </w:pPr>
      <w:r w:rsidRPr="005C0CFC">
        <w:rPr>
          <w:lang w:val="en-US"/>
        </w:rPr>
        <w:t>Any tank where slops or sludges are collected</w:t>
      </w:r>
    </w:p>
    <w:p w:rsidR="00636E3D" w:rsidRPr="005C0CFC" w:rsidRDefault="00636E3D" w:rsidP="00BD7C05">
      <w:pPr>
        <w:numPr>
          <w:ilvl w:val="1"/>
          <w:numId w:val="10"/>
        </w:numPr>
        <w:rPr>
          <w:lang w:val="en-US"/>
        </w:rPr>
      </w:pPr>
      <w:r w:rsidRPr="005C0CFC">
        <w:rPr>
          <w:lang w:val="en-US"/>
        </w:rPr>
        <w:t>The two most aftward fitted wing tanks or the most aft ward fitted centre tank</w:t>
      </w:r>
    </w:p>
    <w:p w:rsidR="00636E3D" w:rsidRPr="005C0CFC" w:rsidRDefault="00636E3D" w:rsidP="00BD7C05">
      <w:pPr>
        <w:numPr>
          <w:ilvl w:val="1"/>
          <w:numId w:val="10"/>
        </w:numPr>
        <w:rPr>
          <w:lang w:val="en-US"/>
        </w:rPr>
      </w:pPr>
      <w:r w:rsidRPr="005C0CFC">
        <w:rPr>
          <w:lang w:val="en-US"/>
        </w:rPr>
        <w:t>A tank specifically designed for the collection of tank drainings, washings or other oily mixtures</w:t>
      </w:r>
    </w:p>
    <w:p w:rsidR="00636E3D" w:rsidRPr="005C0CFC" w:rsidRDefault="00636E3D" w:rsidP="00C479D5">
      <w:pPr>
        <w:rPr>
          <w:b/>
          <w:lang w:val="en-US"/>
        </w:rPr>
      </w:pPr>
    </w:p>
    <w:p w:rsidR="00636E3D" w:rsidRPr="005C0CFC" w:rsidRDefault="00636E3D" w:rsidP="00BD7C05">
      <w:pPr>
        <w:numPr>
          <w:ilvl w:val="0"/>
          <w:numId w:val="10"/>
        </w:numPr>
        <w:rPr>
          <w:lang w:val="en-US"/>
        </w:rPr>
      </w:pPr>
      <w:r w:rsidRPr="005C0CFC">
        <w:rPr>
          <w:lang w:val="en-US"/>
        </w:rPr>
        <w:t>According to Marpol, what is the meaning of the term "oil fuel"?</w:t>
      </w:r>
    </w:p>
    <w:p w:rsidR="00636E3D" w:rsidRPr="005C0CFC" w:rsidRDefault="00636E3D" w:rsidP="00BD7C05">
      <w:pPr>
        <w:numPr>
          <w:ilvl w:val="1"/>
          <w:numId w:val="10"/>
        </w:numPr>
        <w:rPr>
          <w:lang w:val="en-US"/>
        </w:rPr>
      </w:pPr>
      <w:r w:rsidRPr="005C0CFC">
        <w:rPr>
          <w:lang w:val="en-US"/>
        </w:rPr>
        <w:t>A cargo of heavy fuel oil , intermediate fuel or diesel oil</w:t>
      </w:r>
    </w:p>
    <w:p w:rsidR="00636E3D" w:rsidRPr="005C0CFC" w:rsidRDefault="00636E3D" w:rsidP="00BD7C05">
      <w:pPr>
        <w:numPr>
          <w:ilvl w:val="1"/>
          <w:numId w:val="10"/>
        </w:numPr>
        <w:rPr>
          <w:lang w:val="en-US"/>
        </w:rPr>
      </w:pPr>
      <w:r w:rsidRPr="005C0CFC">
        <w:rPr>
          <w:lang w:val="en-US"/>
        </w:rPr>
        <w:t>A cargo of refined oil for combustible purpose in thermal machinery or boilers</w:t>
      </w:r>
    </w:p>
    <w:p w:rsidR="00636E3D" w:rsidRPr="005C0CFC" w:rsidRDefault="00636E3D" w:rsidP="00BD7C05">
      <w:pPr>
        <w:numPr>
          <w:ilvl w:val="1"/>
          <w:numId w:val="10"/>
        </w:numPr>
        <w:rPr>
          <w:lang w:val="en-US"/>
        </w:rPr>
      </w:pPr>
      <w:r w:rsidRPr="005C0CFC">
        <w:rPr>
          <w:lang w:val="en-US"/>
        </w:rPr>
        <w:t>A cargo of refined oil with flashpoint above 60 degree C</w:t>
      </w:r>
    </w:p>
    <w:p w:rsidR="00636E3D" w:rsidRPr="005C0CFC" w:rsidRDefault="00636E3D" w:rsidP="00BD7C05">
      <w:pPr>
        <w:numPr>
          <w:ilvl w:val="1"/>
          <w:numId w:val="10"/>
        </w:numPr>
        <w:rPr>
          <w:lang w:val="en-US"/>
        </w:rPr>
      </w:pPr>
      <w:r w:rsidRPr="005C0CFC">
        <w:rPr>
          <w:lang w:val="en-US"/>
        </w:rPr>
        <w:t>Any oil used on board in connection with the propulsion and auxiliary machinery.</w:t>
      </w:r>
    </w:p>
    <w:p w:rsidR="00636E3D" w:rsidRPr="005C0CFC" w:rsidRDefault="00636E3D" w:rsidP="00C479D5">
      <w:pPr>
        <w:rPr>
          <w:lang w:val="en-US"/>
        </w:rPr>
      </w:pPr>
    </w:p>
    <w:p w:rsidR="00636E3D" w:rsidRPr="005C0CFC" w:rsidRDefault="00636E3D" w:rsidP="00BD7C05">
      <w:pPr>
        <w:numPr>
          <w:ilvl w:val="0"/>
          <w:numId w:val="10"/>
        </w:numPr>
        <w:rPr>
          <w:lang w:val="en-US"/>
        </w:rPr>
      </w:pPr>
      <w:r w:rsidRPr="005C0CFC">
        <w:rPr>
          <w:lang w:val="en-US"/>
        </w:rPr>
        <w:t>In accordance with SOLAS and some international regulations, a very important function shall be strictly tested prior to arrival and departure. In addition regular drills shall be performed ensuring proper operating function and cooperation of the functions. What function?</w:t>
      </w:r>
    </w:p>
    <w:p w:rsidR="00636E3D" w:rsidRPr="005C0CFC" w:rsidRDefault="00636E3D" w:rsidP="00C479D5">
      <w:pPr>
        <w:rPr>
          <w:lang w:val="en-US"/>
        </w:rPr>
      </w:pPr>
      <w:r w:rsidRPr="005C0CFC">
        <w:rPr>
          <w:lang w:val="en-US"/>
        </w:rPr>
        <w:t>a) Auxiliary machinery and functions</w:t>
      </w:r>
    </w:p>
    <w:p w:rsidR="00636E3D" w:rsidRPr="005C0CFC" w:rsidRDefault="00636E3D" w:rsidP="00C479D5">
      <w:pPr>
        <w:rPr>
          <w:lang w:val="en-US"/>
        </w:rPr>
      </w:pPr>
      <w:r w:rsidRPr="005C0CFC">
        <w:rPr>
          <w:lang w:val="en-US"/>
        </w:rPr>
        <w:t>b) None of the mentioned alternatives</w:t>
      </w:r>
    </w:p>
    <w:p w:rsidR="00636E3D" w:rsidRPr="005C0CFC" w:rsidRDefault="00636E3D" w:rsidP="00C479D5">
      <w:pPr>
        <w:rPr>
          <w:lang w:val="en-US"/>
        </w:rPr>
      </w:pPr>
      <w:r w:rsidRPr="005C0CFC">
        <w:rPr>
          <w:lang w:val="en-US"/>
        </w:rPr>
        <w:t>c) Steering gear and functions</w:t>
      </w:r>
    </w:p>
    <w:p w:rsidR="00636E3D" w:rsidRPr="005C0CFC" w:rsidRDefault="00636E3D" w:rsidP="00C479D5">
      <w:pPr>
        <w:rPr>
          <w:lang w:val="en-US"/>
        </w:rPr>
      </w:pPr>
      <w:r w:rsidRPr="005C0CFC">
        <w:rPr>
          <w:lang w:val="en-US"/>
        </w:rPr>
        <w:t>d) Propulsion machinery and functions</w:t>
      </w:r>
    </w:p>
    <w:p w:rsidR="00636E3D" w:rsidRPr="005C0CFC" w:rsidRDefault="00636E3D" w:rsidP="00C479D5">
      <w:pPr>
        <w:rPr>
          <w:lang w:val="en-US"/>
        </w:rPr>
      </w:pPr>
    </w:p>
    <w:p w:rsidR="00636E3D" w:rsidRPr="005C0CFC" w:rsidRDefault="00636E3D" w:rsidP="00BD7C05">
      <w:pPr>
        <w:numPr>
          <w:ilvl w:val="0"/>
          <w:numId w:val="10"/>
        </w:numPr>
        <w:rPr>
          <w:lang w:val="en-US"/>
        </w:rPr>
      </w:pPr>
      <w:r w:rsidRPr="005C0CFC">
        <w:rPr>
          <w:lang w:val="en-US"/>
        </w:rPr>
        <w:t>What rules and regulations are regulating the watch keeping routines in the engine room?</w:t>
      </w:r>
    </w:p>
    <w:p w:rsidR="00636E3D" w:rsidRPr="005C0CFC" w:rsidRDefault="00636E3D" w:rsidP="00BD7C05">
      <w:pPr>
        <w:numPr>
          <w:ilvl w:val="1"/>
          <w:numId w:val="10"/>
        </w:numPr>
        <w:rPr>
          <w:lang w:val="en-US"/>
        </w:rPr>
      </w:pPr>
      <w:r w:rsidRPr="005C0CFC">
        <w:rPr>
          <w:lang w:val="en-US"/>
        </w:rPr>
        <w:t>Both STCW and Class rules</w:t>
      </w:r>
    </w:p>
    <w:p w:rsidR="00636E3D" w:rsidRPr="005C0CFC" w:rsidRDefault="00636E3D" w:rsidP="00BD7C05">
      <w:pPr>
        <w:numPr>
          <w:ilvl w:val="1"/>
          <w:numId w:val="10"/>
        </w:numPr>
        <w:rPr>
          <w:lang w:val="en-US"/>
        </w:rPr>
      </w:pPr>
      <w:r w:rsidRPr="005C0CFC">
        <w:rPr>
          <w:lang w:val="en-US"/>
        </w:rPr>
        <w:t>International Standard for Training and Watch keeping (STCW)</w:t>
      </w:r>
    </w:p>
    <w:p w:rsidR="00636E3D" w:rsidRPr="005C0CFC" w:rsidRDefault="00636E3D" w:rsidP="00BD7C05">
      <w:pPr>
        <w:numPr>
          <w:ilvl w:val="1"/>
          <w:numId w:val="10"/>
        </w:numPr>
        <w:rPr>
          <w:lang w:val="en-US"/>
        </w:rPr>
      </w:pPr>
      <w:r w:rsidRPr="005C0CFC">
        <w:rPr>
          <w:lang w:val="en-US"/>
        </w:rPr>
        <w:t>Class Rules</w:t>
      </w:r>
    </w:p>
    <w:p w:rsidR="00636E3D" w:rsidRPr="005C0CFC" w:rsidRDefault="00636E3D" w:rsidP="00BD7C05">
      <w:pPr>
        <w:numPr>
          <w:ilvl w:val="1"/>
          <w:numId w:val="10"/>
        </w:numPr>
        <w:rPr>
          <w:lang w:val="en-US"/>
        </w:rPr>
      </w:pPr>
      <w:r w:rsidRPr="005C0CFC">
        <w:rPr>
          <w:lang w:val="en-US"/>
        </w:rPr>
        <w:t>SOLAS</w:t>
      </w:r>
    </w:p>
    <w:p w:rsidR="00636E3D" w:rsidRPr="005C0CFC" w:rsidRDefault="00636E3D" w:rsidP="00C479D5">
      <w:pPr>
        <w:rPr>
          <w:lang w:val="en-US"/>
        </w:rPr>
      </w:pPr>
    </w:p>
    <w:p w:rsidR="00636E3D" w:rsidRDefault="00636E3D" w:rsidP="00C479D5">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C479D5">
      <w:pPr>
        <w:autoSpaceDE w:val="0"/>
        <w:autoSpaceDN w:val="0"/>
        <w:adjustRightInd w:val="0"/>
        <w:rPr>
          <w:b/>
          <w:i/>
          <w:lang w:val="en-US" w:eastAsia="uk-UA"/>
        </w:rPr>
      </w:pPr>
      <w:r>
        <w:rPr>
          <w:b/>
          <w:i/>
          <w:lang w:val="en-US" w:eastAsia="uk-UA"/>
        </w:rPr>
        <w:t xml:space="preserve">    Be ready to speak on it.</w:t>
      </w:r>
    </w:p>
    <w:p w:rsidR="00636E3D" w:rsidRPr="00687377" w:rsidRDefault="00636E3D" w:rsidP="00C479D5">
      <w:pPr>
        <w:rPr>
          <w:b/>
          <w:bCs/>
          <w:sz w:val="28"/>
          <w:szCs w:val="28"/>
          <w:lang w:val="en-US"/>
        </w:rPr>
      </w:pPr>
      <w:r w:rsidRPr="00687377">
        <w:rPr>
          <w:b/>
          <w:bCs/>
          <w:sz w:val="28"/>
          <w:szCs w:val="28"/>
          <w:lang w:val="en-US"/>
        </w:rPr>
        <w:t>Marine pollution.</w:t>
      </w:r>
    </w:p>
    <w:p w:rsidR="00636E3D" w:rsidRDefault="00636E3D" w:rsidP="00C479D5">
      <w:pPr>
        <w:rPr>
          <w:b/>
          <w:bCs/>
          <w:sz w:val="28"/>
          <w:szCs w:val="28"/>
          <w:lang w:val="en-US"/>
        </w:rPr>
      </w:pPr>
    </w:p>
    <w:p w:rsidR="00636E3D" w:rsidRPr="00140E0B" w:rsidRDefault="00636E3D" w:rsidP="00C479D5">
      <w:pPr>
        <w:autoSpaceDE w:val="0"/>
        <w:autoSpaceDN w:val="0"/>
        <w:adjustRightInd w:val="0"/>
        <w:rPr>
          <w:b/>
          <w:i/>
          <w:lang w:val="en-US" w:eastAsia="uk-UA"/>
        </w:rPr>
      </w:pPr>
    </w:p>
    <w:p w:rsidR="00636E3D" w:rsidRPr="00292818" w:rsidRDefault="00636E3D" w:rsidP="003618DC">
      <w:pPr>
        <w:pStyle w:val="ListParagraph"/>
        <w:ind w:left="142"/>
        <w:rPr>
          <w:noProof/>
          <w:lang w:val="en-US"/>
        </w:rPr>
      </w:pPr>
    </w:p>
    <w:p w:rsidR="00636E3D" w:rsidRDefault="00636E3D" w:rsidP="003618DC">
      <w:pPr>
        <w:pStyle w:val="ListParagraph"/>
        <w:ind w:left="142"/>
        <w:rPr>
          <w:lang w:val="en-US"/>
        </w:rPr>
      </w:pPr>
    </w:p>
    <w:p w:rsidR="00636E3D" w:rsidRDefault="00636E3D" w:rsidP="00687377">
      <w:pPr>
        <w:pStyle w:val="Caption"/>
        <w:rPr>
          <w:b w:val="0"/>
          <w:sz w:val="24"/>
          <w:szCs w:val="24"/>
        </w:rPr>
      </w:pPr>
    </w:p>
    <w:p w:rsidR="00636E3D" w:rsidRDefault="00636E3D" w:rsidP="00687377">
      <w:pPr>
        <w:pStyle w:val="Caption"/>
        <w:rPr>
          <w:b w:val="0"/>
          <w:sz w:val="24"/>
          <w:szCs w:val="24"/>
        </w:rPr>
      </w:pPr>
    </w:p>
    <w:p w:rsidR="00636E3D" w:rsidRDefault="00636E3D" w:rsidP="00687377">
      <w:pPr>
        <w:pStyle w:val="Caption"/>
        <w:rPr>
          <w:b w:val="0"/>
          <w:sz w:val="24"/>
          <w:szCs w:val="24"/>
        </w:rPr>
      </w:pPr>
    </w:p>
    <w:p w:rsidR="00636E3D" w:rsidRDefault="00636E3D" w:rsidP="00687377">
      <w:pPr>
        <w:pStyle w:val="Caption"/>
        <w:rPr>
          <w:b w:val="0"/>
          <w:sz w:val="24"/>
          <w:szCs w:val="24"/>
        </w:rPr>
      </w:pPr>
    </w:p>
    <w:p w:rsidR="00636E3D" w:rsidRDefault="00636E3D" w:rsidP="00687377">
      <w:pPr>
        <w:pStyle w:val="Caption"/>
        <w:rPr>
          <w:b w:val="0"/>
          <w:sz w:val="24"/>
          <w:szCs w:val="24"/>
        </w:rPr>
      </w:pPr>
    </w:p>
    <w:p w:rsidR="00636E3D" w:rsidRDefault="00636E3D" w:rsidP="00687377">
      <w:pPr>
        <w:pStyle w:val="Caption"/>
        <w:rPr>
          <w:b w:val="0"/>
          <w:sz w:val="24"/>
          <w:szCs w:val="24"/>
        </w:rPr>
      </w:pPr>
    </w:p>
    <w:p w:rsidR="00636E3D" w:rsidRDefault="00636E3D" w:rsidP="00687377">
      <w:pPr>
        <w:pStyle w:val="Caption"/>
        <w:rPr>
          <w:b w:val="0"/>
          <w:sz w:val="24"/>
          <w:szCs w:val="24"/>
        </w:rPr>
      </w:pPr>
    </w:p>
    <w:p w:rsidR="00636E3D" w:rsidRDefault="00636E3D" w:rsidP="00687377">
      <w:pPr>
        <w:pStyle w:val="Caption"/>
        <w:rPr>
          <w:b w:val="0"/>
          <w:sz w:val="24"/>
          <w:szCs w:val="24"/>
        </w:rPr>
      </w:pPr>
    </w:p>
    <w:p w:rsidR="00636E3D" w:rsidRDefault="00636E3D" w:rsidP="00687377">
      <w:pPr>
        <w:pStyle w:val="Caption"/>
        <w:rPr>
          <w:b w:val="0"/>
          <w:sz w:val="24"/>
          <w:szCs w:val="24"/>
        </w:rPr>
      </w:pPr>
    </w:p>
    <w:p w:rsidR="00636E3D" w:rsidRDefault="00636E3D" w:rsidP="00687377">
      <w:pPr>
        <w:pStyle w:val="Caption"/>
        <w:rPr>
          <w:b w:val="0"/>
          <w:sz w:val="24"/>
          <w:szCs w:val="24"/>
        </w:rPr>
      </w:pPr>
    </w:p>
    <w:p w:rsidR="00636E3D" w:rsidRDefault="00636E3D" w:rsidP="00687377">
      <w:pPr>
        <w:pStyle w:val="Caption"/>
        <w:rPr>
          <w:b w:val="0"/>
          <w:sz w:val="24"/>
          <w:szCs w:val="24"/>
        </w:rPr>
      </w:pPr>
    </w:p>
    <w:p w:rsidR="00636E3D" w:rsidRDefault="00636E3D" w:rsidP="00687377">
      <w:pPr>
        <w:pStyle w:val="Caption"/>
        <w:rPr>
          <w:b w:val="0"/>
          <w:sz w:val="24"/>
          <w:szCs w:val="24"/>
        </w:rPr>
      </w:pPr>
    </w:p>
    <w:p w:rsidR="00636E3D" w:rsidRPr="006A76F9" w:rsidRDefault="00636E3D" w:rsidP="00687377">
      <w:pPr>
        <w:pStyle w:val="Caption"/>
        <w:rPr>
          <w:b w:val="0"/>
          <w:sz w:val="24"/>
          <w:szCs w:val="24"/>
        </w:rPr>
      </w:pPr>
      <w:r w:rsidRPr="006A76F9">
        <w:rPr>
          <w:b w:val="0"/>
          <w:sz w:val="24"/>
          <w:szCs w:val="24"/>
        </w:rPr>
        <w:t>МІНІСТЕРСТВО ОСВІТИ І НАУКИ УКРАЇНИ</w:t>
      </w:r>
    </w:p>
    <w:p w:rsidR="00636E3D" w:rsidRPr="006A76F9" w:rsidRDefault="00636E3D" w:rsidP="00687377">
      <w:pPr>
        <w:jc w:val="center"/>
        <w:rPr>
          <w:caps/>
        </w:rPr>
      </w:pPr>
      <w:r w:rsidRPr="006A76F9">
        <w:rPr>
          <w:caps/>
        </w:rPr>
        <w:t>Державний університет інфраструктури та технологій</w:t>
      </w:r>
    </w:p>
    <w:p w:rsidR="00636E3D" w:rsidRDefault="00636E3D" w:rsidP="00687377">
      <w:pPr>
        <w:jc w:val="center"/>
        <w:rPr>
          <w:u w:val="single"/>
        </w:rPr>
      </w:pPr>
      <w:r w:rsidRPr="006A76F9">
        <w:rPr>
          <w:u w:val="single"/>
        </w:rPr>
        <w:t>ДУНАЙСЬКИЙ ФАКУЛЬТЕТ МОРСЬКОГО ТА РІЧКОВОГО ТРАНСПОРТУ</w:t>
      </w:r>
    </w:p>
    <w:p w:rsidR="00636E3D" w:rsidRPr="006A76F9" w:rsidRDefault="00636E3D" w:rsidP="00687377">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687377">
      <w:pPr>
        <w:jc w:val="center"/>
        <w:rPr>
          <w:b/>
        </w:rPr>
      </w:pPr>
      <w:r w:rsidRPr="006A76F9">
        <w:rPr>
          <w:b/>
        </w:rPr>
        <w:t>З дисципліни «Англійська мова за професійним спрямуванням»</w:t>
      </w:r>
    </w:p>
    <w:p w:rsidR="00636E3D" w:rsidRPr="002666EC" w:rsidRDefault="00636E3D" w:rsidP="00687377">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687377">
      <w:pPr>
        <w:pStyle w:val="Style5"/>
        <w:widowControl/>
        <w:spacing w:line="240" w:lineRule="exact"/>
        <w:jc w:val="left"/>
      </w:pPr>
    </w:p>
    <w:p w:rsidR="00636E3D" w:rsidRDefault="00636E3D" w:rsidP="00687377">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uk-UA" w:eastAsia="en-US"/>
        </w:rPr>
        <w:t>5</w:t>
      </w:r>
    </w:p>
    <w:p w:rsidR="00636E3D" w:rsidRPr="009D0012" w:rsidRDefault="00636E3D" w:rsidP="00687377">
      <w:pPr>
        <w:pStyle w:val="Style5"/>
        <w:widowControl/>
        <w:spacing w:before="29" w:line="240" w:lineRule="auto"/>
        <w:jc w:val="left"/>
        <w:outlineLvl w:val="0"/>
        <w:rPr>
          <w:rStyle w:val="FontStyle27"/>
          <w:bCs/>
          <w:szCs w:val="22"/>
          <w:lang w:val="uk-UA" w:eastAsia="en-US"/>
        </w:rPr>
      </w:pPr>
    </w:p>
    <w:p w:rsidR="00636E3D" w:rsidRPr="00190D06" w:rsidRDefault="00636E3D" w:rsidP="00BD7C05">
      <w:pPr>
        <w:pStyle w:val="ListParagraph"/>
        <w:numPr>
          <w:ilvl w:val="0"/>
          <w:numId w:val="12"/>
        </w:numPr>
        <w:rPr>
          <w:b/>
          <w:i/>
          <w:lang w:val="uk-UA"/>
        </w:rPr>
      </w:pPr>
      <w:r>
        <w:rPr>
          <w:b/>
          <w:i/>
          <w:lang w:val="en-US"/>
        </w:rPr>
        <w:t>Give English equivalents to the following words and phrases (topic “Maintenance”):</w:t>
      </w:r>
    </w:p>
    <w:p w:rsidR="00636E3D" w:rsidRPr="003E2D3C" w:rsidRDefault="00636E3D" w:rsidP="00687377">
      <w:pPr>
        <w:pStyle w:val="ListParagraph"/>
        <w:rPr>
          <w:b/>
          <w:i/>
          <w:lang w:val="uk-UA"/>
        </w:rPr>
      </w:pPr>
    </w:p>
    <w:p w:rsidR="00636E3D" w:rsidRPr="003E2D3C" w:rsidRDefault="00636E3D" w:rsidP="00BD7C05">
      <w:pPr>
        <w:pStyle w:val="ListParagraph"/>
        <w:numPr>
          <w:ilvl w:val="0"/>
          <w:numId w:val="11"/>
        </w:numPr>
        <w:rPr>
          <w:lang w:val="uk-UA"/>
        </w:rPr>
      </w:pPr>
      <w:r>
        <w:t>Вредное воздействие;</w:t>
      </w:r>
    </w:p>
    <w:p w:rsidR="00636E3D" w:rsidRPr="00190D06" w:rsidRDefault="00636E3D" w:rsidP="00BD7C05">
      <w:pPr>
        <w:pStyle w:val="ListParagraph"/>
        <w:numPr>
          <w:ilvl w:val="0"/>
          <w:numId w:val="11"/>
        </w:numPr>
        <w:rPr>
          <w:lang w:val="uk-UA"/>
        </w:rPr>
      </w:pPr>
      <w:r>
        <w:t>Температурные перепады;</w:t>
      </w:r>
    </w:p>
    <w:p w:rsidR="00636E3D" w:rsidRPr="00190D06" w:rsidRDefault="00636E3D" w:rsidP="00BD7C05">
      <w:pPr>
        <w:pStyle w:val="ListParagraph"/>
        <w:numPr>
          <w:ilvl w:val="0"/>
          <w:numId w:val="11"/>
        </w:numPr>
        <w:rPr>
          <w:lang w:val="uk-UA"/>
        </w:rPr>
      </w:pPr>
      <w:r>
        <w:t>Износоустойчивая поверхность;</w:t>
      </w:r>
    </w:p>
    <w:p w:rsidR="00636E3D" w:rsidRPr="00190D06" w:rsidRDefault="00636E3D" w:rsidP="00BD7C05">
      <w:pPr>
        <w:pStyle w:val="ListParagraph"/>
        <w:numPr>
          <w:ilvl w:val="0"/>
          <w:numId w:val="11"/>
        </w:numPr>
        <w:rPr>
          <w:lang w:val="uk-UA"/>
        </w:rPr>
      </w:pPr>
      <w:r>
        <w:t>Предотвращать коррозию;</w:t>
      </w:r>
    </w:p>
    <w:p w:rsidR="00636E3D" w:rsidRDefault="00636E3D" w:rsidP="00BD7C05">
      <w:pPr>
        <w:pStyle w:val="ListParagraph"/>
        <w:numPr>
          <w:ilvl w:val="0"/>
          <w:numId w:val="11"/>
        </w:numPr>
      </w:pPr>
      <w:r>
        <w:t>Удалять остатки старого покрытия</w:t>
      </w:r>
      <w:r>
        <w:rPr>
          <w:lang w:val="en-US"/>
        </w:rPr>
        <w:t>.</w:t>
      </w:r>
    </w:p>
    <w:p w:rsidR="00636E3D" w:rsidRDefault="00636E3D" w:rsidP="003618DC">
      <w:pPr>
        <w:pStyle w:val="ListParagraph"/>
        <w:ind w:left="142"/>
        <w:rPr>
          <w:lang w:val="en-US"/>
        </w:rPr>
      </w:pPr>
    </w:p>
    <w:p w:rsidR="00636E3D" w:rsidRDefault="00636E3D" w:rsidP="00687377">
      <w:pPr>
        <w:rPr>
          <w:b/>
          <w:i/>
          <w:lang w:val="en-US"/>
        </w:rPr>
      </w:pPr>
      <w:r>
        <w:rPr>
          <w:lang w:val="en-US"/>
        </w:rPr>
        <w:t xml:space="preserve">           </w:t>
      </w:r>
      <w:r>
        <w:rPr>
          <w:b/>
          <w:i/>
          <w:lang w:val="en-US"/>
        </w:rPr>
        <w:t>2. Find the correct answer:</w:t>
      </w:r>
    </w:p>
    <w:p w:rsidR="00636E3D" w:rsidRDefault="00636E3D" w:rsidP="00687377">
      <w:pPr>
        <w:rPr>
          <w:b/>
          <w:i/>
          <w:lang w:val="en-US"/>
        </w:rPr>
      </w:pPr>
    </w:p>
    <w:p w:rsidR="00636E3D" w:rsidRPr="00900F12" w:rsidRDefault="00636E3D" w:rsidP="00BD7C05">
      <w:pPr>
        <w:numPr>
          <w:ilvl w:val="0"/>
          <w:numId w:val="13"/>
        </w:numPr>
        <w:rPr>
          <w:lang w:val="en-US"/>
        </w:rPr>
      </w:pPr>
      <w:r w:rsidRPr="00900F12">
        <w:rPr>
          <w:lang w:val="en-US"/>
        </w:rPr>
        <w:t>Where are panting stresses for a ship most severe?</w:t>
      </w:r>
    </w:p>
    <w:p w:rsidR="00636E3D" w:rsidRPr="00900F12" w:rsidRDefault="00636E3D" w:rsidP="00BD7C05">
      <w:pPr>
        <w:numPr>
          <w:ilvl w:val="1"/>
          <w:numId w:val="13"/>
        </w:numPr>
        <w:rPr>
          <w:lang w:val="en-US"/>
        </w:rPr>
      </w:pPr>
      <w:r w:rsidRPr="00900F12">
        <w:rPr>
          <w:lang w:val="en-US"/>
        </w:rPr>
        <w:t>Forward</w:t>
      </w:r>
    </w:p>
    <w:p w:rsidR="00636E3D" w:rsidRPr="00900F12" w:rsidRDefault="00636E3D" w:rsidP="00BD7C05">
      <w:pPr>
        <w:numPr>
          <w:ilvl w:val="1"/>
          <w:numId w:val="13"/>
        </w:numPr>
        <w:rPr>
          <w:lang w:val="en-US"/>
        </w:rPr>
      </w:pPr>
      <w:r w:rsidRPr="00900F12">
        <w:rPr>
          <w:lang w:val="en-US"/>
        </w:rPr>
        <w:t>Amidships</w:t>
      </w:r>
    </w:p>
    <w:p w:rsidR="00636E3D" w:rsidRPr="00900F12" w:rsidRDefault="00636E3D" w:rsidP="00BD7C05">
      <w:pPr>
        <w:numPr>
          <w:ilvl w:val="1"/>
          <w:numId w:val="13"/>
        </w:numPr>
        <w:rPr>
          <w:lang w:val="en-US"/>
        </w:rPr>
      </w:pPr>
      <w:r w:rsidRPr="00900F12">
        <w:rPr>
          <w:lang w:val="en-US"/>
        </w:rPr>
        <w:t>Aft</w:t>
      </w:r>
    </w:p>
    <w:p w:rsidR="00636E3D" w:rsidRPr="00900F12" w:rsidRDefault="00636E3D" w:rsidP="00BD7C05">
      <w:pPr>
        <w:numPr>
          <w:ilvl w:val="1"/>
          <w:numId w:val="13"/>
        </w:numPr>
        <w:rPr>
          <w:lang w:val="en-US"/>
        </w:rPr>
      </w:pPr>
      <w:r w:rsidRPr="00900F12">
        <w:rPr>
          <w:lang w:val="en-US"/>
        </w:rPr>
        <w:t>Between the bulkheads</w:t>
      </w:r>
    </w:p>
    <w:p w:rsidR="00636E3D" w:rsidRPr="00900F12" w:rsidRDefault="00636E3D" w:rsidP="00687377">
      <w:pPr>
        <w:rPr>
          <w:b/>
          <w:lang w:val="en-US"/>
        </w:rPr>
      </w:pPr>
    </w:p>
    <w:p w:rsidR="00636E3D" w:rsidRPr="00900F12" w:rsidRDefault="00636E3D" w:rsidP="00BD7C05">
      <w:pPr>
        <w:numPr>
          <w:ilvl w:val="0"/>
          <w:numId w:val="13"/>
        </w:numPr>
        <w:rPr>
          <w:lang w:val="en-US"/>
        </w:rPr>
      </w:pPr>
      <w:r w:rsidRPr="00900F12">
        <w:rPr>
          <w:lang w:val="en-US"/>
        </w:rPr>
        <w:t>What is the weight a vessel can carry called?</w:t>
      </w:r>
    </w:p>
    <w:p w:rsidR="00636E3D" w:rsidRPr="00900F12" w:rsidRDefault="00636E3D" w:rsidP="00BD7C05">
      <w:pPr>
        <w:numPr>
          <w:ilvl w:val="1"/>
          <w:numId w:val="13"/>
        </w:numPr>
        <w:rPr>
          <w:lang w:val="en-US"/>
        </w:rPr>
      </w:pPr>
      <w:r w:rsidRPr="00900F12">
        <w:rPr>
          <w:lang w:val="en-US"/>
        </w:rPr>
        <w:t>Load Displacement</w:t>
      </w:r>
    </w:p>
    <w:p w:rsidR="00636E3D" w:rsidRPr="00900F12" w:rsidRDefault="00636E3D" w:rsidP="00BD7C05">
      <w:pPr>
        <w:numPr>
          <w:ilvl w:val="1"/>
          <w:numId w:val="13"/>
        </w:numPr>
        <w:rPr>
          <w:lang w:val="en-US"/>
        </w:rPr>
      </w:pPr>
      <w:r w:rsidRPr="00900F12">
        <w:rPr>
          <w:lang w:val="en-US"/>
        </w:rPr>
        <w:t>Gross Tonnage</w:t>
      </w:r>
    </w:p>
    <w:p w:rsidR="00636E3D" w:rsidRPr="00900F12" w:rsidRDefault="00636E3D" w:rsidP="00BD7C05">
      <w:pPr>
        <w:numPr>
          <w:ilvl w:val="1"/>
          <w:numId w:val="13"/>
        </w:numPr>
      </w:pPr>
      <w:r w:rsidRPr="00900F12">
        <w:rPr>
          <w:lang w:val="en-US"/>
        </w:rPr>
        <w:t>Registered Tonnage</w:t>
      </w:r>
    </w:p>
    <w:p w:rsidR="00636E3D" w:rsidRPr="00900F12" w:rsidRDefault="00636E3D" w:rsidP="00BD7C05">
      <w:pPr>
        <w:numPr>
          <w:ilvl w:val="1"/>
          <w:numId w:val="13"/>
        </w:numPr>
      </w:pPr>
      <w:r w:rsidRPr="00900F12">
        <w:t>Deadweight</w:t>
      </w:r>
    </w:p>
    <w:p w:rsidR="00636E3D" w:rsidRPr="00900F12" w:rsidRDefault="00636E3D" w:rsidP="00687377"/>
    <w:p w:rsidR="00636E3D" w:rsidRPr="00900F12" w:rsidRDefault="00636E3D" w:rsidP="00BD7C05">
      <w:pPr>
        <w:numPr>
          <w:ilvl w:val="0"/>
          <w:numId w:val="13"/>
        </w:numPr>
        <w:rPr>
          <w:lang w:val="en-US"/>
        </w:rPr>
      </w:pPr>
      <w:r w:rsidRPr="00900F12">
        <w:rPr>
          <w:lang w:val="en-US"/>
        </w:rPr>
        <w:t>An excessive pressure drop across a lube oil strainer could indicate:</w:t>
      </w:r>
    </w:p>
    <w:p w:rsidR="00636E3D" w:rsidRPr="00900F12" w:rsidRDefault="00636E3D" w:rsidP="00BD7C05">
      <w:pPr>
        <w:numPr>
          <w:ilvl w:val="1"/>
          <w:numId w:val="13"/>
        </w:numPr>
        <w:rPr>
          <w:lang w:val="en-US"/>
        </w:rPr>
      </w:pPr>
      <w:r w:rsidRPr="00900F12">
        <w:rPr>
          <w:lang w:val="en-US"/>
        </w:rPr>
        <w:t>That the strainer needs cleaning.</w:t>
      </w:r>
    </w:p>
    <w:p w:rsidR="00636E3D" w:rsidRPr="00900F12" w:rsidRDefault="00636E3D" w:rsidP="00BD7C05">
      <w:pPr>
        <w:numPr>
          <w:ilvl w:val="1"/>
          <w:numId w:val="13"/>
        </w:numPr>
        <w:rPr>
          <w:lang w:val="en-US"/>
        </w:rPr>
      </w:pPr>
      <w:r w:rsidRPr="00900F12">
        <w:rPr>
          <w:lang w:val="en-US"/>
        </w:rPr>
        <w:t>That the relief valve is stuck open.</w:t>
      </w:r>
    </w:p>
    <w:p w:rsidR="00636E3D" w:rsidRPr="00900F12" w:rsidRDefault="00636E3D" w:rsidP="00BD7C05">
      <w:pPr>
        <w:numPr>
          <w:ilvl w:val="1"/>
          <w:numId w:val="13"/>
        </w:numPr>
        <w:rPr>
          <w:lang w:val="en-US"/>
        </w:rPr>
      </w:pPr>
      <w:r w:rsidRPr="00900F12">
        <w:rPr>
          <w:lang w:val="en-US"/>
        </w:rPr>
        <w:t>That the strainer is ok.</w:t>
      </w:r>
    </w:p>
    <w:p w:rsidR="00636E3D" w:rsidRPr="00900F12" w:rsidRDefault="00636E3D" w:rsidP="00BD7C05">
      <w:pPr>
        <w:numPr>
          <w:ilvl w:val="1"/>
          <w:numId w:val="13"/>
        </w:numPr>
        <w:rPr>
          <w:lang w:val="en-US"/>
        </w:rPr>
      </w:pPr>
      <w:r w:rsidRPr="00900F12">
        <w:rPr>
          <w:lang w:val="en-US"/>
        </w:rPr>
        <w:t>Any of the above.</w:t>
      </w:r>
    </w:p>
    <w:p w:rsidR="00636E3D" w:rsidRPr="00900F12" w:rsidRDefault="00636E3D" w:rsidP="00687377">
      <w:pPr>
        <w:rPr>
          <w:lang w:val="en-US"/>
        </w:rPr>
      </w:pPr>
    </w:p>
    <w:p w:rsidR="00636E3D" w:rsidRPr="00900F12" w:rsidRDefault="00636E3D" w:rsidP="00BD7C05">
      <w:pPr>
        <w:numPr>
          <w:ilvl w:val="0"/>
          <w:numId w:val="13"/>
        </w:numPr>
        <w:rPr>
          <w:lang w:val="en-US"/>
        </w:rPr>
      </w:pPr>
      <w:r w:rsidRPr="00900F12">
        <w:rPr>
          <w:lang w:val="en-US"/>
        </w:rPr>
        <w:t>Water is best removed from lubricating oil by:</w:t>
      </w:r>
    </w:p>
    <w:p w:rsidR="00636E3D" w:rsidRPr="00900F12" w:rsidRDefault="00636E3D" w:rsidP="00BD7C05">
      <w:pPr>
        <w:numPr>
          <w:ilvl w:val="1"/>
          <w:numId w:val="13"/>
        </w:numPr>
        <w:rPr>
          <w:lang w:val="en-US"/>
        </w:rPr>
      </w:pPr>
      <w:r w:rsidRPr="00900F12">
        <w:rPr>
          <w:lang w:val="en-US"/>
        </w:rPr>
        <w:t>Silica gel cartridges.</w:t>
      </w:r>
    </w:p>
    <w:p w:rsidR="00636E3D" w:rsidRPr="00900F12" w:rsidRDefault="00636E3D" w:rsidP="00BD7C05">
      <w:pPr>
        <w:numPr>
          <w:ilvl w:val="1"/>
          <w:numId w:val="13"/>
        </w:numPr>
        <w:rPr>
          <w:lang w:val="en-US"/>
        </w:rPr>
      </w:pPr>
      <w:r w:rsidRPr="00900F12">
        <w:rPr>
          <w:lang w:val="en-US"/>
        </w:rPr>
        <w:t>Pressure filter.</w:t>
      </w:r>
    </w:p>
    <w:p w:rsidR="00636E3D" w:rsidRPr="00900F12" w:rsidRDefault="00636E3D" w:rsidP="00BD7C05">
      <w:pPr>
        <w:numPr>
          <w:ilvl w:val="1"/>
          <w:numId w:val="13"/>
        </w:numPr>
        <w:rPr>
          <w:lang w:val="en-US"/>
        </w:rPr>
      </w:pPr>
      <w:r w:rsidRPr="00900F12">
        <w:rPr>
          <w:lang w:val="en-US"/>
        </w:rPr>
        <w:t>Paper filter.</w:t>
      </w:r>
    </w:p>
    <w:p w:rsidR="00636E3D" w:rsidRPr="00900F12" w:rsidRDefault="00636E3D" w:rsidP="00BD7C05">
      <w:pPr>
        <w:numPr>
          <w:ilvl w:val="1"/>
          <w:numId w:val="13"/>
        </w:numPr>
        <w:rPr>
          <w:lang w:val="en-US"/>
        </w:rPr>
      </w:pPr>
      <w:r w:rsidRPr="00900F12">
        <w:rPr>
          <w:lang w:val="en-US"/>
        </w:rPr>
        <w:t>Centrifugal separator.</w:t>
      </w:r>
    </w:p>
    <w:p w:rsidR="00636E3D" w:rsidRPr="00900F12" w:rsidRDefault="00636E3D" w:rsidP="00687377"/>
    <w:p w:rsidR="00636E3D" w:rsidRPr="00900F12" w:rsidRDefault="00636E3D" w:rsidP="00BD7C05">
      <w:pPr>
        <w:numPr>
          <w:ilvl w:val="0"/>
          <w:numId w:val="13"/>
        </w:numPr>
        <w:rPr>
          <w:lang w:val="en-US"/>
        </w:rPr>
      </w:pPr>
      <w:r w:rsidRPr="00900F12">
        <w:rPr>
          <w:lang w:val="en-US"/>
        </w:rPr>
        <w:t>If water contamination occurs in the crankcase oil of an auxiliary engine the oil viscosity will:</w:t>
      </w:r>
    </w:p>
    <w:p w:rsidR="00636E3D" w:rsidRPr="00900F12" w:rsidRDefault="00636E3D" w:rsidP="00BD7C05">
      <w:pPr>
        <w:numPr>
          <w:ilvl w:val="1"/>
          <w:numId w:val="13"/>
        </w:numPr>
        <w:rPr>
          <w:lang w:val="en-US"/>
        </w:rPr>
      </w:pPr>
      <w:r w:rsidRPr="00900F12">
        <w:rPr>
          <w:lang w:val="en-US"/>
        </w:rPr>
        <w:t>Increase.</w:t>
      </w:r>
    </w:p>
    <w:p w:rsidR="00636E3D" w:rsidRPr="00900F12" w:rsidRDefault="00636E3D" w:rsidP="00BD7C05">
      <w:pPr>
        <w:numPr>
          <w:ilvl w:val="1"/>
          <w:numId w:val="13"/>
        </w:numPr>
        <w:rPr>
          <w:lang w:val="en-US"/>
        </w:rPr>
      </w:pPr>
      <w:r w:rsidRPr="00900F12">
        <w:rPr>
          <w:lang w:val="en-US"/>
        </w:rPr>
        <w:t>Decrease.</w:t>
      </w:r>
    </w:p>
    <w:p w:rsidR="00636E3D" w:rsidRPr="00900F12" w:rsidRDefault="00636E3D" w:rsidP="00BD7C05">
      <w:pPr>
        <w:numPr>
          <w:ilvl w:val="1"/>
          <w:numId w:val="13"/>
        </w:numPr>
        <w:rPr>
          <w:lang w:val="en-US"/>
        </w:rPr>
      </w:pPr>
      <w:r w:rsidRPr="00900F12">
        <w:rPr>
          <w:lang w:val="en-US"/>
        </w:rPr>
        <w:t>Stay at the same.</w:t>
      </w:r>
    </w:p>
    <w:p w:rsidR="00636E3D" w:rsidRPr="00900F12" w:rsidRDefault="00636E3D" w:rsidP="00BD7C05">
      <w:pPr>
        <w:numPr>
          <w:ilvl w:val="1"/>
          <w:numId w:val="13"/>
        </w:numPr>
        <w:rPr>
          <w:lang w:val="en-US"/>
        </w:rPr>
      </w:pPr>
      <w:r w:rsidRPr="00900F12">
        <w:rPr>
          <w:lang w:val="en-US"/>
        </w:rPr>
        <w:t>Nothing happens.</w:t>
      </w:r>
    </w:p>
    <w:p w:rsidR="00636E3D" w:rsidRPr="00900F12" w:rsidRDefault="00636E3D" w:rsidP="00687377">
      <w:pPr>
        <w:rPr>
          <w:lang w:val="en-US"/>
        </w:rPr>
      </w:pPr>
    </w:p>
    <w:p w:rsidR="00636E3D" w:rsidRPr="00900F12" w:rsidRDefault="00636E3D" w:rsidP="00BD7C05">
      <w:pPr>
        <w:numPr>
          <w:ilvl w:val="0"/>
          <w:numId w:val="13"/>
        </w:numPr>
        <w:rPr>
          <w:lang w:val="en-US"/>
        </w:rPr>
      </w:pPr>
      <w:r w:rsidRPr="00900F12">
        <w:rPr>
          <w:lang w:val="en-US"/>
        </w:rPr>
        <w:t>What type of lubricating oils are generally used in auxiliary engines?</w:t>
      </w:r>
    </w:p>
    <w:p w:rsidR="00636E3D" w:rsidRPr="00900F12" w:rsidRDefault="00636E3D" w:rsidP="00BD7C05">
      <w:pPr>
        <w:numPr>
          <w:ilvl w:val="1"/>
          <w:numId w:val="13"/>
        </w:numPr>
        <w:rPr>
          <w:lang w:val="en-US"/>
        </w:rPr>
      </w:pPr>
      <w:r w:rsidRPr="00900F12">
        <w:rPr>
          <w:lang w:val="en-US"/>
        </w:rPr>
        <w:t>Alkaline.</w:t>
      </w:r>
    </w:p>
    <w:p w:rsidR="00636E3D" w:rsidRPr="00900F12" w:rsidRDefault="00636E3D" w:rsidP="00BD7C05">
      <w:pPr>
        <w:numPr>
          <w:ilvl w:val="1"/>
          <w:numId w:val="13"/>
        </w:numPr>
        <w:rPr>
          <w:lang w:val="en-US"/>
        </w:rPr>
      </w:pPr>
      <w:r w:rsidRPr="00900F12">
        <w:rPr>
          <w:lang w:val="en-US"/>
        </w:rPr>
        <w:t>Synthetic</w:t>
      </w:r>
    </w:p>
    <w:p w:rsidR="00636E3D" w:rsidRPr="00900F12" w:rsidRDefault="00636E3D" w:rsidP="00BD7C05">
      <w:pPr>
        <w:numPr>
          <w:ilvl w:val="1"/>
          <w:numId w:val="13"/>
        </w:numPr>
        <w:rPr>
          <w:lang w:val="en-US"/>
        </w:rPr>
      </w:pPr>
      <w:r w:rsidRPr="00900F12">
        <w:rPr>
          <w:lang w:val="en-US"/>
        </w:rPr>
        <w:t>It is not important.</w:t>
      </w:r>
    </w:p>
    <w:p w:rsidR="00636E3D" w:rsidRPr="00900F12" w:rsidRDefault="00636E3D" w:rsidP="00BD7C05">
      <w:pPr>
        <w:numPr>
          <w:ilvl w:val="1"/>
          <w:numId w:val="13"/>
        </w:numPr>
        <w:rPr>
          <w:lang w:val="en-US"/>
        </w:rPr>
      </w:pPr>
      <w:r w:rsidRPr="00900F12">
        <w:rPr>
          <w:lang w:val="en-US"/>
        </w:rPr>
        <w:t>Detergent.</w:t>
      </w:r>
    </w:p>
    <w:p w:rsidR="00636E3D" w:rsidRPr="00900F12" w:rsidRDefault="00636E3D" w:rsidP="00687377"/>
    <w:p w:rsidR="00636E3D" w:rsidRPr="00900F12" w:rsidRDefault="00636E3D" w:rsidP="00BD7C05">
      <w:pPr>
        <w:numPr>
          <w:ilvl w:val="0"/>
          <w:numId w:val="13"/>
        </w:numPr>
        <w:rPr>
          <w:lang w:val="en-US"/>
        </w:rPr>
      </w:pPr>
      <w:r w:rsidRPr="00900F12">
        <w:rPr>
          <w:lang w:val="en-US"/>
        </w:rPr>
        <w:t>According to Marpol, what is the meaning of the term "oil fuel"?</w:t>
      </w:r>
    </w:p>
    <w:p w:rsidR="00636E3D" w:rsidRPr="00900F12" w:rsidRDefault="00636E3D" w:rsidP="00BD7C05">
      <w:pPr>
        <w:numPr>
          <w:ilvl w:val="1"/>
          <w:numId w:val="13"/>
        </w:numPr>
        <w:rPr>
          <w:lang w:val="en-US"/>
        </w:rPr>
      </w:pPr>
      <w:r w:rsidRPr="00900F12">
        <w:rPr>
          <w:lang w:val="en-US"/>
        </w:rPr>
        <w:t>A cargo of heavy fuel oil , intermediate fuel or diesel oil</w:t>
      </w:r>
    </w:p>
    <w:p w:rsidR="00636E3D" w:rsidRPr="00900F12" w:rsidRDefault="00636E3D" w:rsidP="00BD7C05">
      <w:pPr>
        <w:numPr>
          <w:ilvl w:val="1"/>
          <w:numId w:val="13"/>
        </w:numPr>
        <w:rPr>
          <w:lang w:val="en-US"/>
        </w:rPr>
      </w:pPr>
      <w:r w:rsidRPr="00900F12">
        <w:rPr>
          <w:lang w:val="en-US"/>
        </w:rPr>
        <w:t>A cargo of refined oil for combustible purpose in thermal machinery or boilers</w:t>
      </w:r>
    </w:p>
    <w:p w:rsidR="00636E3D" w:rsidRPr="00900F12" w:rsidRDefault="00636E3D" w:rsidP="00BD7C05">
      <w:pPr>
        <w:numPr>
          <w:ilvl w:val="1"/>
          <w:numId w:val="13"/>
        </w:numPr>
        <w:rPr>
          <w:lang w:val="en-US"/>
        </w:rPr>
      </w:pPr>
      <w:r w:rsidRPr="00900F12">
        <w:rPr>
          <w:lang w:val="en-US"/>
        </w:rPr>
        <w:t>A cargo of refined oil with flashpoint above 60 degree C</w:t>
      </w:r>
    </w:p>
    <w:p w:rsidR="00636E3D" w:rsidRPr="00900F12" w:rsidRDefault="00636E3D" w:rsidP="00BD7C05">
      <w:pPr>
        <w:numPr>
          <w:ilvl w:val="1"/>
          <w:numId w:val="13"/>
        </w:numPr>
        <w:rPr>
          <w:lang w:val="en-US"/>
        </w:rPr>
      </w:pPr>
      <w:r w:rsidRPr="00900F12">
        <w:rPr>
          <w:lang w:val="en-US"/>
        </w:rPr>
        <w:t>Any oil used on board in connection with the propulsion and auxiliary machinery.</w:t>
      </w:r>
    </w:p>
    <w:p w:rsidR="00636E3D" w:rsidRPr="00900F12" w:rsidRDefault="00636E3D" w:rsidP="00687377">
      <w:pPr>
        <w:rPr>
          <w:lang w:val="en-US"/>
        </w:rPr>
      </w:pPr>
    </w:p>
    <w:p w:rsidR="00636E3D" w:rsidRPr="00900F12" w:rsidRDefault="00636E3D" w:rsidP="00BD7C05">
      <w:pPr>
        <w:numPr>
          <w:ilvl w:val="0"/>
          <w:numId w:val="13"/>
        </w:numPr>
        <w:rPr>
          <w:lang w:val="en-US"/>
        </w:rPr>
      </w:pPr>
      <w:r w:rsidRPr="00900F12">
        <w:rPr>
          <w:lang w:val="en-US"/>
        </w:rPr>
        <w:t>Who can certify true copies of Oil Record Books?</w:t>
      </w:r>
    </w:p>
    <w:p w:rsidR="00636E3D" w:rsidRPr="00900F12" w:rsidRDefault="00636E3D" w:rsidP="00BD7C05">
      <w:pPr>
        <w:numPr>
          <w:ilvl w:val="1"/>
          <w:numId w:val="13"/>
        </w:numPr>
        <w:rPr>
          <w:lang w:val="en-US"/>
        </w:rPr>
      </w:pPr>
      <w:r w:rsidRPr="00900F12">
        <w:rPr>
          <w:lang w:val="en-US"/>
        </w:rPr>
        <w:t>Port Authorities</w:t>
      </w:r>
    </w:p>
    <w:p w:rsidR="00636E3D" w:rsidRPr="00900F12" w:rsidRDefault="00636E3D" w:rsidP="00BD7C05">
      <w:pPr>
        <w:numPr>
          <w:ilvl w:val="1"/>
          <w:numId w:val="13"/>
        </w:numPr>
        <w:rPr>
          <w:lang w:val="en-US"/>
        </w:rPr>
      </w:pPr>
      <w:r w:rsidRPr="00900F12">
        <w:rPr>
          <w:lang w:val="en-US"/>
        </w:rPr>
        <w:t>A Notary Public</w:t>
      </w:r>
    </w:p>
    <w:p w:rsidR="00636E3D" w:rsidRPr="00900F12" w:rsidRDefault="00636E3D" w:rsidP="00BD7C05">
      <w:pPr>
        <w:numPr>
          <w:ilvl w:val="1"/>
          <w:numId w:val="13"/>
        </w:numPr>
        <w:rPr>
          <w:lang w:val="en-US"/>
        </w:rPr>
      </w:pPr>
      <w:r w:rsidRPr="00900F12">
        <w:rPr>
          <w:lang w:val="en-US"/>
        </w:rPr>
        <w:t xml:space="preserve">The Officers of the </w:t>
      </w:r>
      <w:smartTag w:uri="urn:schemas-microsoft-com:office:smarttags" w:element="place">
        <w:smartTag w:uri="urn:schemas-microsoft-com:office:smarttags" w:element="PlaceName">
          <w:r w:rsidRPr="00900F12">
            <w:rPr>
              <w:lang w:val="en-US"/>
            </w:rPr>
            <w:t>Flag</w:t>
          </w:r>
        </w:smartTag>
        <w:r w:rsidRPr="00900F12">
          <w:rPr>
            <w:lang w:val="en-US"/>
          </w:rPr>
          <w:t xml:space="preserve"> </w:t>
        </w:r>
        <w:smartTag w:uri="urn:schemas-microsoft-com:office:smarttags" w:element="PlaceType">
          <w:r w:rsidRPr="00900F12">
            <w:rPr>
              <w:lang w:val="en-US"/>
            </w:rPr>
            <w:t>State</w:t>
          </w:r>
        </w:smartTag>
      </w:smartTag>
    </w:p>
    <w:p w:rsidR="00636E3D" w:rsidRPr="00900F12" w:rsidRDefault="00636E3D" w:rsidP="00BD7C05">
      <w:pPr>
        <w:numPr>
          <w:ilvl w:val="1"/>
          <w:numId w:val="13"/>
        </w:numPr>
      </w:pPr>
      <w:r w:rsidRPr="00900F12">
        <w:t>The Master</w:t>
      </w:r>
    </w:p>
    <w:p w:rsidR="00636E3D" w:rsidRPr="00900F12" w:rsidRDefault="00636E3D" w:rsidP="00687377">
      <w:pPr>
        <w:rPr>
          <w:lang w:val="en-US"/>
        </w:rPr>
      </w:pPr>
    </w:p>
    <w:p w:rsidR="00636E3D" w:rsidRPr="00900F12" w:rsidRDefault="00636E3D" w:rsidP="00BD7C05">
      <w:pPr>
        <w:numPr>
          <w:ilvl w:val="0"/>
          <w:numId w:val="13"/>
        </w:numPr>
        <w:rPr>
          <w:lang w:val="en-US"/>
        </w:rPr>
      </w:pPr>
      <w:r w:rsidRPr="00900F12">
        <w:rPr>
          <w:lang w:val="en-US"/>
        </w:rPr>
        <w:t>During execution of a standard UMS-check, the Engineer on Duty is experiencing a "low water level" alarm in a cooling water expansion tank. What will be the appropriate  immediate action?</w:t>
      </w:r>
    </w:p>
    <w:p w:rsidR="00636E3D" w:rsidRPr="00900F12" w:rsidRDefault="00636E3D" w:rsidP="00BD7C05">
      <w:pPr>
        <w:numPr>
          <w:ilvl w:val="1"/>
          <w:numId w:val="13"/>
        </w:numPr>
        <w:rPr>
          <w:lang w:val="en-US"/>
        </w:rPr>
      </w:pPr>
      <w:r w:rsidRPr="00900F12">
        <w:rPr>
          <w:lang w:val="en-US"/>
        </w:rPr>
        <w:t>Correct water level is obtained by refilling the cooling system, and the entire system is checked for leakages</w:t>
      </w:r>
    </w:p>
    <w:p w:rsidR="00636E3D" w:rsidRPr="00900F12" w:rsidRDefault="00636E3D" w:rsidP="00BD7C05">
      <w:pPr>
        <w:numPr>
          <w:ilvl w:val="1"/>
          <w:numId w:val="13"/>
        </w:numPr>
        <w:rPr>
          <w:lang w:val="en-US"/>
        </w:rPr>
      </w:pPr>
      <w:r w:rsidRPr="00900F12">
        <w:rPr>
          <w:lang w:val="en-US"/>
        </w:rPr>
        <w:t>The set point for the water level in the expansion tank is temporarily readjusted for later action.</w:t>
      </w:r>
    </w:p>
    <w:p w:rsidR="00636E3D" w:rsidRPr="00900F12" w:rsidRDefault="00636E3D" w:rsidP="00BD7C05">
      <w:pPr>
        <w:numPr>
          <w:ilvl w:val="1"/>
          <w:numId w:val="13"/>
        </w:numPr>
        <w:rPr>
          <w:lang w:val="en-US"/>
        </w:rPr>
      </w:pPr>
      <w:r w:rsidRPr="00900F12">
        <w:rPr>
          <w:lang w:val="en-US"/>
        </w:rPr>
        <w:t>The alarm function is blocked for later action</w:t>
      </w:r>
    </w:p>
    <w:p w:rsidR="00636E3D" w:rsidRPr="00900F12" w:rsidRDefault="00636E3D" w:rsidP="00BD7C05">
      <w:pPr>
        <w:numPr>
          <w:ilvl w:val="1"/>
          <w:numId w:val="13"/>
        </w:numPr>
        <w:rPr>
          <w:lang w:val="en-US"/>
        </w:rPr>
      </w:pPr>
      <w:r w:rsidRPr="00900F12">
        <w:rPr>
          <w:lang w:val="en-US"/>
        </w:rPr>
        <w:t>The alarm function is blocked and the engine room is changed to manual mode.</w:t>
      </w:r>
    </w:p>
    <w:p w:rsidR="00636E3D" w:rsidRPr="00900F12" w:rsidRDefault="00636E3D" w:rsidP="00687377">
      <w:pPr>
        <w:rPr>
          <w:lang w:val="en-US"/>
        </w:rPr>
      </w:pPr>
    </w:p>
    <w:p w:rsidR="00636E3D" w:rsidRPr="00900F12" w:rsidRDefault="00636E3D" w:rsidP="00BD7C05">
      <w:pPr>
        <w:numPr>
          <w:ilvl w:val="0"/>
          <w:numId w:val="13"/>
        </w:numPr>
        <w:rPr>
          <w:lang w:val="en-US"/>
        </w:rPr>
      </w:pPr>
      <w:r w:rsidRPr="00900F12">
        <w:rPr>
          <w:lang w:val="en-US"/>
        </w:rPr>
        <w:t>What are the compartments to be regularly checked with regard to water and oil leakages?</w:t>
      </w:r>
    </w:p>
    <w:p w:rsidR="00636E3D" w:rsidRPr="00900F12" w:rsidRDefault="00636E3D" w:rsidP="00BD7C05">
      <w:pPr>
        <w:numPr>
          <w:ilvl w:val="1"/>
          <w:numId w:val="13"/>
        </w:numPr>
        <w:rPr>
          <w:lang w:val="en-US"/>
        </w:rPr>
      </w:pPr>
      <w:r w:rsidRPr="00900F12">
        <w:rPr>
          <w:lang w:val="en-US"/>
        </w:rPr>
        <w:t>All those listed in the other alternatives</w:t>
      </w:r>
    </w:p>
    <w:p w:rsidR="00636E3D" w:rsidRPr="00900F12" w:rsidRDefault="00636E3D" w:rsidP="00BD7C05">
      <w:pPr>
        <w:numPr>
          <w:ilvl w:val="1"/>
          <w:numId w:val="13"/>
        </w:numPr>
        <w:rPr>
          <w:lang w:val="en-US"/>
        </w:rPr>
      </w:pPr>
      <w:r w:rsidRPr="00900F12">
        <w:rPr>
          <w:lang w:val="en-US"/>
        </w:rPr>
        <w:t>Bilge wells</w:t>
      </w:r>
    </w:p>
    <w:p w:rsidR="00636E3D" w:rsidRPr="00900F12" w:rsidRDefault="00636E3D" w:rsidP="00BD7C05">
      <w:pPr>
        <w:numPr>
          <w:ilvl w:val="1"/>
          <w:numId w:val="13"/>
        </w:numPr>
        <w:rPr>
          <w:lang w:val="en-US"/>
        </w:rPr>
      </w:pPr>
      <w:r w:rsidRPr="00900F12">
        <w:rPr>
          <w:lang w:val="en-US"/>
        </w:rPr>
        <w:t>Tank top in the engine room.</w:t>
      </w:r>
    </w:p>
    <w:p w:rsidR="00636E3D" w:rsidRDefault="00636E3D" w:rsidP="00BD7C05">
      <w:pPr>
        <w:numPr>
          <w:ilvl w:val="1"/>
          <w:numId w:val="13"/>
        </w:numPr>
        <w:rPr>
          <w:lang w:val="en-US"/>
        </w:rPr>
      </w:pPr>
      <w:r w:rsidRPr="00900F12">
        <w:rPr>
          <w:lang w:val="en-US"/>
        </w:rPr>
        <w:t>Bilge tank(s)</w:t>
      </w:r>
    </w:p>
    <w:p w:rsidR="00636E3D" w:rsidRPr="00900F12" w:rsidRDefault="00636E3D" w:rsidP="00BD7C05">
      <w:pPr>
        <w:numPr>
          <w:ilvl w:val="1"/>
          <w:numId w:val="13"/>
        </w:numPr>
        <w:rPr>
          <w:lang w:val="en-US"/>
        </w:rPr>
      </w:pPr>
    </w:p>
    <w:p w:rsidR="00636E3D" w:rsidRDefault="00636E3D" w:rsidP="00687377">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the dialogue between the Bunker Supplier and the Chief Engineer on the topic (about 8-10 line</w:t>
      </w:r>
      <w:r w:rsidRPr="00140E0B">
        <w:rPr>
          <w:b/>
          <w:i/>
          <w:lang w:val="en-US" w:eastAsia="uk-UA"/>
        </w:rPr>
        <w:t>s)</w:t>
      </w:r>
      <w:r>
        <w:rPr>
          <w:b/>
          <w:i/>
          <w:lang w:val="en-US" w:eastAsia="uk-UA"/>
        </w:rPr>
        <w:t xml:space="preserve">.    </w:t>
      </w:r>
    </w:p>
    <w:p w:rsidR="00636E3D" w:rsidRPr="00687377" w:rsidRDefault="00636E3D" w:rsidP="00687377">
      <w:pPr>
        <w:rPr>
          <w:b/>
          <w:bCs/>
          <w:sz w:val="28"/>
          <w:szCs w:val="28"/>
          <w:lang w:val="en-US"/>
        </w:rPr>
      </w:pPr>
      <w:r>
        <w:rPr>
          <w:b/>
          <w:bCs/>
          <w:sz w:val="28"/>
          <w:szCs w:val="28"/>
          <w:lang w:val="en-US"/>
        </w:rPr>
        <w:t>Bunkering</w:t>
      </w:r>
      <w:r w:rsidRPr="00687377">
        <w:rPr>
          <w:b/>
          <w:bCs/>
          <w:sz w:val="28"/>
          <w:szCs w:val="28"/>
          <w:lang w:val="en-US"/>
        </w:rPr>
        <w:t>.</w:t>
      </w: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292818" w:rsidRDefault="00636E3D" w:rsidP="002C4087">
      <w:pPr>
        <w:pStyle w:val="Caption"/>
        <w:rPr>
          <w:b w:val="0"/>
          <w:sz w:val="24"/>
          <w:szCs w:val="24"/>
          <w:lang w:val="en-US"/>
        </w:rPr>
      </w:pPr>
    </w:p>
    <w:p w:rsidR="00636E3D" w:rsidRPr="006A76F9" w:rsidRDefault="00636E3D" w:rsidP="002C4087">
      <w:pPr>
        <w:pStyle w:val="Caption"/>
        <w:rPr>
          <w:b w:val="0"/>
          <w:sz w:val="24"/>
          <w:szCs w:val="24"/>
        </w:rPr>
      </w:pPr>
      <w:r w:rsidRPr="006A76F9">
        <w:rPr>
          <w:b w:val="0"/>
          <w:sz w:val="24"/>
          <w:szCs w:val="24"/>
        </w:rPr>
        <w:t>МІНІСТЕРСТВО ОСВІТИ І НАУКИ УКРАЇНИ</w:t>
      </w:r>
    </w:p>
    <w:p w:rsidR="00636E3D" w:rsidRPr="006A76F9" w:rsidRDefault="00636E3D" w:rsidP="002C4087">
      <w:pPr>
        <w:jc w:val="center"/>
        <w:rPr>
          <w:caps/>
        </w:rPr>
      </w:pPr>
      <w:r w:rsidRPr="006A76F9">
        <w:rPr>
          <w:caps/>
        </w:rPr>
        <w:t>Державний університет інфраструктури та технологій</w:t>
      </w:r>
    </w:p>
    <w:p w:rsidR="00636E3D" w:rsidRDefault="00636E3D" w:rsidP="002C4087">
      <w:pPr>
        <w:jc w:val="center"/>
        <w:rPr>
          <w:u w:val="single"/>
        </w:rPr>
      </w:pPr>
      <w:r w:rsidRPr="006A76F9">
        <w:rPr>
          <w:u w:val="single"/>
        </w:rPr>
        <w:t>ДУНАЙСЬКИЙ ФАКУЛЬТЕТ МОРСЬКОГО ТА РІЧКОВОГО ТРАНСПОРТУ</w:t>
      </w:r>
    </w:p>
    <w:p w:rsidR="00636E3D" w:rsidRPr="006A76F9" w:rsidRDefault="00636E3D" w:rsidP="002C4087">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2C4087">
      <w:pPr>
        <w:jc w:val="center"/>
        <w:rPr>
          <w:b/>
        </w:rPr>
      </w:pPr>
      <w:r w:rsidRPr="006A76F9">
        <w:rPr>
          <w:b/>
        </w:rPr>
        <w:t>З дисципліни «Англійська мова за професійним спрямуванням»</w:t>
      </w:r>
    </w:p>
    <w:p w:rsidR="00636E3D" w:rsidRPr="002666EC" w:rsidRDefault="00636E3D" w:rsidP="002C4087">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2C4087">
      <w:pPr>
        <w:pStyle w:val="Style5"/>
        <w:widowControl/>
        <w:spacing w:line="240" w:lineRule="exact"/>
        <w:jc w:val="left"/>
      </w:pPr>
    </w:p>
    <w:p w:rsidR="00636E3D" w:rsidRDefault="00636E3D" w:rsidP="002C4087">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uk-UA" w:eastAsia="en-US"/>
        </w:rPr>
        <w:t>6</w:t>
      </w:r>
    </w:p>
    <w:p w:rsidR="00636E3D" w:rsidRDefault="00636E3D" w:rsidP="002C4087">
      <w:pPr>
        <w:pStyle w:val="Style5"/>
        <w:widowControl/>
        <w:spacing w:before="29" w:line="240" w:lineRule="auto"/>
        <w:jc w:val="left"/>
        <w:outlineLvl w:val="0"/>
        <w:rPr>
          <w:rStyle w:val="FontStyle27"/>
          <w:bCs/>
          <w:szCs w:val="22"/>
          <w:lang w:val="uk-UA" w:eastAsia="en-US"/>
        </w:rPr>
      </w:pPr>
    </w:p>
    <w:p w:rsidR="00636E3D" w:rsidRPr="004602BF" w:rsidRDefault="00636E3D" w:rsidP="00BD7C05">
      <w:pPr>
        <w:pStyle w:val="ListParagraph"/>
        <w:numPr>
          <w:ilvl w:val="0"/>
          <w:numId w:val="14"/>
        </w:numPr>
        <w:rPr>
          <w:b/>
          <w:i/>
          <w:lang w:val="uk-UA"/>
        </w:rPr>
      </w:pPr>
      <w:r>
        <w:rPr>
          <w:b/>
          <w:i/>
          <w:lang w:val="en-US"/>
        </w:rPr>
        <w:t>Give English equivalents to the following words and phrases (topic “Pollution”):</w:t>
      </w:r>
    </w:p>
    <w:p w:rsidR="00636E3D" w:rsidRDefault="00636E3D" w:rsidP="002C4087">
      <w:pPr>
        <w:pStyle w:val="ListParagraph"/>
        <w:rPr>
          <w:lang w:val="uk-UA"/>
        </w:rPr>
      </w:pPr>
    </w:p>
    <w:p w:rsidR="00636E3D" w:rsidRPr="004602BF" w:rsidRDefault="00636E3D" w:rsidP="00BD7C05">
      <w:pPr>
        <w:pStyle w:val="ListParagraph"/>
        <w:numPr>
          <w:ilvl w:val="0"/>
          <w:numId w:val="15"/>
        </w:numPr>
        <w:rPr>
          <w:lang w:val="uk-UA"/>
        </w:rPr>
      </w:pPr>
      <w:r>
        <w:t>международная конвенция по предотвращению загрязнения с судов;</w:t>
      </w:r>
    </w:p>
    <w:p w:rsidR="00636E3D" w:rsidRDefault="00636E3D" w:rsidP="00BD7C05">
      <w:pPr>
        <w:pStyle w:val="ListParagraph"/>
        <w:numPr>
          <w:ilvl w:val="0"/>
          <w:numId w:val="15"/>
        </w:numPr>
        <w:rPr>
          <w:lang w:val="uk-UA"/>
        </w:rPr>
      </w:pPr>
      <w:r>
        <w:rPr>
          <w:lang w:val="uk-UA"/>
        </w:rPr>
        <w:t>контролировать сброс нефти;</w:t>
      </w:r>
    </w:p>
    <w:p w:rsidR="00636E3D" w:rsidRDefault="00636E3D" w:rsidP="00BD7C05">
      <w:pPr>
        <w:pStyle w:val="ListParagraph"/>
        <w:numPr>
          <w:ilvl w:val="0"/>
          <w:numId w:val="15"/>
        </w:numPr>
        <w:rPr>
          <w:lang w:val="uk-UA"/>
        </w:rPr>
      </w:pPr>
      <w:r>
        <w:rPr>
          <w:lang w:val="uk-UA"/>
        </w:rPr>
        <w:t>обеспечивать необходимую остойчивость;</w:t>
      </w:r>
    </w:p>
    <w:p w:rsidR="00636E3D" w:rsidRDefault="00636E3D" w:rsidP="00BD7C05">
      <w:pPr>
        <w:pStyle w:val="ListParagraph"/>
        <w:numPr>
          <w:ilvl w:val="0"/>
          <w:numId w:val="15"/>
        </w:numPr>
        <w:rPr>
          <w:lang w:val="uk-UA"/>
        </w:rPr>
      </w:pPr>
      <w:r>
        <w:rPr>
          <w:lang w:val="uk-UA"/>
        </w:rPr>
        <w:t>устройство для приема нефтесодержащих вод;</w:t>
      </w:r>
    </w:p>
    <w:p w:rsidR="00636E3D" w:rsidRDefault="00636E3D" w:rsidP="00BD7C05">
      <w:pPr>
        <w:pStyle w:val="ListParagraph"/>
        <w:numPr>
          <w:ilvl w:val="0"/>
          <w:numId w:val="15"/>
        </w:numPr>
        <w:rPr>
          <w:lang w:val="uk-UA"/>
        </w:rPr>
      </w:pPr>
      <w:r>
        <w:rPr>
          <w:lang w:val="uk-UA"/>
        </w:rPr>
        <w:t>обязательный ежегодный осмотр.</w:t>
      </w:r>
    </w:p>
    <w:p w:rsidR="00636E3D" w:rsidRDefault="00636E3D" w:rsidP="002C4087">
      <w:pPr>
        <w:pStyle w:val="ListParagraph"/>
        <w:ind w:left="142"/>
        <w:rPr>
          <w:lang w:val="en-US"/>
        </w:rPr>
      </w:pPr>
    </w:p>
    <w:p w:rsidR="00636E3D" w:rsidRDefault="00636E3D" w:rsidP="002C4087">
      <w:pPr>
        <w:rPr>
          <w:b/>
          <w:i/>
          <w:lang w:val="en-US"/>
        </w:rPr>
      </w:pPr>
      <w:r>
        <w:rPr>
          <w:lang w:val="en-US"/>
        </w:rPr>
        <w:t xml:space="preserve">           </w:t>
      </w:r>
      <w:r>
        <w:rPr>
          <w:b/>
          <w:i/>
          <w:lang w:val="en-US"/>
        </w:rPr>
        <w:t>2. Find the correct answer:</w:t>
      </w:r>
    </w:p>
    <w:p w:rsidR="00636E3D" w:rsidRDefault="00636E3D" w:rsidP="002C4087">
      <w:pPr>
        <w:rPr>
          <w:b/>
          <w:i/>
          <w:lang w:val="en-US"/>
        </w:rPr>
      </w:pPr>
    </w:p>
    <w:p w:rsidR="00636E3D" w:rsidRPr="006D7767" w:rsidRDefault="00636E3D" w:rsidP="00BD7C05">
      <w:pPr>
        <w:numPr>
          <w:ilvl w:val="0"/>
          <w:numId w:val="16"/>
        </w:numPr>
        <w:rPr>
          <w:lang w:val="en-US"/>
        </w:rPr>
      </w:pPr>
      <w:r w:rsidRPr="006D7767">
        <w:rPr>
          <w:lang w:val="en-US"/>
        </w:rPr>
        <w:t>When a vessel is hogging the keel will be in........</w:t>
      </w:r>
    </w:p>
    <w:p w:rsidR="00636E3D" w:rsidRPr="006D7767" w:rsidRDefault="00636E3D" w:rsidP="00BD7C05">
      <w:pPr>
        <w:numPr>
          <w:ilvl w:val="1"/>
          <w:numId w:val="16"/>
        </w:numPr>
        <w:rPr>
          <w:lang w:val="en-US"/>
        </w:rPr>
      </w:pPr>
      <w:r w:rsidRPr="006D7767">
        <w:rPr>
          <w:lang w:val="en-US"/>
        </w:rPr>
        <w:t>sheer.</w:t>
      </w:r>
    </w:p>
    <w:p w:rsidR="00636E3D" w:rsidRPr="006D7767" w:rsidRDefault="00636E3D" w:rsidP="00BD7C05">
      <w:pPr>
        <w:numPr>
          <w:ilvl w:val="1"/>
          <w:numId w:val="16"/>
        </w:numPr>
        <w:rPr>
          <w:lang w:val="en-US"/>
        </w:rPr>
      </w:pPr>
      <w:r w:rsidRPr="006D7767">
        <w:rPr>
          <w:lang w:val="en-US"/>
        </w:rPr>
        <w:t>tension.</w:t>
      </w:r>
    </w:p>
    <w:p w:rsidR="00636E3D" w:rsidRPr="006D7767" w:rsidRDefault="00636E3D" w:rsidP="00BD7C05">
      <w:pPr>
        <w:numPr>
          <w:ilvl w:val="1"/>
          <w:numId w:val="16"/>
        </w:numPr>
        <w:rPr>
          <w:lang w:val="en-US"/>
        </w:rPr>
      </w:pPr>
      <w:r w:rsidRPr="006D7767">
        <w:rPr>
          <w:lang w:val="en-US"/>
        </w:rPr>
        <w:t>torsion.</w:t>
      </w:r>
    </w:p>
    <w:p w:rsidR="00636E3D" w:rsidRPr="006D7767" w:rsidRDefault="00636E3D" w:rsidP="00BD7C05">
      <w:pPr>
        <w:numPr>
          <w:ilvl w:val="1"/>
          <w:numId w:val="16"/>
        </w:numPr>
        <w:rPr>
          <w:lang w:val="en-US"/>
        </w:rPr>
      </w:pPr>
      <w:r w:rsidRPr="006D7767">
        <w:rPr>
          <w:lang w:val="en-US"/>
        </w:rPr>
        <w:t>compression.</w:t>
      </w:r>
    </w:p>
    <w:p w:rsidR="00636E3D" w:rsidRPr="006D7767" w:rsidRDefault="00636E3D" w:rsidP="002C4087">
      <w:pPr>
        <w:rPr>
          <w:b/>
          <w:lang w:val="en-US"/>
        </w:rPr>
      </w:pPr>
    </w:p>
    <w:p w:rsidR="00636E3D" w:rsidRPr="006D7767" w:rsidRDefault="00636E3D" w:rsidP="00BD7C05">
      <w:pPr>
        <w:numPr>
          <w:ilvl w:val="0"/>
          <w:numId w:val="16"/>
        </w:numPr>
        <w:rPr>
          <w:lang w:val="en-US"/>
        </w:rPr>
      </w:pPr>
      <w:r w:rsidRPr="006D7767">
        <w:rPr>
          <w:lang w:val="en-US"/>
        </w:rPr>
        <w:t>What is the vertical distance top to top between the load line marks S and F?</w:t>
      </w:r>
    </w:p>
    <w:p w:rsidR="00636E3D" w:rsidRPr="006D7767" w:rsidRDefault="00636E3D" w:rsidP="00BD7C05">
      <w:pPr>
        <w:numPr>
          <w:ilvl w:val="1"/>
          <w:numId w:val="16"/>
        </w:numPr>
        <w:rPr>
          <w:lang w:val="en-US"/>
        </w:rPr>
      </w:pPr>
      <w:r w:rsidRPr="006D7767">
        <w:rPr>
          <w:lang w:val="en-US"/>
        </w:rPr>
        <w:t>Summer Allowance</w:t>
      </w:r>
    </w:p>
    <w:p w:rsidR="00636E3D" w:rsidRPr="006D7767" w:rsidRDefault="00636E3D" w:rsidP="00BD7C05">
      <w:pPr>
        <w:numPr>
          <w:ilvl w:val="1"/>
          <w:numId w:val="16"/>
        </w:numPr>
        <w:rPr>
          <w:lang w:val="en-US"/>
        </w:rPr>
      </w:pPr>
      <w:r w:rsidRPr="006D7767">
        <w:rPr>
          <w:lang w:val="en-US"/>
        </w:rPr>
        <w:t>Tropical Allowance</w:t>
      </w:r>
    </w:p>
    <w:p w:rsidR="00636E3D" w:rsidRPr="006D7767" w:rsidRDefault="00636E3D" w:rsidP="00BD7C05">
      <w:pPr>
        <w:numPr>
          <w:ilvl w:val="1"/>
          <w:numId w:val="16"/>
        </w:numPr>
      </w:pPr>
      <w:r w:rsidRPr="006D7767">
        <w:rPr>
          <w:lang w:val="en-US"/>
        </w:rPr>
        <w:t>Dock Water Allowance</w:t>
      </w:r>
    </w:p>
    <w:p w:rsidR="00636E3D" w:rsidRPr="006D7767" w:rsidRDefault="00636E3D" w:rsidP="00BD7C05">
      <w:pPr>
        <w:numPr>
          <w:ilvl w:val="1"/>
          <w:numId w:val="16"/>
        </w:numPr>
      </w:pPr>
      <w:r w:rsidRPr="006D7767">
        <w:t>Fresh Water Allowance</w:t>
      </w:r>
    </w:p>
    <w:p w:rsidR="00636E3D" w:rsidRPr="006D7767" w:rsidRDefault="00636E3D" w:rsidP="002C4087"/>
    <w:p w:rsidR="00636E3D" w:rsidRPr="006D7767" w:rsidRDefault="00636E3D" w:rsidP="00BD7C05">
      <w:pPr>
        <w:numPr>
          <w:ilvl w:val="0"/>
          <w:numId w:val="16"/>
        </w:numPr>
        <w:rPr>
          <w:lang w:val="en-US"/>
        </w:rPr>
      </w:pPr>
      <w:r w:rsidRPr="006D7767">
        <w:rPr>
          <w:lang w:val="en-US"/>
        </w:rPr>
        <w:t>What action indicates that lube oil has been diluted by fuel oil?</w:t>
      </w:r>
    </w:p>
    <w:p w:rsidR="00636E3D" w:rsidRPr="006D7767" w:rsidRDefault="00636E3D" w:rsidP="00BD7C05">
      <w:pPr>
        <w:numPr>
          <w:ilvl w:val="1"/>
          <w:numId w:val="16"/>
        </w:numPr>
        <w:rPr>
          <w:lang w:val="en-US"/>
        </w:rPr>
      </w:pPr>
      <w:r w:rsidRPr="006D7767">
        <w:rPr>
          <w:lang w:val="en-US"/>
        </w:rPr>
        <w:t>A change in the viscosity of the mixture.</w:t>
      </w:r>
    </w:p>
    <w:p w:rsidR="00636E3D" w:rsidRPr="006D7767" w:rsidRDefault="00636E3D" w:rsidP="00BD7C05">
      <w:pPr>
        <w:numPr>
          <w:ilvl w:val="1"/>
          <w:numId w:val="16"/>
        </w:numPr>
        <w:rPr>
          <w:lang w:val="en-US"/>
        </w:rPr>
      </w:pPr>
      <w:r w:rsidRPr="006D7767">
        <w:rPr>
          <w:lang w:val="en-US"/>
        </w:rPr>
        <w:t>Lube oil discharging from the waste water outlet of the lube oil purifier.</w:t>
      </w:r>
    </w:p>
    <w:p w:rsidR="00636E3D" w:rsidRPr="006D7767" w:rsidRDefault="00636E3D" w:rsidP="00BD7C05">
      <w:pPr>
        <w:numPr>
          <w:ilvl w:val="1"/>
          <w:numId w:val="16"/>
        </w:numPr>
        <w:rPr>
          <w:lang w:val="en-US"/>
        </w:rPr>
      </w:pPr>
      <w:r w:rsidRPr="006D7767">
        <w:rPr>
          <w:lang w:val="en-US"/>
        </w:rPr>
        <w:t>Water discharging from the waste water outlet of the lube oil purifier.</w:t>
      </w:r>
    </w:p>
    <w:p w:rsidR="00636E3D" w:rsidRPr="006D7767" w:rsidRDefault="00636E3D" w:rsidP="00BD7C05">
      <w:pPr>
        <w:numPr>
          <w:ilvl w:val="1"/>
          <w:numId w:val="16"/>
        </w:numPr>
        <w:rPr>
          <w:lang w:val="en-US"/>
        </w:rPr>
      </w:pPr>
      <w:r w:rsidRPr="006D7767">
        <w:rPr>
          <w:lang w:val="en-US"/>
        </w:rPr>
        <w:t>A change in the lube oil pressure.</w:t>
      </w:r>
    </w:p>
    <w:p w:rsidR="00636E3D" w:rsidRPr="006D7767" w:rsidRDefault="00636E3D" w:rsidP="002C4087">
      <w:pPr>
        <w:rPr>
          <w:lang w:val="en-US"/>
        </w:rPr>
      </w:pPr>
    </w:p>
    <w:p w:rsidR="00636E3D" w:rsidRPr="006D7767" w:rsidRDefault="00636E3D" w:rsidP="00BD7C05">
      <w:pPr>
        <w:numPr>
          <w:ilvl w:val="0"/>
          <w:numId w:val="16"/>
        </w:numPr>
        <w:rPr>
          <w:lang w:val="en-US"/>
        </w:rPr>
      </w:pPr>
      <w:r w:rsidRPr="006D7767">
        <w:rPr>
          <w:lang w:val="en-US"/>
        </w:rPr>
        <w:t>TBN - total base number from a lube oil test, indicates the:</w:t>
      </w:r>
    </w:p>
    <w:p w:rsidR="00636E3D" w:rsidRPr="006D7767" w:rsidRDefault="00636E3D" w:rsidP="00BD7C05">
      <w:pPr>
        <w:numPr>
          <w:ilvl w:val="1"/>
          <w:numId w:val="16"/>
        </w:numPr>
        <w:rPr>
          <w:lang w:val="en-US"/>
        </w:rPr>
      </w:pPr>
      <w:r w:rsidRPr="006D7767">
        <w:rPr>
          <w:lang w:val="en-US"/>
        </w:rPr>
        <w:t>Amount of contaminants in the lubricating oil.</w:t>
      </w:r>
    </w:p>
    <w:p w:rsidR="00636E3D" w:rsidRPr="006D7767" w:rsidRDefault="00636E3D" w:rsidP="00BD7C05">
      <w:pPr>
        <w:numPr>
          <w:ilvl w:val="1"/>
          <w:numId w:val="16"/>
        </w:numPr>
        <w:rPr>
          <w:lang w:val="en-US"/>
        </w:rPr>
      </w:pPr>
      <w:r w:rsidRPr="006D7767">
        <w:rPr>
          <w:lang w:val="en-US"/>
        </w:rPr>
        <w:t>Amount of organic acids in the oil.</w:t>
      </w:r>
    </w:p>
    <w:p w:rsidR="00636E3D" w:rsidRPr="006D7767" w:rsidRDefault="00636E3D" w:rsidP="00BD7C05">
      <w:pPr>
        <w:numPr>
          <w:ilvl w:val="1"/>
          <w:numId w:val="16"/>
        </w:numPr>
        <w:rPr>
          <w:lang w:val="en-US"/>
        </w:rPr>
      </w:pPr>
      <w:r w:rsidRPr="006D7767">
        <w:rPr>
          <w:lang w:val="en-US"/>
        </w:rPr>
        <w:t>Alkalinity of the lubricating oil.</w:t>
      </w:r>
    </w:p>
    <w:p w:rsidR="00636E3D" w:rsidRPr="006D7767" w:rsidRDefault="00636E3D" w:rsidP="00BD7C05">
      <w:pPr>
        <w:numPr>
          <w:ilvl w:val="1"/>
          <w:numId w:val="16"/>
        </w:numPr>
        <w:rPr>
          <w:lang w:val="en-US"/>
        </w:rPr>
      </w:pPr>
      <w:r w:rsidRPr="006D7767">
        <w:rPr>
          <w:lang w:val="en-US"/>
        </w:rPr>
        <w:t>Flash point.</w:t>
      </w:r>
    </w:p>
    <w:p w:rsidR="00636E3D" w:rsidRPr="006D7767" w:rsidRDefault="00636E3D" w:rsidP="002C4087"/>
    <w:p w:rsidR="00636E3D" w:rsidRPr="006D7767" w:rsidRDefault="00636E3D" w:rsidP="00BD7C05">
      <w:pPr>
        <w:numPr>
          <w:ilvl w:val="0"/>
          <w:numId w:val="16"/>
        </w:numPr>
        <w:rPr>
          <w:lang w:val="en-US"/>
        </w:rPr>
      </w:pPr>
      <w:r w:rsidRPr="006D7767">
        <w:rPr>
          <w:lang w:val="en-US"/>
        </w:rPr>
        <w:t>In a Burmeister &amp; Wain main engine, at what point is cylinder oil injected?</w:t>
      </w:r>
    </w:p>
    <w:p w:rsidR="00636E3D" w:rsidRPr="006D7767" w:rsidRDefault="00636E3D" w:rsidP="00BD7C05">
      <w:pPr>
        <w:numPr>
          <w:ilvl w:val="1"/>
          <w:numId w:val="16"/>
        </w:numPr>
        <w:rPr>
          <w:lang w:val="en-US"/>
        </w:rPr>
      </w:pPr>
      <w:r w:rsidRPr="006D7767">
        <w:rPr>
          <w:lang w:val="en-US"/>
        </w:rPr>
        <w:t>As the piston passes "The Lubrication Points" in an upward direction.</w:t>
      </w:r>
    </w:p>
    <w:p w:rsidR="00636E3D" w:rsidRPr="006D7767" w:rsidRDefault="00636E3D" w:rsidP="00BD7C05">
      <w:pPr>
        <w:numPr>
          <w:ilvl w:val="1"/>
          <w:numId w:val="16"/>
        </w:numPr>
        <w:rPr>
          <w:lang w:val="en-US"/>
        </w:rPr>
      </w:pPr>
      <w:r w:rsidRPr="006D7767">
        <w:rPr>
          <w:lang w:val="en-US"/>
        </w:rPr>
        <w:t>Just before "Top Dead Centre".</w:t>
      </w:r>
    </w:p>
    <w:p w:rsidR="00636E3D" w:rsidRPr="006D7767" w:rsidRDefault="00636E3D" w:rsidP="00BD7C05">
      <w:pPr>
        <w:numPr>
          <w:ilvl w:val="1"/>
          <w:numId w:val="16"/>
        </w:numPr>
        <w:rPr>
          <w:lang w:val="en-US"/>
        </w:rPr>
      </w:pPr>
      <w:r w:rsidRPr="006D7767">
        <w:rPr>
          <w:lang w:val="en-US"/>
        </w:rPr>
        <w:t>As the piston passes "The Lubrication Points" in a downward direction.</w:t>
      </w:r>
    </w:p>
    <w:p w:rsidR="00636E3D" w:rsidRPr="006D7767" w:rsidRDefault="00636E3D" w:rsidP="00BD7C05">
      <w:pPr>
        <w:numPr>
          <w:ilvl w:val="1"/>
          <w:numId w:val="16"/>
        </w:numPr>
        <w:rPr>
          <w:lang w:val="en-US"/>
        </w:rPr>
      </w:pPr>
      <w:r w:rsidRPr="006D7767">
        <w:rPr>
          <w:lang w:val="en-US"/>
        </w:rPr>
        <w:t>Just before "Bottom Dead Centre".</w:t>
      </w:r>
    </w:p>
    <w:p w:rsidR="00636E3D" w:rsidRPr="006D7767" w:rsidRDefault="00636E3D" w:rsidP="002C4087">
      <w:pPr>
        <w:rPr>
          <w:lang w:val="en-US"/>
        </w:rPr>
      </w:pPr>
    </w:p>
    <w:p w:rsidR="00636E3D" w:rsidRPr="006D7767" w:rsidRDefault="00636E3D" w:rsidP="00BD7C05">
      <w:pPr>
        <w:numPr>
          <w:ilvl w:val="0"/>
          <w:numId w:val="16"/>
        </w:numPr>
        <w:rPr>
          <w:lang w:val="en-US"/>
        </w:rPr>
      </w:pPr>
      <w:r w:rsidRPr="006D7767">
        <w:rPr>
          <w:lang w:val="en-US"/>
        </w:rPr>
        <w:t>What could cause engine oil to get a "Milky" colour?</w:t>
      </w:r>
    </w:p>
    <w:p w:rsidR="00636E3D" w:rsidRPr="006D7767" w:rsidRDefault="00636E3D" w:rsidP="00BD7C05">
      <w:pPr>
        <w:numPr>
          <w:ilvl w:val="1"/>
          <w:numId w:val="16"/>
        </w:numPr>
        <w:rPr>
          <w:lang w:val="en-US"/>
        </w:rPr>
      </w:pPr>
      <w:r w:rsidRPr="006D7767">
        <w:rPr>
          <w:lang w:val="en-US"/>
        </w:rPr>
        <w:t>Water contamination.</w:t>
      </w:r>
    </w:p>
    <w:p w:rsidR="00636E3D" w:rsidRPr="006D7767" w:rsidRDefault="00636E3D" w:rsidP="00BD7C05">
      <w:pPr>
        <w:numPr>
          <w:ilvl w:val="1"/>
          <w:numId w:val="16"/>
        </w:numPr>
        <w:rPr>
          <w:lang w:val="en-US"/>
        </w:rPr>
      </w:pPr>
      <w:r w:rsidRPr="006D7767">
        <w:rPr>
          <w:lang w:val="en-US"/>
        </w:rPr>
        <w:t>Fuel contamination</w:t>
      </w:r>
    </w:p>
    <w:p w:rsidR="00636E3D" w:rsidRPr="006D7767" w:rsidRDefault="00636E3D" w:rsidP="00BD7C05">
      <w:pPr>
        <w:numPr>
          <w:ilvl w:val="1"/>
          <w:numId w:val="16"/>
        </w:numPr>
        <w:rPr>
          <w:lang w:val="en-US"/>
        </w:rPr>
      </w:pPr>
      <w:r w:rsidRPr="006D7767">
        <w:rPr>
          <w:lang w:val="en-US"/>
        </w:rPr>
        <w:t>Overheating.</w:t>
      </w:r>
    </w:p>
    <w:p w:rsidR="00636E3D" w:rsidRPr="006D7767" w:rsidRDefault="00636E3D" w:rsidP="00BD7C05">
      <w:pPr>
        <w:numPr>
          <w:ilvl w:val="1"/>
          <w:numId w:val="16"/>
        </w:numPr>
        <w:rPr>
          <w:lang w:val="en-US"/>
        </w:rPr>
      </w:pPr>
      <w:r w:rsidRPr="006D7767">
        <w:rPr>
          <w:lang w:val="en-US"/>
        </w:rPr>
        <w:t>The oil is too cold.</w:t>
      </w:r>
    </w:p>
    <w:p w:rsidR="00636E3D" w:rsidRPr="006D7767" w:rsidRDefault="00636E3D" w:rsidP="002C4087">
      <w:pPr>
        <w:rPr>
          <w:lang w:val="en-US"/>
        </w:rPr>
      </w:pPr>
    </w:p>
    <w:p w:rsidR="00636E3D" w:rsidRPr="006D7767" w:rsidRDefault="00636E3D" w:rsidP="00BD7C05">
      <w:pPr>
        <w:numPr>
          <w:ilvl w:val="0"/>
          <w:numId w:val="16"/>
        </w:numPr>
        <w:rPr>
          <w:lang w:val="en-US"/>
        </w:rPr>
      </w:pPr>
      <w:r w:rsidRPr="006D7767">
        <w:rPr>
          <w:lang w:val="en-US"/>
        </w:rPr>
        <w:t>Where is the Oil Record Book to be kept on board?</w:t>
      </w:r>
    </w:p>
    <w:p w:rsidR="00636E3D" w:rsidRPr="006D7767" w:rsidRDefault="00636E3D" w:rsidP="00BD7C05">
      <w:pPr>
        <w:numPr>
          <w:ilvl w:val="1"/>
          <w:numId w:val="16"/>
        </w:numPr>
        <w:rPr>
          <w:lang w:val="en-US"/>
        </w:rPr>
      </w:pPr>
      <w:r w:rsidRPr="006D7767">
        <w:rPr>
          <w:lang w:val="en-US"/>
        </w:rPr>
        <w:t>In the Master's cabin</w:t>
      </w:r>
    </w:p>
    <w:p w:rsidR="00636E3D" w:rsidRPr="006D7767" w:rsidRDefault="00636E3D" w:rsidP="00BD7C05">
      <w:pPr>
        <w:numPr>
          <w:ilvl w:val="1"/>
          <w:numId w:val="16"/>
        </w:numPr>
        <w:rPr>
          <w:lang w:val="en-US"/>
        </w:rPr>
      </w:pPr>
      <w:r w:rsidRPr="006D7767">
        <w:rPr>
          <w:lang w:val="en-US"/>
        </w:rPr>
        <w:t>On the bridge</w:t>
      </w:r>
    </w:p>
    <w:p w:rsidR="00636E3D" w:rsidRPr="006D7767" w:rsidRDefault="00636E3D" w:rsidP="00BD7C05">
      <w:pPr>
        <w:numPr>
          <w:ilvl w:val="1"/>
          <w:numId w:val="16"/>
        </w:numPr>
        <w:rPr>
          <w:lang w:val="en-US"/>
        </w:rPr>
      </w:pPr>
      <w:r w:rsidRPr="006D7767">
        <w:rPr>
          <w:lang w:val="en-US"/>
        </w:rPr>
        <w:t>In the ship's office</w:t>
      </w:r>
    </w:p>
    <w:p w:rsidR="00636E3D" w:rsidRPr="006D7767" w:rsidRDefault="00636E3D" w:rsidP="00BD7C05">
      <w:pPr>
        <w:numPr>
          <w:ilvl w:val="1"/>
          <w:numId w:val="16"/>
        </w:numPr>
        <w:rPr>
          <w:lang w:val="en-US"/>
        </w:rPr>
      </w:pPr>
      <w:r w:rsidRPr="006D7767">
        <w:rPr>
          <w:lang w:val="en-US"/>
        </w:rPr>
        <w:t>At a place where it is readily available</w:t>
      </w:r>
    </w:p>
    <w:p w:rsidR="00636E3D" w:rsidRPr="006D7767" w:rsidRDefault="00636E3D" w:rsidP="002C4087">
      <w:pPr>
        <w:rPr>
          <w:b/>
          <w:lang w:val="en-US"/>
        </w:rPr>
      </w:pPr>
    </w:p>
    <w:p w:rsidR="00636E3D" w:rsidRPr="006D7767" w:rsidRDefault="00636E3D" w:rsidP="00BD7C05">
      <w:pPr>
        <w:numPr>
          <w:ilvl w:val="0"/>
          <w:numId w:val="16"/>
        </w:numPr>
        <w:rPr>
          <w:lang w:val="en-US"/>
        </w:rPr>
      </w:pPr>
      <w:r w:rsidRPr="006D7767">
        <w:rPr>
          <w:lang w:val="en-US"/>
        </w:rPr>
        <w:t>Garbage disposal regulations outside special areas specify that dunnage, lining and packing materials that float......</w:t>
      </w:r>
    </w:p>
    <w:p w:rsidR="00636E3D" w:rsidRPr="006D7767" w:rsidRDefault="00636E3D" w:rsidP="00BD7C05">
      <w:pPr>
        <w:numPr>
          <w:ilvl w:val="1"/>
          <w:numId w:val="16"/>
        </w:numPr>
        <w:rPr>
          <w:lang w:val="en-US"/>
        </w:rPr>
      </w:pPr>
      <w:r w:rsidRPr="006D7767">
        <w:rPr>
          <w:lang w:val="en-US"/>
        </w:rPr>
        <w:t>may not be thrown overboard at any time.</w:t>
      </w:r>
    </w:p>
    <w:p w:rsidR="00636E3D" w:rsidRPr="006D7767" w:rsidRDefault="00636E3D" w:rsidP="00BD7C05">
      <w:pPr>
        <w:numPr>
          <w:ilvl w:val="1"/>
          <w:numId w:val="16"/>
        </w:numPr>
        <w:rPr>
          <w:lang w:val="en-US"/>
        </w:rPr>
      </w:pPr>
      <w:r w:rsidRPr="006D7767">
        <w:rPr>
          <w:lang w:val="en-US"/>
        </w:rPr>
        <w:t xml:space="preserve">may be thrown overboard outside </w:t>
      </w:r>
      <w:smartTag w:uri="urn:schemas-microsoft-com:office:smarttags" w:element="metricconverter">
        <w:smartTagPr>
          <w:attr w:name="ProductID" w:val="12 miles"/>
        </w:smartTagPr>
        <w:r w:rsidRPr="006D7767">
          <w:rPr>
            <w:lang w:val="en-US"/>
          </w:rPr>
          <w:t>12 miles</w:t>
        </w:r>
      </w:smartTag>
      <w:r w:rsidRPr="006D7767">
        <w:rPr>
          <w:lang w:val="en-US"/>
        </w:rPr>
        <w:t xml:space="preserve"> offshore.</w:t>
      </w:r>
    </w:p>
    <w:p w:rsidR="00636E3D" w:rsidRPr="006D7767" w:rsidRDefault="00636E3D" w:rsidP="00BD7C05">
      <w:pPr>
        <w:numPr>
          <w:ilvl w:val="1"/>
          <w:numId w:val="16"/>
        </w:numPr>
        <w:rPr>
          <w:lang w:val="en-US"/>
        </w:rPr>
      </w:pPr>
      <w:r w:rsidRPr="006D7767">
        <w:rPr>
          <w:lang w:val="en-US"/>
        </w:rPr>
        <w:t xml:space="preserve">may be thrown overboard outside </w:t>
      </w:r>
      <w:smartTag w:uri="urn:schemas-microsoft-com:office:smarttags" w:element="metricconverter">
        <w:smartTagPr>
          <w:attr w:name="ProductID" w:val="25 miles"/>
        </w:smartTagPr>
        <w:r w:rsidRPr="006D7767">
          <w:rPr>
            <w:lang w:val="en-US"/>
          </w:rPr>
          <w:t>25 miles</w:t>
        </w:r>
      </w:smartTag>
      <w:r w:rsidRPr="006D7767">
        <w:rPr>
          <w:lang w:val="en-US"/>
        </w:rPr>
        <w:t xml:space="preserve"> offshore.</w:t>
      </w:r>
    </w:p>
    <w:p w:rsidR="00636E3D" w:rsidRPr="006D7767" w:rsidRDefault="00636E3D" w:rsidP="00BD7C05">
      <w:pPr>
        <w:numPr>
          <w:ilvl w:val="1"/>
          <w:numId w:val="16"/>
        </w:numPr>
        <w:rPr>
          <w:lang w:val="en-US"/>
        </w:rPr>
      </w:pPr>
      <w:r w:rsidRPr="006D7767">
        <w:rPr>
          <w:lang w:val="en-US"/>
        </w:rPr>
        <w:t xml:space="preserve">may be thrown overboard outside </w:t>
      </w:r>
      <w:smartTag w:uri="urn:schemas-microsoft-com:office:smarttags" w:element="metricconverter">
        <w:smartTagPr>
          <w:attr w:name="ProductID" w:val="4 miles"/>
        </w:smartTagPr>
        <w:r>
          <w:rPr>
            <w:lang w:val="en-US"/>
          </w:rPr>
          <w:t>4</w:t>
        </w:r>
        <w:r w:rsidRPr="006D7767">
          <w:rPr>
            <w:lang w:val="en-US"/>
          </w:rPr>
          <w:t xml:space="preserve"> miles</w:t>
        </w:r>
      </w:smartTag>
      <w:r w:rsidRPr="006D7767">
        <w:rPr>
          <w:lang w:val="en-US"/>
        </w:rPr>
        <w:t xml:space="preserve"> offshore.</w:t>
      </w:r>
    </w:p>
    <w:p w:rsidR="00636E3D" w:rsidRPr="006D7767" w:rsidRDefault="00636E3D" w:rsidP="002C4087">
      <w:pPr>
        <w:rPr>
          <w:lang w:val="en-US"/>
        </w:rPr>
      </w:pPr>
    </w:p>
    <w:p w:rsidR="00636E3D" w:rsidRPr="006D7767" w:rsidRDefault="00636E3D" w:rsidP="00BD7C05">
      <w:pPr>
        <w:numPr>
          <w:ilvl w:val="0"/>
          <w:numId w:val="16"/>
        </w:numPr>
        <w:rPr>
          <w:lang w:val="en-US"/>
        </w:rPr>
      </w:pPr>
      <w:r w:rsidRPr="006D7767">
        <w:rPr>
          <w:lang w:val="en-US"/>
        </w:rPr>
        <w:t>One of the Main Engine cooling pumps is down for maintenance. The rest of the cooling pumps are operating on full capacity with minimum margins on the maximum temperature limit. What will be the correct precaution or action to take at the end of the day?</w:t>
      </w:r>
    </w:p>
    <w:p w:rsidR="00636E3D" w:rsidRPr="006D7767" w:rsidRDefault="00636E3D" w:rsidP="00BD7C05">
      <w:pPr>
        <w:numPr>
          <w:ilvl w:val="1"/>
          <w:numId w:val="16"/>
        </w:numPr>
        <w:rPr>
          <w:lang w:val="en-US"/>
        </w:rPr>
      </w:pPr>
      <w:r w:rsidRPr="006D7767">
        <w:rPr>
          <w:lang w:val="en-US"/>
        </w:rPr>
        <w:t>Operate the engine room on manual mode until the cooling pump is in operation, switched in stand-by mode.</w:t>
      </w:r>
    </w:p>
    <w:p w:rsidR="00636E3D" w:rsidRPr="006D7767" w:rsidRDefault="00636E3D" w:rsidP="00BD7C05">
      <w:pPr>
        <w:numPr>
          <w:ilvl w:val="1"/>
          <w:numId w:val="16"/>
        </w:numPr>
        <w:rPr>
          <w:lang w:val="en-US"/>
        </w:rPr>
      </w:pPr>
      <w:r w:rsidRPr="006D7767">
        <w:rPr>
          <w:lang w:val="en-US"/>
        </w:rPr>
        <w:t>Trust that the alarm function and automatic temperature regulation will assure safe operation for UMS-mode during the night, switching to UMS-mode as normal</w:t>
      </w:r>
    </w:p>
    <w:p w:rsidR="00636E3D" w:rsidRPr="006D7767" w:rsidRDefault="00636E3D" w:rsidP="00BD7C05">
      <w:pPr>
        <w:numPr>
          <w:ilvl w:val="1"/>
          <w:numId w:val="16"/>
        </w:numPr>
        <w:rPr>
          <w:lang w:val="en-US"/>
        </w:rPr>
      </w:pPr>
      <w:r w:rsidRPr="006D7767">
        <w:rPr>
          <w:lang w:val="en-US"/>
        </w:rPr>
        <w:t>Arrange frequent checks of the condition during the night, operating on UMS-mode</w:t>
      </w:r>
    </w:p>
    <w:p w:rsidR="00636E3D" w:rsidRPr="006D7767" w:rsidRDefault="00636E3D" w:rsidP="00BD7C05">
      <w:pPr>
        <w:numPr>
          <w:ilvl w:val="1"/>
          <w:numId w:val="16"/>
        </w:numPr>
        <w:rPr>
          <w:lang w:val="en-US"/>
        </w:rPr>
      </w:pPr>
      <w:r w:rsidRPr="006D7767">
        <w:rPr>
          <w:lang w:val="en-US"/>
        </w:rPr>
        <w:t>Arrange with a rating "on watch" in the engine room.</w:t>
      </w:r>
    </w:p>
    <w:p w:rsidR="00636E3D" w:rsidRPr="006D7767" w:rsidRDefault="00636E3D" w:rsidP="002C4087">
      <w:pPr>
        <w:rPr>
          <w:lang w:val="en-US"/>
        </w:rPr>
      </w:pPr>
    </w:p>
    <w:p w:rsidR="00636E3D" w:rsidRPr="006D7767" w:rsidRDefault="00636E3D" w:rsidP="00BD7C05">
      <w:pPr>
        <w:numPr>
          <w:ilvl w:val="0"/>
          <w:numId w:val="16"/>
        </w:numPr>
        <w:rPr>
          <w:lang w:val="en-US"/>
        </w:rPr>
      </w:pPr>
      <w:r w:rsidRPr="006D7767">
        <w:rPr>
          <w:lang w:val="en-US"/>
        </w:rPr>
        <w:t>During a routine sea passage the cooling water high temperature alarm system for one of the auxiliary engines is out of function and blocked. What will be the appropriate immediate action?</w:t>
      </w:r>
    </w:p>
    <w:p w:rsidR="00636E3D" w:rsidRPr="006D7767" w:rsidRDefault="00636E3D" w:rsidP="00BD7C05">
      <w:pPr>
        <w:numPr>
          <w:ilvl w:val="1"/>
          <w:numId w:val="16"/>
        </w:numPr>
        <w:rPr>
          <w:lang w:val="en-US"/>
        </w:rPr>
      </w:pPr>
      <w:r w:rsidRPr="006D7767">
        <w:rPr>
          <w:lang w:val="en-US"/>
        </w:rPr>
        <w:t>All the actions listed in the other alternatives</w:t>
      </w:r>
    </w:p>
    <w:p w:rsidR="00636E3D" w:rsidRPr="006D7767" w:rsidRDefault="00636E3D" w:rsidP="00BD7C05">
      <w:pPr>
        <w:numPr>
          <w:ilvl w:val="1"/>
          <w:numId w:val="16"/>
        </w:numPr>
        <w:rPr>
          <w:lang w:val="en-US"/>
        </w:rPr>
      </w:pPr>
      <w:r w:rsidRPr="006D7767">
        <w:rPr>
          <w:lang w:val="en-US"/>
        </w:rPr>
        <w:t>Have the failure immediately repaired</w:t>
      </w:r>
    </w:p>
    <w:p w:rsidR="00636E3D" w:rsidRPr="006D7767" w:rsidRDefault="00636E3D" w:rsidP="00BD7C05">
      <w:pPr>
        <w:numPr>
          <w:ilvl w:val="1"/>
          <w:numId w:val="16"/>
        </w:numPr>
        <w:rPr>
          <w:lang w:val="en-US"/>
        </w:rPr>
      </w:pPr>
      <w:r w:rsidRPr="006D7767">
        <w:rPr>
          <w:lang w:val="en-US"/>
        </w:rPr>
        <w:t>Switch to another generator set (that is available)</w:t>
      </w:r>
    </w:p>
    <w:p w:rsidR="00636E3D" w:rsidRPr="006D7767" w:rsidRDefault="00636E3D" w:rsidP="00BD7C05">
      <w:pPr>
        <w:numPr>
          <w:ilvl w:val="1"/>
          <w:numId w:val="16"/>
        </w:numPr>
        <w:rPr>
          <w:lang w:val="en-US"/>
        </w:rPr>
      </w:pPr>
      <w:r w:rsidRPr="006D7767">
        <w:rPr>
          <w:lang w:val="en-US"/>
        </w:rPr>
        <w:t>If the failure is in conflict with pre-requisitional electric power supply, ensure manual operation mode until the failure is corrected</w:t>
      </w:r>
    </w:p>
    <w:p w:rsidR="00636E3D" w:rsidRPr="006D7767" w:rsidRDefault="00636E3D" w:rsidP="002C4087">
      <w:pPr>
        <w:rPr>
          <w:lang w:val="en-US"/>
        </w:rPr>
      </w:pPr>
    </w:p>
    <w:p w:rsidR="00636E3D" w:rsidRDefault="00636E3D" w:rsidP="002C4087">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2C4087">
      <w:pPr>
        <w:autoSpaceDE w:val="0"/>
        <w:autoSpaceDN w:val="0"/>
        <w:adjustRightInd w:val="0"/>
        <w:rPr>
          <w:b/>
          <w:i/>
          <w:lang w:val="en-US" w:eastAsia="uk-UA"/>
        </w:rPr>
      </w:pPr>
      <w:r>
        <w:rPr>
          <w:b/>
          <w:i/>
          <w:lang w:val="en-US" w:eastAsia="uk-UA"/>
        </w:rPr>
        <w:t xml:space="preserve">    Be ready to speak on it.</w:t>
      </w:r>
    </w:p>
    <w:p w:rsidR="00636E3D" w:rsidRDefault="00636E3D" w:rsidP="002C4087">
      <w:pPr>
        <w:autoSpaceDE w:val="0"/>
        <w:autoSpaceDN w:val="0"/>
        <w:adjustRightInd w:val="0"/>
        <w:rPr>
          <w:b/>
          <w:i/>
          <w:lang w:val="en-US" w:eastAsia="uk-UA"/>
        </w:rPr>
      </w:pPr>
    </w:p>
    <w:p w:rsidR="00636E3D" w:rsidRDefault="00636E3D" w:rsidP="002C4087">
      <w:pPr>
        <w:rPr>
          <w:b/>
          <w:bCs/>
          <w:sz w:val="28"/>
          <w:szCs w:val="28"/>
          <w:lang w:val="en-US"/>
        </w:rPr>
      </w:pPr>
      <w:r w:rsidRPr="00C479D5">
        <w:rPr>
          <w:b/>
          <w:bCs/>
          <w:sz w:val="28"/>
          <w:szCs w:val="28"/>
          <w:lang w:val="en-US"/>
        </w:rPr>
        <w:t>In-situ repairs.</w:t>
      </w:r>
    </w:p>
    <w:p w:rsidR="00636E3D" w:rsidRPr="00C479D5" w:rsidRDefault="00636E3D" w:rsidP="002C4087">
      <w:pPr>
        <w:rPr>
          <w:b/>
          <w:bCs/>
          <w:sz w:val="28"/>
          <w:szCs w:val="28"/>
          <w:lang w:val="en-US"/>
        </w:rPr>
      </w:pPr>
    </w:p>
    <w:p w:rsidR="00636E3D" w:rsidRDefault="00636E3D" w:rsidP="003618DC">
      <w:pPr>
        <w:pStyle w:val="ListParagraph"/>
        <w:ind w:left="142"/>
        <w:rPr>
          <w:lang w:val="en-US"/>
        </w:rPr>
      </w:pPr>
    </w:p>
    <w:p w:rsidR="00636E3D" w:rsidRDefault="00636E3D" w:rsidP="003618DC">
      <w:pPr>
        <w:pStyle w:val="ListParagraph"/>
        <w:ind w:left="142"/>
        <w:rPr>
          <w:lang w:val="en-US"/>
        </w:rPr>
      </w:pPr>
    </w:p>
    <w:p w:rsidR="00636E3D" w:rsidRDefault="00636E3D" w:rsidP="003618DC">
      <w:pPr>
        <w:pStyle w:val="ListParagraph"/>
        <w:ind w:left="142"/>
        <w:rPr>
          <w:lang w:val="en-US"/>
        </w:rPr>
      </w:pPr>
    </w:p>
    <w:p w:rsidR="00636E3D" w:rsidRDefault="00636E3D" w:rsidP="003618DC">
      <w:pPr>
        <w:pStyle w:val="ListParagraph"/>
        <w:ind w:left="142"/>
        <w:rPr>
          <w:lang w:val="en-US"/>
        </w:rPr>
      </w:pPr>
    </w:p>
    <w:p w:rsidR="00636E3D" w:rsidRDefault="00636E3D" w:rsidP="003618DC">
      <w:pPr>
        <w:pStyle w:val="ListParagraph"/>
        <w:ind w:left="142"/>
        <w:rPr>
          <w:lang w:val="en-US"/>
        </w:rPr>
      </w:pPr>
    </w:p>
    <w:p w:rsidR="00636E3D" w:rsidRDefault="00636E3D" w:rsidP="003618DC">
      <w:pPr>
        <w:pStyle w:val="ListParagraph"/>
        <w:ind w:left="142"/>
        <w:rPr>
          <w:lang w:val="en-US"/>
        </w:rPr>
      </w:pPr>
    </w:p>
    <w:p w:rsidR="00636E3D" w:rsidRDefault="00636E3D" w:rsidP="003618DC">
      <w:pPr>
        <w:pStyle w:val="ListParagraph"/>
        <w:ind w:left="142"/>
        <w:rPr>
          <w:lang w:val="en-US"/>
        </w:rPr>
      </w:pPr>
    </w:p>
    <w:p w:rsidR="00636E3D" w:rsidRDefault="00636E3D" w:rsidP="003618DC">
      <w:pPr>
        <w:pStyle w:val="ListParagraph"/>
        <w:ind w:left="142"/>
        <w:rPr>
          <w:lang w:val="en-US"/>
        </w:rPr>
      </w:pPr>
    </w:p>
    <w:p w:rsidR="00636E3D" w:rsidRDefault="00636E3D" w:rsidP="003618DC">
      <w:pPr>
        <w:pStyle w:val="ListParagraph"/>
        <w:ind w:left="142"/>
        <w:rPr>
          <w:lang w:val="en-US"/>
        </w:rPr>
      </w:pPr>
    </w:p>
    <w:p w:rsidR="00636E3D" w:rsidRPr="006A76F9" w:rsidRDefault="00636E3D" w:rsidP="00D96F0A">
      <w:pPr>
        <w:pStyle w:val="Caption"/>
        <w:rPr>
          <w:b w:val="0"/>
          <w:sz w:val="24"/>
          <w:szCs w:val="24"/>
        </w:rPr>
      </w:pPr>
      <w:r w:rsidRPr="006A76F9">
        <w:rPr>
          <w:b w:val="0"/>
          <w:sz w:val="24"/>
          <w:szCs w:val="24"/>
        </w:rPr>
        <w:t>МІНІСТЕРСТВО ОСВІТИ І НАУКИ УКРАЇНИ</w:t>
      </w:r>
    </w:p>
    <w:p w:rsidR="00636E3D" w:rsidRPr="006A76F9" w:rsidRDefault="00636E3D" w:rsidP="00D96F0A">
      <w:pPr>
        <w:jc w:val="center"/>
        <w:rPr>
          <w:caps/>
        </w:rPr>
      </w:pPr>
      <w:r w:rsidRPr="006A76F9">
        <w:rPr>
          <w:caps/>
        </w:rPr>
        <w:t>Державний університет інфраструктури та технологій</w:t>
      </w:r>
    </w:p>
    <w:p w:rsidR="00636E3D" w:rsidRDefault="00636E3D" w:rsidP="00D96F0A">
      <w:pPr>
        <w:jc w:val="center"/>
        <w:rPr>
          <w:u w:val="single"/>
        </w:rPr>
      </w:pPr>
      <w:r w:rsidRPr="006A76F9">
        <w:rPr>
          <w:u w:val="single"/>
        </w:rPr>
        <w:t>ДУНАЙСЬКИЙ ФАКУЛЬТЕТ МОРСЬКОГО ТА РІЧКОВОГО ТРАНСПОРТУ</w:t>
      </w:r>
    </w:p>
    <w:p w:rsidR="00636E3D" w:rsidRPr="006A76F9" w:rsidRDefault="00636E3D" w:rsidP="00D96F0A">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D96F0A">
      <w:pPr>
        <w:jc w:val="center"/>
        <w:rPr>
          <w:b/>
        </w:rPr>
      </w:pPr>
      <w:r w:rsidRPr="006A76F9">
        <w:rPr>
          <w:b/>
        </w:rPr>
        <w:t>З дисципліни «Англійська мова за професійним спрямуванням»</w:t>
      </w:r>
    </w:p>
    <w:p w:rsidR="00636E3D" w:rsidRPr="002666EC" w:rsidRDefault="00636E3D" w:rsidP="00D96F0A">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D96F0A">
      <w:pPr>
        <w:pStyle w:val="Style5"/>
        <w:widowControl/>
        <w:spacing w:line="240" w:lineRule="exact"/>
        <w:jc w:val="left"/>
      </w:pPr>
    </w:p>
    <w:p w:rsidR="00636E3D" w:rsidRPr="00D96F0A" w:rsidRDefault="00636E3D" w:rsidP="00D96F0A">
      <w:pPr>
        <w:pStyle w:val="Style5"/>
        <w:widowControl/>
        <w:spacing w:before="29" w:line="240" w:lineRule="auto"/>
        <w:jc w:val="left"/>
        <w:outlineLvl w:val="0"/>
        <w:rPr>
          <w:rStyle w:val="FontStyle27"/>
          <w:bCs/>
          <w:szCs w:val="22"/>
          <w:lang w:val="en-US"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en-US" w:eastAsia="en-US"/>
        </w:rPr>
        <w:t>7</w:t>
      </w:r>
    </w:p>
    <w:p w:rsidR="00636E3D" w:rsidRDefault="00636E3D" w:rsidP="00D96F0A">
      <w:pPr>
        <w:rPr>
          <w:rStyle w:val="FontStyle27"/>
          <w:bCs/>
          <w:szCs w:val="22"/>
          <w:lang w:val="uk-UA" w:eastAsia="en-US"/>
        </w:rPr>
      </w:pPr>
    </w:p>
    <w:p w:rsidR="00636E3D" w:rsidRPr="002E4C69" w:rsidRDefault="00636E3D" w:rsidP="00BD7C05">
      <w:pPr>
        <w:pStyle w:val="ListParagraph"/>
        <w:numPr>
          <w:ilvl w:val="0"/>
          <w:numId w:val="19"/>
        </w:numPr>
        <w:rPr>
          <w:b/>
          <w:i/>
          <w:lang w:val="uk-UA"/>
        </w:rPr>
      </w:pPr>
      <w:r>
        <w:rPr>
          <w:b/>
          <w:i/>
          <w:lang w:val="en-US"/>
        </w:rPr>
        <w:t>Give English equivalents to the following words and phrases (topic “Repairs. Contract”):</w:t>
      </w:r>
    </w:p>
    <w:p w:rsidR="00636E3D" w:rsidRPr="002E4C69" w:rsidRDefault="00636E3D" w:rsidP="00D96F0A">
      <w:pPr>
        <w:pStyle w:val="ListParagraph"/>
        <w:rPr>
          <w:b/>
          <w:i/>
          <w:lang w:val="uk-UA"/>
        </w:rPr>
      </w:pPr>
    </w:p>
    <w:p w:rsidR="00636E3D" w:rsidRPr="002E4C69" w:rsidRDefault="00636E3D" w:rsidP="00BD7C05">
      <w:pPr>
        <w:pStyle w:val="ListParagraph"/>
        <w:numPr>
          <w:ilvl w:val="0"/>
          <w:numId w:val="20"/>
        </w:numPr>
        <w:rPr>
          <w:lang w:val="uk-UA"/>
        </w:rPr>
      </w:pPr>
      <w:r>
        <w:t>Заключать контракт;</w:t>
      </w:r>
    </w:p>
    <w:p w:rsidR="00636E3D" w:rsidRPr="002E4C69" w:rsidRDefault="00636E3D" w:rsidP="00BD7C05">
      <w:pPr>
        <w:pStyle w:val="ListParagraph"/>
        <w:numPr>
          <w:ilvl w:val="0"/>
          <w:numId w:val="20"/>
        </w:numPr>
        <w:rPr>
          <w:lang w:val="uk-UA"/>
        </w:rPr>
      </w:pPr>
      <w:r>
        <w:t>Выполнить заказ;</w:t>
      </w:r>
    </w:p>
    <w:p w:rsidR="00636E3D" w:rsidRPr="002E4C69" w:rsidRDefault="00636E3D" w:rsidP="00BD7C05">
      <w:pPr>
        <w:pStyle w:val="ListParagraph"/>
        <w:numPr>
          <w:ilvl w:val="0"/>
          <w:numId w:val="20"/>
        </w:numPr>
        <w:rPr>
          <w:lang w:val="uk-UA"/>
        </w:rPr>
      </w:pPr>
      <w:r>
        <w:t>Обеспечить запасными частями;</w:t>
      </w:r>
    </w:p>
    <w:p w:rsidR="00636E3D" w:rsidRPr="002507ED" w:rsidRDefault="00636E3D" w:rsidP="00BD7C05">
      <w:pPr>
        <w:pStyle w:val="ListParagraph"/>
        <w:numPr>
          <w:ilvl w:val="0"/>
          <w:numId w:val="20"/>
        </w:numPr>
        <w:rPr>
          <w:lang w:val="uk-UA"/>
        </w:rPr>
      </w:pPr>
      <w:r>
        <w:t>Начало ремонта;</w:t>
      </w:r>
    </w:p>
    <w:p w:rsidR="00636E3D" w:rsidRDefault="00636E3D" w:rsidP="00BD7C05">
      <w:pPr>
        <w:pStyle w:val="ListParagraph"/>
        <w:numPr>
          <w:ilvl w:val="0"/>
          <w:numId w:val="20"/>
        </w:numPr>
        <w:rPr>
          <w:lang w:val="uk-UA"/>
        </w:rPr>
      </w:pPr>
      <w:r>
        <w:rPr>
          <w:lang w:val="uk-UA"/>
        </w:rPr>
        <w:t>Соответствовать техническим условиям контракта.</w:t>
      </w:r>
    </w:p>
    <w:p w:rsidR="00636E3D" w:rsidRDefault="00636E3D" w:rsidP="00D96F0A">
      <w:pPr>
        <w:pStyle w:val="ListParagraph"/>
        <w:ind w:left="1440"/>
        <w:rPr>
          <w:lang w:val="uk-UA"/>
        </w:rPr>
      </w:pPr>
    </w:p>
    <w:p w:rsidR="00636E3D" w:rsidRDefault="00636E3D" w:rsidP="00D96F0A">
      <w:pPr>
        <w:rPr>
          <w:b/>
          <w:i/>
          <w:lang w:val="en-US"/>
        </w:rPr>
      </w:pPr>
      <w:r>
        <w:rPr>
          <w:lang w:val="en-US"/>
        </w:rPr>
        <w:t xml:space="preserve">           </w:t>
      </w:r>
      <w:r>
        <w:rPr>
          <w:b/>
          <w:i/>
          <w:lang w:val="en-US"/>
        </w:rPr>
        <w:t>2. Find the correct answer:</w:t>
      </w:r>
    </w:p>
    <w:p w:rsidR="00636E3D" w:rsidRPr="00190D06" w:rsidRDefault="00636E3D" w:rsidP="00D96F0A">
      <w:pPr>
        <w:rPr>
          <w:lang w:val="en-US"/>
        </w:rPr>
      </w:pPr>
    </w:p>
    <w:p w:rsidR="00636E3D" w:rsidRPr="007E7CCF" w:rsidRDefault="00636E3D" w:rsidP="00BD7C05">
      <w:pPr>
        <w:numPr>
          <w:ilvl w:val="0"/>
          <w:numId w:val="17"/>
        </w:numPr>
        <w:rPr>
          <w:lang w:val="en-US"/>
        </w:rPr>
      </w:pPr>
      <w:r w:rsidRPr="007E7CCF">
        <w:rPr>
          <w:lang w:val="en-US"/>
        </w:rPr>
        <w:t>What is the type of framing shown in the ship cross section?</w:t>
      </w:r>
    </w:p>
    <w:p w:rsidR="00636E3D" w:rsidRPr="007E7CCF" w:rsidRDefault="00636E3D" w:rsidP="00BD7C05">
      <w:pPr>
        <w:numPr>
          <w:ilvl w:val="1"/>
          <w:numId w:val="17"/>
        </w:numPr>
        <w:rPr>
          <w:lang w:val="en-US"/>
        </w:rPr>
      </w:pPr>
      <w:r w:rsidRPr="007E7CCF">
        <w:rPr>
          <w:lang w:val="en-US"/>
        </w:rPr>
        <w:t>Transverse</w:t>
      </w:r>
    </w:p>
    <w:p w:rsidR="00636E3D" w:rsidRPr="007E7CCF" w:rsidRDefault="00636E3D" w:rsidP="00BD7C05">
      <w:pPr>
        <w:numPr>
          <w:ilvl w:val="1"/>
          <w:numId w:val="17"/>
        </w:numPr>
        <w:rPr>
          <w:lang w:val="en-US"/>
        </w:rPr>
      </w:pPr>
      <w:r w:rsidRPr="007E7CCF">
        <w:rPr>
          <w:lang w:val="en-US"/>
        </w:rPr>
        <w:t>Longitudinal</w:t>
      </w:r>
    </w:p>
    <w:p w:rsidR="00636E3D" w:rsidRPr="007E7CCF" w:rsidRDefault="00636E3D" w:rsidP="00BD7C05">
      <w:pPr>
        <w:numPr>
          <w:ilvl w:val="1"/>
          <w:numId w:val="17"/>
        </w:numPr>
        <w:rPr>
          <w:lang w:val="en-US"/>
        </w:rPr>
      </w:pPr>
      <w:r w:rsidRPr="007E7CCF">
        <w:rPr>
          <w:lang w:val="en-US"/>
        </w:rPr>
        <w:t>Combination</w:t>
      </w:r>
    </w:p>
    <w:p w:rsidR="00636E3D" w:rsidRPr="007E7CCF" w:rsidRDefault="00636E3D" w:rsidP="00BD7C05">
      <w:pPr>
        <w:numPr>
          <w:ilvl w:val="1"/>
          <w:numId w:val="17"/>
        </w:numPr>
        <w:rPr>
          <w:lang w:val="en-US"/>
        </w:rPr>
      </w:pPr>
      <w:r w:rsidRPr="007E7CCF">
        <w:rPr>
          <w:lang w:val="en-US"/>
        </w:rPr>
        <w:t>Web</w:t>
      </w:r>
    </w:p>
    <w:p w:rsidR="00636E3D" w:rsidRPr="007E7CCF" w:rsidRDefault="00636E3D" w:rsidP="00D96F0A">
      <w:pPr>
        <w:rPr>
          <w:lang w:val="en-US"/>
        </w:rPr>
      </w:pPr>
    </w:p>
    <w:p w:rsidR="00636E3D" w:rsidRPr="007E7CCF" w:rsidRDefault="00636E3D" w:rsidP="00BD7C05">
      <w:pPr>
        <w:numPr>
          <w:ilvl w:val="0"/>
          <w:numId w:val="17"/>
        </w:numPr>
        <w:rPr>
          <w:lang w:val="en-US"/>
        </w:rPr>
      </w:pPr>
      <w:r w:rsidRPr="007E7CCF">
        <w:rPr>
          <w:lang w:val="en-US"/>
        </w:rPr>
        <w:t>A General Arrangement drawing gives details of a vessel's....</w:t>
      </w:r>
    </w:p>
    <w:p w:rsidR="00636E3D" w:rsidRPr="007E7CCF" w:rsidRDefault="00636E3D" w:rsidP="00BD7C05">
      <w:pPr>
        <w:numPr>
          <w:ilvl w:val="1"/>
          <w:numId w:val="17"/>
        </w:numPr>
        <w:rPr>
          <w:lang w:val="en-US"/>
        </w:rPr>
      </w:pPr>
      <w:r w:rsidRPr="007E7CCF">
        <w:rPr>
          <w:lang w:val="en-US"/>
        </w:rPr>
        <w:t>construction sequence</w:t>
      </w:r>
    </w:p>
    <w:p w:rsidR="00636E3D" w:rsidRPr="007E7CCF" w:rsidRDefault="00636E3D" w:rsidP="00BD7C05">
      <w:pPr>
        <w:numPr>
          <w:ilvl w:val="1"/>
          <w:numId w:val="17"/>
        </w:numPr>
        <w:rPr>
          <w:lang w:val="en-US"/>
        </w:rPr>
      </w:pPr>
      <w:r w:rsidRPr="007E7CCF">
        <w:rPr>
          <w:lang w:val="en-US"/>
        </w:rPr>
        <w:t>tank capacities</w:t>
      </w:r>
    </w:p>
    <w:p w:rsidR="00636E3D" w:rsidRPr="007E7CCF" w:rsidRDefault="00636E3D" w:rsidP="00BD7C05">
      <w:pPr>
        <w:numPr>
          <w:ilvl w:val="1"/>
          <w:numId w:val="17"/>
        </w:numPr>
        <w:rPr>
          <w:lang w:val="en-US"/>
        </w:rPr>
      </w:pPr>
      <w:r w:rsidRPr="007E7CCF">
        <w:rPr>
          <w:lang w:val="en-US"/>
        </w:rPr>
        <w:t>hydrostatic information</w:t>
      </w:r>
    </w:p>
    <w:p w:rsidR="00636E3D" w:rsidRPr="007E7CCF" w:rsidRDefault="00636E3D" w:rsidP="00BD7C05">
      <w:pPr>
        <w:numPr>
          <w:ilvl w:val="1"/>
          <w:numId w:val="17"/>
        </w:numPr>
        <w:rPr>
          <w:lang w:val="en-US"/>
        </w:rPr>
      </w:pPr>
      <w:r w:rsidRPr="007E7CCF">
        <w:rPr>
          <w:lang w:val="en-US"/>
        </w:rPr>
        <w:t>layout</w:t>
      </w:r>
    </w:p>
    <w:p w:rsidR="00636E3D" w:rsidRPr="007E7CCF" w:rsidRDefault="00636E3D" w:rsidP="00D96F0A">
      <w:pPr>
        <w:rPr>
          <w:b/>
          <w:lang w:val="en-US"/>
        </w:rPr>
      </w:pPr>
    </w:p>
    <w:p w:rsidR="00636E3D" w:rsidRPr="007E7CCF" w:rsidRDefault="00636E3D" w:rsidP="00BD7C05">
      <w:pPr>
        <w:numPr>
          <w:ilvl w:val="0"/>
          <w:numId w:val="17"/>
        </w:numPr>
        <w:rPr>
          <w:lang w:val="en-US"/>
        </w:rPr>
      </w:pPr>
      <w:r w:rsidRPr="007E7CCF">
        <w:rPr>
          <w:lang w:val="en-US"/>
        </w:rPr>
        <w:t>What is the minimum number of transverse bulkheads required for a vessel with machinery aft?</w:t>
      </w:r>
    </w:p>
    <w:p w:rsidR="00636E3D" w:rsidRPr="007E7CCF" w:rsidRDefault="00636E3D" w:rsidP="00BD7C05">
      <w:pPr>
        <w:numPr>
          <w:ilvl w:val="1"/>
          <w:numId w:val="17"/>
        </w:numPr>
        <w:rPr>
          <w:lang w:val="en-US"/>
        </w:rPr>
      </w:pPr>
      <w:r w:rsidRPr="007E7CCF">
        <w:t>Three</w:t>
      </w:r>
    </w:p>
    <w:p w:rsidR="00636E3D" w:rsidRPr="007E7CCF" w:rsidRDefault="00636E3D" w:rsidP="00BD7C05">
      <w:pPr>
        <w:numPr>
          <w:ilvl w:val="1"/>
          <w:numId w:val="17"/>
        </w:numPr>
      </w:pPr>
      <w:r w:rsidRPr="007E7CCF">
        <w:rPr>
          <w:lang w:val="en-US"/>
        </w:rPr>
        <w:t xml:space="preserve">Four </w:t>
      </w:r>
    </w:p>
    <w:p w:rsidR="00636E3D" w:rsidRPr="007E7CCF" w:rsidRDefault="00636E3D" w:rsidP="00BD7C05">
      <w:pPr>
        <w:numPr>
          <w:ilvl w:val="1"/>
          <w:numId w:val="17"/>
        </w:numPr>
      </w:pPr>
      <w:r w:rsidRPr="007E7CCF">
        <w:t>Five</w:t>
      </w:r>
    </w:p>
    <w:p w:rsidR="00636E3D" w:rsidRPr="007E7CCF" w:rsidRDefault="00636E3D" w:rsidP="00BD7C05">
      <w:pPr>
        <w:numPr>
          <w:ilvl w:val="1"/>
          <w:numId w:val="17"/>
        </w:numPr>
      </w:pPr>
      <w:r w:rsidRPr="007E7CCF">
        <w:t>Six</w:t>
      </w:r>
    </w:p>
    <w:p w:rsidR="00636E3D" w:rsidRPr="007E7CCF" w:rsidRDefault="00636E3D" w:rsidP="00D96F0A"/>
    <w:p w:rsidR="00636E3D" w:rsidRPr="007E7CCF" w:rsidRDefault="00636E3D" w:rsidP="00BD7C05">
      <w:pPr>
        <w:numPr>
          <w:ilvl w:val="0"/>
          <w:numId w:val="17"/>
        </w:numPr>
        <w:rPr>
          <w:lang w:val="en-US"/>
        </w:rPr>
      </w:pPr>
      <w:r w:rsidRPr="007E7CCF">
        <w:rPr>
          <w:lang w:val="en-US"/>
        </w:rPr>
        <w:t>An excessive pressure drop across a lube oil strainer could indicate:</w:t>
      </w:r>
    </w:p>
    <w:p w:rsidR="00636E3D" w:rsidRPr="007E7CCF" w:rsidRDefault="00636E3D" w:rsidP="00BD7C05">
      <w:pPr>
        <w:numPr>
          <w:ilvl w:val="1"/>
          <w:numId w:val="17"/>
        </w:numPr>
        <w:rPr>
          <w:lang w:val="en-US"/>
        </w:rPr>
      </w:pPr>
      <w:r w:rsidRPr="007E7CCF">
        <w:rPr>
          <w:lang w:val="en-US"/>
        </w:rPr>
        <w:t>That the strainer needs cleaning.</w:t>
      </w:r>
    </w:p>
    <w:p w:rsidR="00636E3D" w:rsidRPr="007E7CCF" w:rsidRDefault="00636E3D" w:rsidP="00BD7C05">
      <w:pPr>
        <w:numPr>
          <w:ilvl w:val="1"/>
          <w:numId w:val="17"/>
        </w:numPr>
        <w:rPr>
          <w:lang w:val="en-US"/>
        </w:rPr>
      </w:pPr>
      <w:r w:rsidRPr="007E7CCF">
        <w:rPr>
          <w:lang w:val="en-US"/>
        </w:rPr>
        <w:t>That the relief valve is stuck open.</w:t>
      </w:r>
    </w:p>
    <w:p w:rsidR="00636E3D" w:rsidRPr="007E7CCF" w:rsidRDefault="00636E3D" w:rsidP="00BD7C05">
      <w:pPr>
        <w:numPr>
          <w:ilvl w:val="1"/>
          <w:numId w:val="17"/>
        </w:numPr>
        <w:rPr>
          <w:lang w:val="en-US"/>
        </w:rPr>
      </w:pPr>
      <w:r w:rsidRPr="007E7CCF">
        <w:rPr>
          <w:lang w:val="en-US"/>
        </w:rPr>
        <w:t>That the strainer is OK.</w:t>
      </w:r>
    </w:p>
    <w:p w:rsidR="00636E3D" w:rsidRPr="007E7CCF" w:rsidRDefault="00636E3D" w:rsidP="00BD7C05">
      <w:pPr>
        <w:numPr>
          <w:ilvl w:val="1"/>
          <w:numId w:val="17"/>
        </w:numPr>
        <w:rPr>
          <w:lang w:val="en-US"/>
        </w:rPr>
      </w:pPr>
      <w:r w:rsidRPr="007E7CCF">
        <w:rPr>
          <w:lang w:val="en-US"/>
        </w:rPr>
        <w:t>Any of the above.</w:t>
      </w:r>
    </w:p>
    <w:p w:rsidR="00636E3D" w:rsidRPr="007E7CCF" w:rsidRDefault="00636E3D" w:rsidP="00D96F0A">
      <w:pPr>
        <w:rPr>
          <w:lang w:val="en-US"/>
        </w:rPr>
      </w:pPr>
    </w:p>
    <w:p w:rsidR="00636E3D" w:rsidRPr="007E7CCF" w:rsidRDefault="00636E3D" w:rsidP="00BD7C05">
      <w:pPr>
        <w:numPr>
          <w:ilvl w:val="0"/>
          <w:numId w:val="17"/>
        </w:numPr>
        <w:rPr>
          <w:lang w:val="en-US"/>
        </w:rPr>
      </w:pPr>
      <w:r w:rsidRPr="007E7CCF">
        <w:rPr>
          <w:lang w:val="en-US"/>
        </w:rPr>
        <w:t>Water is best removed from lubricating oil by:</w:t>
      </w:r>
    </w:p>
    <w:p w:rsidR="00636E3D" w:rsidRPr="007E7CCF" w:rsidRDefault="00636E3D" w:rsidP="00BD7C05">
      <w:pPr>
        <w:numPr>
          <w:ilvl w:val="1"/>
          <w:numId w:val="17"/>
        </w:numPr>
        <w:rPr>
          <w:lang w:val="en-US"/>
        </w:rPr>
      </w:pPr>
      <w:r w:rsidRPr="007E7CCF">
        <w:rPr>
          <w:lang w:val="en-US"/>
        </w:rPr>
        <w:t>Silica gel cartridges.</w:t>
      </w:r>
    </w:p>
    <w:p w:rsidR="00636E3D" w:rsidRPr="007E7CCF" w:rsidRDefault="00636E3D" w:rsidP="00BD7C05">
      <w:pPr>
        <w:numPr>
          <w:ilvl w:val="1"/>
          <w:numId w:val="17"/>
        </w:numPr>
        <w:rPr>
          <w:lang w:val="en-US"/>
        </w:rPr>
      </w:pPr>
      <w:r w:rsidRPr="007E7CCF">
        <w:rPr>
          <w:lang w:val="en-US"/>
        </w:rPr>
        <w:t>Pressure filter.</w:t>
      </w:r>
    </w:p>
    <w:p w:rsidR="00636E3D" w:rsidRPr="007E7CCF" w:rsidRDefault="00636E3D" w:rsidP="00BD7C05">
      <w:pPr>
        <w:numPr>
          <w:ilvl w:val="1"/>
          <w:numId w:val="17"/>
        </w:numPr>
        <w:rPr>
          <w:lang w:val="en-US"/>
        </w:rPr>
      </w:pPr>
      <w:r w:rsidRPr="007E7CCF">
        <w:rPr>
          <w:lang w:val="en-US"/>
        </w:rPr>
        <w:t>Paper filter.</w:t>
      </w:r>
    </w:p>
    <w:p w:rsidR="00636E3D" w:rsidRPr="007E7CCF" w:rsidRDefault="00636E3D" w:rsidP="00BD7C05">
      <w:pPr>
        <w:numPr>
          <w:ilvl w:val="1"/>
          <w:numId w:val="17"/>
        </w:numPr>
        <w:rPr>
          <w:lang w:val="en-US"/>
        </w:rPr>
      </w:pPr>
      <w:r w:rsidRPr="007E7CCF">
        <w:rPr>
          <w:lang w:val="en-US"/>
        </w:rPr>
        <w:t>Centrifugal separator.</w:t>
      </w:r>
    </w:p>
    <w:p w:rsidR="00636E3D" w:rsidRPr="007E7CCF" w:rsidRDefault="00636E3D" w:rsidP="00D96F0A">
      <w:pPr>
        <w:rPr>
          <w:lang w:val="en-US"/>
        </w:rPr>
      </w:pPr>
    </w:p>
    <w:p w:rsidR="00636E3D" w:rsidRPr="007E7CCF" w:rsidRDefault="00636E3D" w:rsidP="00BD7C05">
      <w:pPr>
        <w:numPr>
          <w:ilvl w:val="0"/>
          <w:numId w:val="17"/>
        </w:numPr>
        <w:rPr>
          <w:lang w:val="en-US"/>
        </w:rPr>
      </w:pPr>
      <w:r w:rsidRPr="007E7CCF">
        <w:rPr>
          <w:lang w:val="en-US"/>
        </w:rPr>
        <w:t>What action indicates that lube oil has been diluted by fuel oil?</w:t>
      </w:r>
    </w:p>
    <w:p w:rsidR="00636E3D" w:rsidRPr="007E7CCF" w:rsidRDefault="00636E3D" w:rsidP="00BD7C05">
      <w:pPr>
        <w:numPr>
          <w:ilvl w:val="1"/>
          <w:numId w:val="17"/>
        </w:numPr>
        <w:rPr>
          <w:lang w:val="en-US"/>
        </w:rPr>
      </w:pPr>
      <w:r w:rsidRPr="007E7CCF">
        <w:rPr>
          <w:lang w:val="en-US"/>
        </w:rPr>
        <w:t>A change in the viscosity of the mixture.</w:t>
      </w:r>
    </w:p>
    <w:p w:rsidR="00636E3D" w:rsidRPr="007E7CCF" w:rsidRDefault="00636E3D" w:rsidP="00BD7C05">
      <w:pPr>
        <w:numPr>
          <w:ilvl w:val="1"/>
          <w:numId w:val="17"/>
        </w:numPr>
        <w:rPr>
          <w:lang w:val="en-US"/>
        </w:rPr>
      </w:pPr>
      <w:r w:rsidRPr="007E7CCF">
        <w:rPr>
          <w:lang w:val="en-US"/>
        </w:rPr>
        <w:t>Lube oil discharging from the waste water outlet of the lube oil purifier.</w:t>
      </w:r>
    </w:p>
    <w:p w:rsidR="00636E3D" w:rsidRPr="007E7CCF" w:rsidRDefault="00636E3D" w:rsidP="00BD7C05">
      <w:pPr>
        <w:numPr>
          <w:ilvl w:val="1"/>
          <w:numId w:val="17"/>
        </w:numPr>
        <w:rPr>
          <w:lang w:val="en-US"/>
        </w:rPr>
      </w:pPr>
      <w:r w:rsidRPr="007E7CCF">
        <w:rPr>
          <w:lang w:val="en-US"/>
        </w:rPr>
        <w:t>Water discharging from the waste water outlet of the lube oil purifier.</w:t>
      </w:r>
    </w:p>
    <w:p w:rsidR="00636E3D" w:rsidRPr="007E7CCF" w:rsidRDefault="00636E3D" w:rsidP="00BD7C05">
      <w:pPr>
        <w:numPr>
          <w:ilvl w:val="1"/>
          <w:numId w:val="17"/>
        </w:numPr>
        <w:rPr>
          <w:lang w:val="en-US"/>
        </w:rPr>
      </w:pPr>
      <w:r w:rsidRPr="007E7CCF">
        <w:rPr>
          <w:lang w:val="en-US"/>
        </w:rPr>
        <w:t>A change in the lube oil pressure.</w:t>
      </w:r>
    </w:p>
    <w:p w:rsidR="00636E3D" w:rsidRPr="007E7CCF" w:rsidRDefault="00636E3D" w:rsidP="00D96F0A">
      <w:pPr>
        <w:rPr>
          <w:lang w:val="en-US"/>
        </w:rPr>
      </w:pPr>
    </w:p>
    <w:p w:rsidR="00636E3D" w:rsidRPr="007E7CCF" w:rsidRDefault="00636E3D" w:rsidP="00BD7C05">
      <w:pPr>
        <w:numPr>
          <w:ilvl w:val="0"/>
          <w:numId w:val="17"/>
        </w:numPr>
        <w:rPr>
          <w:lang w:val="en-US"/>
        </w:rPr>
      </w:pPr>
      <w:r w:rsidRPr="007E7CCF">
        <w:rPr>
          <w:lang w:val="en-US"/>
        </w:rPr>
        <w:t>What can happen with lub oil cooled piston if you stop the lub. oil pump immediately after You stop the engine?</w:t>
      </w:r>
    </w:p>
    <w:p w:rsidR="00636E3D" w:rsidRPr="007E7CCF" w:rsidRDefault="00636E3D" w:rsidP="00BD7C05">
      <w:pPr>
        <w:numPr>
          <w:ilvl w:val="1"/>
          <w:numId w:val="17"/>
        </w:numPr>
        <w:rPr>
          <w:lang w:val="en-US"/>
        </w:rPr>
      </w:pPr>
      <w:r w:rsidRPr="007E7CCF">
        <w:rPr>
          <w:lang w:val="en-US"/>
        </w:rPr>
        <w:t>Nothing happens.</w:t>
      </w:r>
    </w:p>
    <w:p w:rsidR="00636E3D" w:rsidRPr="007E7CCF" w:rsidRDefault="00636E3D" w:rsidP="00BD7C05">
      <w:pPr>
        <w:numPr>
          <w:ilvl w:val="1"/>
          <w:numId w:val="17"/>
        </w:numPr>
        <w:rPr>
          <w:lang w:val="en-US"/>
        </w:rPr>
      </w:pPr>
      <w:r w:rsidRPr="007E7CCF">
        <w:rPr>
          <w:lang w:val="en-US"/>
        </w:rPr>
        <w:t>The oil flashpoint will be changed.</w:t>
      </w:r>
    </w:p>
    <w:p w:rsidR="00636E3D" w:rsidRPr="007E7CCF" w:rsidRDefault="00636E3D" w:rsidP="00BD7C05">
      <w:pPr>
        <w:numPr>
          <w:ilvl w:val="1"/>
          <w:numId w:val="17"/>
        </w:numPr>
        <w:rPr>
          <w:lang w:val="en-US"/>
        </w:rPr>
      </w:pPr>
      <w:r w:rsidRPr="007E7CCF">
        <w:rPr>
          <w:lang w:val="en-US"/>
        </w:rPr>
        <w:t>You save the oil sealings in the piston.</w:t>
      </w:r>
    </w:p>
    <w:p w:rsidR="00636E3D" w:rsidRPr="007E7CCF" w:rsidRDefault="00636E3D" w:rsidP="00BD7C05">
      <w:pPr>
        <w:numPr>
          <w:ilvl w:val="1"/>
          <w:numId w:val="17"/>
        </w:numPr>
        <w:rPr>
          <w:lang w:val="en-US"/>
        </w:rPr>
      </w:pPr>
      <w:r w:rsidRPr="007E7CCF">
        <w:rPr>
          <w:lang w:val="en-US"/>
        </w:rPr>
        <w:t>Overheating of the piston, and oil coke deposits in the cooling chambers.</w:t>
      </w:r>
    </w:p>
    <w:p w:rsidR="00636E3D" w:rsidRPr="007E7CCF" w:rsidRDefault="00636E3D" w:rsidP="00D96F0A">
      <w:pPr>
        <w:rPr>
          <w:lang w:val="en-US"/>
        </w:rPr>
      </w:pPr>
    </w:p>
    <w:p w:rsidR="00636E3D" w:rsidRPr="007E7CCF" w:rsidRDefault="00636E3D" w:rsidP="00BD7C05">
      <w:pPr>
        <w:numPr>
          <w:ilvl w:val="0"/>
          <w:numId w:val="17"/>
        </w:numPr>
        <w:rPr>
          <w:lang w:val="en-US"/>
        </w:rPr>
      </w:pPr>
      <w:r w:rsidRPr="007E7CCF">
        <w:rPr>
          <w:lang w:val="en-US"/>
        </w:rPr>
        <w:t>You have checked the oil viscosity in an auxiliary engine with the viscosity test kit. The result shows that the viscosity is high. What will You do?</w:t>
      </w:r>
    </w:p>
    <w:p w:rsidR="00636E3D" w:rsidRPr="007E7CCF" w:rsidRDefault="00636E3D" w:rsidP="00BD7C05">
      <w:pPr>
        <w:numPr>
          <w:ilvl w:val="1"/>
          <w:numId w:val="17"/>
        </w:numPr>
        <w:rPr>
          <w:lang w:val="en-US"/>
        </w:rPr>
      </w:pPr>
      <w:r w:rsidRPr="007E7CCF">
        <w:rPr>
          <w:lang w:val="en-US"/>
        </w:rPr>
        <w:t>Increase the cooling water temperature for the oil.</w:t>
      </w:r>
    </w:p>
    <w:p w:rsidR="00636E3D" w:rsidRPr="007E7CCF" w:rsidRDefault="00636E3D" w:rsidP="00BD7C05">
      <w:pPr>
        <w:numPr>
          <w:ilvl w:val="1"/>
          <w:numId w:val="17"/>
        </w:numPr>
        <w:rPr>
          <w:lang w:val="en-US"/>
        </w:rPr>
      </w:pPr>
      <w:r w:rsidRPr="007E7CCF">
        <w:rPr>
          <w:lang w:val="en-US"/>
        </w:rPr>
        <w:t>Increase the lub oil pressure.</w:t>
      </w:r>
    </w:p>
    <w:p w:rsidR="00636E3D" w:rsidRPr="007E7CCF" w:rsidRDefault="00636E3D" w:rsidP="00BD7C05">
      <w:pPr>
        <w:numPr>
          <w:ilvl w:val="1"/>
          <w:numId w:val="17"/>
        </w:numPr>
        <w:rPr>
          <w:lang w:val="en-US"/>
        </w:rPr>
      </w:pPr>
      <w:r w:rsidRPr="007E7CCF">
        <w:rPr>
          <w:lang w:val="en-US"/>
        </w:rPr>
        <w:t>Clean the system and change the oil.</w:t>
      </w:r>
    </w:p>
    <w:p w:rsidR="00636E3D" w:rsidRPr="007E7CCF" w:rsidRDefault="00636E3D" w:rsidP="00BD7C05">
      <w:pPr>
        <w:numPr>
          <w:ilvl w:val="1"/>
          <w:numId w:val="17"/>
        </w:numPr>
        <w:rPr>
          <w:lang w:val="en-US"/>
        </w:rPr>
      </w:pPr>
      <w:r w:rsidRPr="007E7CCF">
        <w:rPr>
          <w:lang w:val="en-US"/>
        </w:rPr>
        <w:t>Decrease the cooling water temperature for the oil.</w:t>
      </w:r>
    </w:p>
    <w:p w:rsidR="00636E3D" w:rsidRPr="007E7CCF" w:rsidRDefault="00636E3D" w:rsidP="00D96F0A">
      <w:pPr>
        <w:rPr>
          <w:lang w:val="en-US"/>
        </w:rPr>
      </w:pPr>
    </w:p>
    <w:p w:rsidR="00636E3D" w:rsidRPr="007E7CCF" w:rsidRDefault="00636E3D" w:rsidP="00BD7C05">
      <w:pPr>
        <w:numPr>
          <w:ilvl w:val="0"/>
          <w:numId w:val="17"/>
        </w:numPr>
        <w:rPr>
          <w:lang w:val="en-US"/>
        </w:rPr>
      </w:pPr>
      <w:r w:rsidRPr="007E7CCF">
        <w:rPr>
          <w:lang w:val="en-US"/>
        </w:rPr>
        <w:t>Which of the following is not a "</w:t>
      </w:r>
      <w:r w:rsidRPr="007E7CCF">
        <w:rPr>
          <w:b/>
          <w:bCs/>
          <w:lang w:val="en-US"/>
        </w:rPr>
        <w:t>Special Area</w:t>
      </w:r>
      <w:r w:rsidRPr="007E7CCF">
        <w:rPr>
          <w:lang w:val="en-US"/>
        </w:rPr>
        <w:t>" according to MARPOL Regulation 10?</w:t>
      </w:r>
    </w:p>
    <w:p w:rsidR="00636E3D" w:rsidRPr="007E7CCF" w:rsidRDefault="00636E3D" w:rsidP="00BD7C05">
      <w:pPr>
        <w:numPr>
          <w:ilvl w:val="1"/>
          <w:numId w:val="17"/>
        </w:numPr>
        <w:rPr>
          <w:lang w:val="en-US"/>
        </w:rPr>
      </w:pPr>
      <w:r w:rsidRPr="007E7CCF">
        <w:rPr>
          <w:lang w:val="en-US"/>
        </w:rPr>
        <w:t xml:space="preserve">Mediterranean Sea area including the </w:t>
      </w:r>
      <w:smartTag w:uri="urn:schemas-microsoft-com:office:smarttags" w:element="place">
        <w:r w:rsidRPr="007E7CCF">
          <w:rPr>
            <w:lang w:val="en-US"/>
          </w:rPr>
          <w:t>Black Sea</w:t>
        </w:r>
      </w:smartTag>
    </w:p>
    <w:p w:rsidR="00636E3D" w:rsidRPr="007E7CCF" w:rsidRDefault="00636E3D" w:rsidP="00BD7C05">
      <w:pPr>
        <w:numPr>
          <w:ilvl w:val="1"/>
          <w:numId w:val="17"/>
        </w:numPr>
        <w:rPr>
          <w:lang w:val="en-US"/>
        </w:rPr>
      </w:pPr>
      <w:smartTag w:uri="urn:schemas-microsoft-com:office:smarttags" w:element="place">
        <w:r w:rsidRPr="007E7CCF">
          <w:rPr>
            <w:lang w:val="en-US"/>
          </w:rPr>
          <w:t>Baltic Sea</w:t>
        </w:r>
      </w:smartTag>
      <w:r w:rsidRPr="007E7CCF">
        <w:rPr>
          <w:lang w:val="en-US"/>
        </w:rPr>
        <w:t xml:space="preserve"> area</w:t>
      </w:r>
    </w:p>
    <w:p w:rsidR="00636E3D" w:rsidRPr="007E7CCF" w:rsidRDefault="00636E3D" w:rsidP="00BD7C05">
      <w:pPr>
        <w:numPr>
          <w:ilvl w:val="1"/>
          <w:numId w:val="17"/>
        </w:numPr>
        <w:rPr>
          <w:lang w:val="en-US"/>
        </w:rPr>
      </w:pPr>
      <w:smartTag w:uri="urn:schemas-microsoft-com:office:smarttags" w:element="place">
        <w:r w:rsidRPr="007E7CCF">
          <w:rPr>
            <w:lang w:val="en-US"/>
          </w:rPr>
          <w:t>Red Sea</w:t>
        </w:r>
      </w:smartTag>
      <w:r w:rsidRPr="007E7CCF">
        <w:rPr>
          <w:lang w:val="en-US"/>
        </w:rPr>
        <w:t xml:space="preserve"> area</w:t>
      </w:r>
    </w:p>
    <w:p w:rsidR="00636E3D" w:rsidRPr="007E7CCF" w:rsidRDefault="00636E3D" w:rsidP="00BD7C05">
      <w:pPr>
        <w:numPr>
          <w:ilvl w:val="1"/>
          <w:numId w:val="17"/>
        </w:numPr>
        <w:rPr>
          <w:lang w:val="en-US"/>
        </w:rPr>
      </w:pPr>
      <w:smartTag w:uri="urn:schemas-microsoft-com:office:smarttags" w:element="place">
        <w:r w:rsidRPr="007E7CCF">
          <w:rPr>
            <w:lang w:val="en-US"/>
          </w:rPr>
          <w:t>Caribbean Sea</w:t>
        </w:r>
      </w:smartTag>
      <w:r w:rsidRPr="007E7CCF">
        <w:rPr>
          <w:lang w:val="en-US"/>
        </w:rPr>
        <w:t xml:space="preserve"> area</w:t>
      </w:r>
    </w:p>
    <w:p w:rsidR="00636E3D" w:rsidRPr="007E7CCF" w:rsidRDefault="00636E3D" w:rsidP="00D96F0A">
      <w:pPr>
        <w:rPr>
          <w:lang w:val="en-US"/>
        </w:rPr>
      </w:pPr>
    </w:p>
    <w:p w:rsidR="00636E3D" w:rsidRPr="007E7CCF" w:rsidRDefault="00636E3D" w:rsidP="00BD7C05">
      <w:pPr>
        <w:numPr>
          <w:ilvl w:val="0"/>
          <w:numId w:val="17"/>
        </w:numPr>
        <w:rPr>
          <w:lang w:val="en-US"/>
        </w:rPr>
      </w:pPr>
      <w:r w:rsidRPr="007E7CCF">
        <w:rPr>
          <w:lang w:val="en-US"/>
        </w:rPr>
        <w:t>What rules and regulations are regulating the watch keeping routines in the engine room?</w:t>
      </w:r>
    </w:p>
    <w:p w:rsidR="00636E3D" w:rsidRPr="007E7CCF" w:rsidRDefault="00636E3D" w:rsidP="00BD7C05">
      <w:pPr>
        <w:numPr>
          <w:ilvl w:val="1"/>
          <w:numId w:val="17"/>
        </w:numPr>
        <w:rPr>
          <w:lang w:val="en-US"/>
        </w:rPr>
      </w:pPr>
      <w:r w:rsidRPr="007E7CCF">
        <w:rPr>
          <w:lang w:val="en-US"/>
        </w:rPr>
        <w:t>Both STCW and Class rules</w:t>
      </w:r>
    </w:p>
    <w:p w:rsidR="00636E3D" w:rsidRPr="007E7CCF" w:rsidRDefault="00636E3D" w:rsidP="00BD7C05">
      <w:pPr>
        <w:numPr>
          <w:ilvl w:val="1"/>
          <w:numId w:val="17"/>
        </w:numPr>
        <w:rPr>
          <w:lang w:val="en-US"/>
        </w:rPr>
      </w:pPr>
      <w:r w:rsidRPr="007E7CCF">
        <w:rPr>
          <w:lang w:val="en-US"/>
        </w:rPr>
        <w:t>International Standard for Training and Watch keeping (STCW)</w:t>
      </w:r>
    </w:p>
    <w:p w:rsidR="00636E3D" w:rsidRPr="007E7CCF" w:rsidRDefault="00636E3D" w:rsidP="00BD7C05">
      <w:pPr>
        <w:numPr>
          <w:ilvl w:val="1"/>
          <w:numId w:val="17"/>
        </w:numPr>
        <w:rPr>
          <w:lang w:val="en-US"/>
        </w:rPr>
      </w:pPr>
      <w:r w:rsidRPr="007E7CCF">
        <w:rPr>
          <w:lang w:val="en-US"/>
        </w:rPr>
        <w:t>Class Rules</w:t>
      </w:r>
    </w:p>
    <w:p w:rsidR="00636E3D" w:rsidRDefault="00636E3D" w:rsidP="00BD7C05">
      <w:pPr>
        <w:numPr>
          <w:ilvl w:val="1"/>
          <w:numId w:val="17"/>
        </w:numPr>
        <w:rPr>
          <w:lang w:val="en-US"/>
        </w:rPr>
      </w:pPr>
      <w:r w:rsidRPr="007E7CCF">
        <w:rPr>
          <w:lang w:val="en-US"/>
        </w:rPr>
        <w:t>SOLAS</w:t>
      </w:r>
    </w:p>
    <w:p w:rsidR="00636E3D" w:rsidRPr="007E7CCF" w:rsidRDefault="00636E3D" w:rsidP="00D96F0A">
      <w:pPr>
        <w:ind w:left="1440"/>
        <w:rPr>
          <w:lang w:val="en-US"/>
        </w:rPr>
      </w:pPr>
    </w:p>
    <w:p w:rsidR="00636E3D" w:rsidRPr="003361A7" w:rsidRDefault="00636E3D" w:rsidP="00D96F0A">
      <w:pPr>
        <w:rPr>
          <w:b/>
          <w:i/>
          <w:lang w:val="en-US"/>
        </w:rPr>
      </w:pPr>
    </w:p>
    <w:p w:rsidR="00636E3D" w:rsidRDefault="00636E3D" w:rsidP="00D96F0A">
      <w:pPr>
        <w:rPr>
          <w:b/>
          <w:i/>
          <w:lang w:val="en-US"/>
        </w:rPr>
      </w:pPr>
      <w:r>
        <w:rPr>
          <w:b/>
          <w:i/>
          <w:lang w:val="en-US"/>
        </w:rPr>
        <w:t>4. Translate the following sentences</w:t>
      </w:r>
      <w:r w:rsidRPr="00673354">
        <w:rPr>
          <w:b/>
          <w:i/>
          <w:lang w:val="en-US"/>
        </w:rPr>
        <w:t xml:space="preserve"> </w:t>
      </w:r>
      <w:r>
        <w:rPr>
          <w:b/>
          <w:i/>
          <w:lang w:val="en-US"/>
        </w:rPr>
        <w:t xml:space="preserve">and explain the grammar rules which you used </w:t>
      </w:r>
      <w:r w:rsidRPr="00673354">
        <w:rPr>
          <w:b/>
          <w:i/>
          <w:lang w:val="en-US"/>
        </w:rPr>
        <w:t>(</w:t>
      </w:r>
      <w:r>
        <w:rPr>
          <w:b/>
          <w:i/>
          <w:lang w:val="en-US"/>
        </w:rPr>
        <w:t>topic “Repairs”):</w:t>
      </w:r>
    </w:p>
    <w:p w:rsidR="00636E3D" w:rsidRDefault="00636E3D" w:rsidP="00D96F0A">
      <w:pPr>
        <w:rPr>
          <w:b/>
          <w:i/>
          <w:lang w:val="en-US"/>
        </w:rPr>
      </w:pPr>
    </w:p>
    <w:p w:rsidR="00636E3D" w:rsidRPr="00D96F0A" w:rsidRDefault="00636E3D" w:rsidP="00BD7C05">
      <w:pPr>
        <w:pStyle w:val="ListParagraph"/>
        <w:numPr>
          <w:ilvl w:val="0"/>
          <w:numId w:val="18"/>
        </w:numPr>
      </w:pPr>
      <w:r>
        <w:t>Ремонт</w:t>
      </w:r>
      <w:r w:rsidRPr="00D96F0A">
        <w:t xml:space="preserve"> </w:t>
      </w:r>
      <w:r>
        <w:t>судна</w:t>
      </w:r>
      <w:r w:rsidRPr="00D96F0A">
        <w:t xml:space="preserve"> </w:t>
      </w:r>
      <w:r>
        <w:t>должен</w:t>
      </w:r>
      <w:r w:rsidRPr="00D96F0A">
        <w:t xml:space="preserve"> </w:t>
      </w:r>
      <w:r>
        <w:t>выполняться</w:t>
      </w:r>
      <w:r w:rsidRPr="00D96F0A">
        <w:t xml:space="preserve"> </w:t>
      </w:r>
      <w:r>
        <w:t>в</w:t>
      </w:r>
      <w:r w:rsidRPr="00D96F0A">
        <w:t xml:space="preserve"> </w:t>
      </w:r>
      <w:r>
        <w:t>соответствии</w:t>
      </w:r>
      <w:r w:rsidRPr="00D96F0A">
        <w:t xml:space="preserve"> </w:t>
      </w:r>
      <w:r>
        <w:t>с</w:t>
      </w:r>
      <w:r w:rsidRPr="00D96F0A">
        <w:t xml:space="preserve"> </w:t>
      </w:r>
      <w:r>
        <w:t>технической</w:t>
      </w:r>
      <w:r w:rsidRPr="00D96F0A">
        <w:t xml:space="preserve"> </w:t>
      </w:r>
      <w:r>
        <w:t>документацией</w:t>
      </w:r>
      <w:r w:rsidRPr="00D96F0A">
        <w:t>.</w:t>
      </w:r>
    </w:p>
    <w:p w:rsidR="00636E3D" w:rsidRDefault="00636E3D" w:rsidP="00BD7C05">
      <w:pPr>
        <w:pStyle w:val="ListParagraph"/>
        <w:numPr>
          <w:ilvl w:val="0"/>
          <w:numId w:val="18"/>
        </w:numPr>
      </w:pPr>
      <w:r>
        <w:t>Стоимость</w:t>
      </w:r>
      <w:r w:rsidRPr="00D96F0A">
        <w:t xml:space="preserve"> </w:t>
      </w:r>
      <w:r>
        <w:t>дополнительных</w:t>
      </w:r>
      <w:r w:rsidRPr="00D96F0A">
        <w:t xml:space="preserve"> </w:t>
      </w:r>
      <w:r>
        <w:t>работ</w:t>
      </w:r>
      <w:r w:rsidRPr="00D96F0A">
        <w:t xml:space="preserve"> </w:t>
      </w:r>
      <w:r>
        <w:t>должна</w:t>
      </w:r>
      <w:r w:rsidRPr="00D96F0A">
        <w:t xml:space="preserve"> </w:t>
      </w:r>
      <w:r>
        <w:t>быть</w:t>
      </w:r>
      <w:r w:rsidRPr="00D96F0A">
        <w:t xml:space="preserve"> </w:t>
      </w:r>
      <w:r>
        <w:t>взаимно согласована.</w:t>
      </w:r>
    </w:p>
    <w:p w:rsidR="00636E3D" w:rsidRDefault="00636E3D" w:rsidP="00BD7C05">
      <w:pPr>
        <w:pStyle w:val="ListParagraph"/>
        <w:numPr>
          <w:ilvl w:val="0"/>
          <w:numId w:val="18"/>
        </w:numPr>
      </w:pPr>
      <w:r>
        <w:t>Если подрядчик не сможет выполнить ремонт в срок, он обязан заплатить владельцу штраф.</w:t>
      </w:r>
    </w:p>
    <w:p w:rsidR="00636E3D" w:rsidRDefault="00636E3D" w:rsidP="00BD7C05">
      <w:pPr>
        <w:pStyle w:val="ListParagraph"/>
        <w:numPr>
          <w:ilvl w:val="0"/>
          <w:numId w:val="18"/>
        </w:numPr>
      </w:pPr>
      <w:r>
        <w:t>Замените новой наружную обшивку.</w:t>
      </w:r>
    </w:p>
    <w:p w:rsidR="00636E3D" w:rsidRDefault="00636E3D" w:rsidP="00BD7C05">
      <w:pPr>
        <w:pStyle w:val="ListParagraph"/>
        <w:numPr>
          <w:ilvl w:val="0"/>
          <w:numId w:val="18"/>
        </w:numPr>
      </w:pPr>
      <w:r>
        <w:t>Заменяемые части должны быть поставлены верфью.</w:t>
      </w:r>
    </w:p>
    <w:p w:rsidR="00636E3D" w:rsidRDefault="00636E3D" w:rsidP="00BD7C05">
      <w:pPr>
        <w:pStyle w:val="ListParagraph"/>
        <w:numPr>
          <w:ilvl w:val="0"/>
          <w:numId w:val="18"/>
        </w:numPr>
      </w:pPr>
      <w:r>
        <w:t>Вся работа, выполненная в сухом доке, должна быть предъявлена Регистру для осмотра.</w:t>
      </w:r>
    </w:p>
    <w:p w:rsidR="00636E3D" w:rsidRDefault="00636E3D" w:rsidP="00D96F0A">
      <w:pPr>
        <w:pStyle w:val="ListParagraph"/>
      </w:pPr>
    </w:p>
    <w:p w:rsidR="00636E3D" w:rsidRPr="00B227E4" w:rsidRDefault="00636E3D" w:rsidP="00D96F0A">
      <w:pPr>
        <w:rPr>
          <w:b/>
          <w:i/>
        </w:rPr>
      </w:pPr>
    </w:p>
    <w:p w:rsidR="00636E3D" w:rsidRPr="00B227E4" w:rsidRDefault="00636E3D" w:rsidP="00D96F0A">
      <w:pPr>
        <w:rPr>
          <w:b/>
          <w:i/>
        </w:rPr>
      </w:pPr>
    </w:p>
    <w:p w:rsidR="00636E3D" w:rsidRDefault="00636E3D" w:rsidP="00D96F0A">
      <w:pPr>
        <w:rPr>
          <w:lang w:val="uk-UA"/>
        </w:rPr>
      </w:pPr>
    </w:p>
    <w:p w:rsidR="00636E3D" w:rsidRDefault="00636E3D" w:rsidP="00D96F0A">
      <w:pPr>
        <w:rPr>
          <w:lang w:val="uk-UA"/>
        </w:rPr>
      </w:pPr>
    </w:p>
    <w:p w:rsidR="00636E3D" w:rsidRPr="00C7777C" w:rsidRDefault="00636E3D" w:rsidP="00D96F0A">
      <w:pPr>
        <w:rPr>
          <w:lang w:val="uk-UA"/>
        </w:rPr>
      </w:pPr>
    </w:p>
    <w:p w:rsidR="00636E3D" w:rsidRPr="00292818" w:rsidRDefault="00636E3D" w:rsidP="00D96F0A">
      <w:pPr>
        <w:pStyle w:val="ListParagraph"/>
      </w:pPr>
    </w:p>
    <w:p w:rsidR="00636E3D" w:rsidRPr="00292818" w:rsidRDefault="00636E3D" w:rsidP="00D96F0A">
      <w:pPr>
        <w:pStyle w:val="ListParagraph"/>
      </w:pPr>
    </w:p>
    <w:p w:rsidR="00636E3D" w:rsidRPr="00292818" w:rsidRDefault="00636E3D" w:rsidP="00D96F0A">
      <w:pPr>
        <w:pStyle w:val="ListParagraph"/>
      </w:pPr>
    </w:p>
    <w:p w:rsidR="00636E3D" w:rsidRPr="00292818" w:rsidRDefault="00636E3D" w:rsidP="00D96F0A">
      <w:pPr>
        <w:pStyle w:val="ListParagraph"/>
      </w:pPr>
    </w:p>
    <w:p w:rsidR="00636E3D" w:rsidRPr="006A76F9" w:rsidRDefault="00636E3D" w:rsidP="00D96F0A">
      <w:pPr>
        <w:pStyle w:val="Caption"/>
        <w:rPr>
          <w:b w:val="0"/>
          <w:sz w:val="24"/>
          <w:szCs w:val="24"/>
        </w:rPr>
      </w:pPr>
      <w:r w:rsidRPr="006A76F9">
        <w:rPr>
          <w:b w:val="0"/>
          <w:sz w:val="24"/>
          <w:szCs w:val="24"/>
        </w:rPr>
        <w:t>МІНІСТЕРСТВО ОСВІТИ І НАУКИ УКРАЇНИ</w:t>
      </w:r>
    </w:p>
    <w:p w:rsidR="00636E3D" w:rsidRPr="006A76F9" w:rsidRDefault="00636E3D" w:rsidP="00D96F0A">
      <w:pPr>
        <w:jc w:val="center"/>
        <w:rPr>
          <w:caps/>
        </w:rPr>
      </w:pPr>
      <w:r w:rsidRPr="006A76F9">
        <w:rPr>
          <w:caps/>
        </w:rPr>
        <w:t>Державний університет інфраструктури та технологій</w:t>
      </w:r>
    </w:p>
    <w:p w:rsidR="00636E3D" w:rsidRDefault="00636E3D" w:rsidP="00D96F0A">
      <w:pPr>
        <w:jc w:val="center"/>
        <w:rPr>
          <w:u w:val="single"/>
        </w:rPr>
      </w:pPr>
      <w:r w:rsidRPr="006A76F9">
        <w:rPr>
          <w:u w:val="single"/>
        </w:rPr>
        <w:t>ДУНАЙСЬКИЙ ФАКУЛЬТЕТ МОРСЬКОГО ТА РІЧКОВОГО ТРАНСПОРТУ</w:t>
      </w:r>
    </w:p>
    <w:p w:rsidR="00636E3D" w:rsidRPr="006A76F9" w:rsidRDefault="00636E3D" w:rsidP="00D96F0A">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D96F0A">
      <w:pPr>
        <w:jc w:val="center"/>
        <w:rPr>
          <w:b/>
        </w:rPr>
      </w:pPr>
      <w:r w:rsidRPr="006A76F9">
        <w:rPr>
          <w:b/>
        </w:rPr>
        <w:t>З дисципліни «Англійська мова за професійним спрямуванням»</w:t>
      </w:r>
    </w:p>
    <w:p w:rsidR="00636E3D" w:rsidRPr="002666EC" w:rsidRDefault="00636E3D" w:rsidP="00D96F0A">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D96F0A">
      <w:pPr>
        <w:pStyle w:val="Style5"/>
        <w:widowControl/>
        <w:spacing w:line="240" w:lineRule="exact"/>
        <w:jc w:val="left"/>
      </w:pPr>
    </w:p>
    <w:p w:rsidR="00636E3D" w:rsidRDefault="00636E3D" w:rsidP="00D96F0A">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uk-UA" w:eastAsia="en-US"/>
        </w:rPr>
        <w:t>8</w:t>
      </w:r>
    </w:p>
    <w:p w:rsidR="00636E3D" w:rsidRPr="009D0012" w:rsidRDefault="00636E3D" w:rsidP="00D96F0A">
      <w:pPr>
        <w:pStyle w:val="Style5"/>
        <w:widowControl/>
        <w:spacing w:before="29" w:line="240" w:lineRule="auto"/>
        <w:jc w:val="left"/>
        <w:outlineLvl w:val="0"/>
        <w:rPr>
          <w:rStyle w:val="FontStyle27"/>
          <w:bCs/>
          <w:szCs w:val="22"/>
          <w:lang w:val="uk-UA" w:eastAsia="en-US"/>
        </w:rPr>
      </w:pPr>
    </w:p>
    <w:p w:rsidR="00636E3D" w:rsidRPr="00190D06" w:rsidRDefault="00636E3D" w:rsidP="00BD7C05">
      <w:pPr>
        <w:pStyle w:val="ListParagraph"/>
        <w:numPr>
          <w:ilvl w:val="0"/>
          <w:numId w:val="23"/>
        </w:numPr>
        <w:rPr>
          <w:b/>
          <w:i/>
          <w:lang w:val="uk-UA"/>
        </w:rPr>
      </w:pPr>
      <w:r>
        <w:rPr>
          <w:b/>
          <w:i/>
          <w:lang w:val="en-US"/>
        </w:rPr>
        <w:t>Give English equivalents to the following words and phrases (topic “Maintenance”):</w:t>
      </w:r>
    </w:p>
    <w:p w:rsidR="00636E3D" w:rsidRPr="003E2D3C" w:rsidRDefault="00636E3D" w:rsidP="00D96F0A">
      <w:pPr>
        <w:pStyle w:val="ListParagraph"/>
        <w:rPr>
          <w:b/>
          <w:i/>
          <w:lang w:val="uk-UA"/>
        </w:rPr>
      </w:pPr>
    </w:p>
    <w:p w:rsidR="00636E3D" w:rsidRPr="003E2D3C" w:rsidRDefault="00636E3D" w:rsidP="00BD7C05">
      <w:pPr>
        <w:pStyle w:val="ListParagraph"/>
        <w:numPr>
          <w:ilvl w:val="0"/>
          <w:numId w:val="24"/>
        </w:numPr>
        <w:rPr>
          <w:lang w:val="uk-UA"/>
        </w:rPr>
      </w:pPr>
      <w:r>
        <w:t>Вредное воздействие;</w:t>
      </w:r>
    </w:p>
    <w:p w:rsidR="00636E3D" w:rsidRPr="00190D06" w:rsidRDefault="00636E3D" w:rsidP="00BD7C05">
      <w:pPr>
        <w:pStyle w:val="ListParagraph"/>
        <w:numPr>
          <w:ilvl w:val="0"/>
          <w:numId w:val="24"/>
        </w:numPr>
        <w:rPr>
          <w:lang w:val="uk-UA"/>
        </w:rPr>
      </w:pPr>
      <w:r>
        <w:t>Температурные перепады;</w:t>
      </w:r>
    </w:p>
    <w:p w:rsidR="00636E3D" w:rsidRPr="00190D06" w:rsidRDefault="00636E3D" w:rsidP="00BD7C05">
      <w:pPr>
        <w:pStyle w:val="ListParagraph"/>
        <w:numPr>
          <w:ilvl w:val="0"/>
          <w:numId w:val="24"/>
        </w:numPr>
        <w:rPr>
          <w:lang w:val="uk-UA"/>
        </w:rPr>
      </w:pPr>
      <w:r>
        <w:t>Износоустойчивая поверхность;</w:t>
      </w:r>
    </w:p>
    <w:p w:rsidR="00636E3D" w:rsidRPr="00190D06" w:rsidRDefault="00636E3D" w:rsidP="00BD7C05">
      <w:pPr>
        <w:pStyle w:val="ListParagraph"/>
        <w:numPr>
          <w:ilvl w:val="0"/>
          <w:numId w:val="24"/>
        </w:numPr>
        <w:rPr>
          <w:lang w:val="uk-UA"/>
        </w:rPr>
      </w:pPr>
      <w:r>
        <w:t>Предотвращать коррозию;</w:t>
      </w:r>
    </w:p>
    <w:p w:rsidR="00636E3D" w:rsidRDefault="00636E3D" w:rsidP="00BD7C05">
      <w:pPr>
        <w:pStyle w:val="ListParagraph"/>
        <w:numPr>
          <w:ilvl w:val="0"/>
          <w:numId w:val="24"/>
        </w:numPr>
      </w:pPr>
      <w:r>
        <w:t>Удалять остатки старого покрытия</w:t>
      </w:r>
      <w:r>
        <w:rPr>
          <w:lang w:val="en-US"/>
        </w:rPr>
        <w:t>.</w:t>
      </w:r>
    </w:p>
    <w:p w:rsidR="00636E3D" w:rsidRPr="00473BDF" w:rsidRDefault="00636E3D" w:rsidP="00D96F0A">
      <w:pPr>
        <w:pStyle w:val="ListParagraph"/>
        <w:ind w:left="1440"/>
        <w:rPr>
          <w:lang w:val="uk-UA"/>
        </w:rPr>
      </w:pPr>
    </w:p>
    <w:p w:rsidR="00636E3D" w:rsidRDefault="00636E3D" w:rsidP="00D96F0A">
      <w:pPr>
        <w:rPr>
          <w:b/>
          <w:i/>
          <w:lang w:val="en-US"/>
        </w:rPr>
      </w:pPr>
      <w:r>
        <w:rPr>
          <w:lang w:val="en-US"/>
        </w:rPr>
        <w:t xml:space="preserve">         </w:t>
      </w:r>
      <w:r>
        <w:rPr>
          <w:b/>
          <w:i/>
          <w:lang w:val="en-US"/>
        </w:rPr>
        <w:t xml:space="preserve">2. </w:t>
      </w:r>
      <w:r>
        <w:rPr>
          <w:b/>
          <w:i/>
          <w:lang w:val="uk-UA"/>
        </w:rPr>
        <w:t xml:space="preserve"> </w:t>
      </w:r>
      <w:r>
        <w:rPr>
          <w:b/>
          <w:i/>
          <w:lang w:val="en-US"/>
        </w:rPr>
        <w:t>Find the correct answer:</w:t>
      </w:r>
    </w:p>
    <w:p w:rsidR="00636E3D" w:rsidRPr="00190D06" w:rsidRDefault="00636E3D" w:rsidP="00D96F0A">
      <w:pPr>
        <w:rPr>
          <w:lang w:val="en-US"/>
        </w:rPr>
      </w:pPr>
    </w:p>
    <w:p w:rsidR="00636E3D" w:rsidRPr="004468CB" w:rsidRDefault="00636E3D" w:rsidP="00BD7C05">
      <w:pPr>
        <w:numPr>
          <w:ilvl w:val="0"/>
          <w:numId w:val="21"/>
        </w:numPr>
        <w:rPr>
          <w:lang w:val="en-US"/>
        </w:rPr>
      </w:pPr>
      <w:r>
        <w:rPr>
          <w:b/>
          <w:i/>
          <w:lang w:val="en-US"/>
        </w:rPr>
        <w:t xml:space="preserve"> </w:t>
      </w:r>
      <w:r w:rsidRPr="004468CB">
        <w:rPr>
          <w:lang w:val="en-US"/>
        </w:rPr>
        <w:t>The lower end of the stem bar of a ship is attached to a........</w:t>
      </w:r>
    </w:p>
    <w:p w:rsidR="00636E3D" w:rsidRPr="004468CB" w:rsidRDefault="00636E3D" w:rsidP="00BD7C05">
      <w:pPr>
        <w:numPr>
          <w:ilvl w:val="1"/>
          <w:numId w:val="21"/>
        </w:numPr>
        <w:rPr>
          <w:lang w:val="en-US"/>
        </w:rPr>
      </w:pPr>
      <w:r w:rsidRPr="004468CB">
        <w:rPr>
          <w:lang w:val="en-US"/>
        </w:rPr>
        <w:t>Stringer</w:t>
      </w:r>
    </w:p>
    <w:p w:rsidR="00636E3D" w:rsidRPr="004468CB" w:rsidRDefault="00636E3D" w:rsidP="00BD7C05">
      <w:pPr>
        <w:numPr>
          <w:ilvl w:val="1"/>
          <w:numId w:val="21"/>
        </w:numPr>
        <w:rPr>
          <w:lang w:val="en-US"/>
        </w:rPr>
      </w:pPr>
      <w:r w:rsidRPr="004468CB">
        <w:rPr>
          <w:lang w:val="en-US"/>
        </w:rPr>
        <w:t>Frame</w:t>
      </w:r>
    </w:p>
    <w:p w:rsidR="00636E3D" w:rsidRPr="004468CB" w:rsidRDefault="00636E3D" w:rsidP="00BD7C05">
      <w:pPr>
        <w:numPr>
          <w:ilvl w:val="1"/>
          <w:numId w:val="21"/>
        </w:numPr>
        <w:rPr>
          <w:lang w:val="en-US"/>
        </w:rPr>
      </w:pPr>
      <w:r w:rsidRPr="004468CB">
        <w:rPr>
          <w:lang w:val="en-US"/>
        </w:rPr>
        <w:t>Beam</w:t>
      </w:r>
    </w:p>
    <w:p w:rsidR="00636E3D" w:rsidRPr="004468CB" w:rsidRDefault="00636E3D" w:rsidP="00BD7C05">
      <w:pPr>
        <w:numPr>
          <w:ilvl w:val="1"/>
          <w:numId w:val="21"/>
        </w:numPr>
        <w:rPr>
          <w:lang w:val="en-US"/>
        </w:rPr>
      </w:pPr>
      <w:r w:rsidRPr="004468CB">
        <w:rPr>
          <w:lang w:val="en-US"/>
        </w:rPr>
        <w:t>keel plate</w:t>
      </w:r>
    </w:p>
    <w:p w:rsidR="00636E3D" w:rsidRPr="004468CB" w:rsidRDefault="00636E3D" w:rsidP="00D96F0A">
      <w:pPr>
        <w:rPr>
          <w:lang w:val="en-US"/>
        </w:rPr>
      </w:pPr>
    </w:p>
    <w:p w:rsidR="00636E3D" w:rsidRPr="004468CB" w:rsidRDefault="00636E3D" w:rsidP="00BD7C05">
      <w:pPr>
        <w:numPr>
          <w:ilvl w:val="0"/>
          <w:numId w:val="21"/>
        </w:numPr>
        <w:rPr>
          <w:lang w:val="en-US"/>
        </w:rPr>
      </w:pPr>
      <w:r w:rsidRPr="004468CB">
        <w:rPr>
          <w:lang w:val="en-US"/>
        </w:rPr>
        <w:t>What stresses are the vessel's structure forward of the collision bulkhead stiffened to resist?</w:t>
      </w:r>
    </w:p>
    <w:p w:rsidR="00636E3D" w:rsidRPr="004468CB" w:rsidRDefault="00636E3D" w:rsidP="00BD7C05">
      <w:pPr>
        <w:numPr>
          <w:ilvl w:val="1"/>
          <w:numId w:val="21"/>
        </w:numPr>
        <w:rPr>
          <w:lang w:val="en-US"/>
        </w:rPr>
      </w:pPr>
      <w:r w:rsidRPr="004468CB">
        <w:rPr>
          <w:lang w:val="en-US"/>
        </w:rPr>
        <w:t>Panting &amp; Pounding</w:t>
      </w:r>
    </w:p>
    <w:p w:rsidR="00636E3D" w:rsidRPr="004468CB" w:rsidRDefault="00636E3D" w:rsidP="00BD7C05">
      <w:pPr>
        <w:numPr>
          <w:ilvl w:val="1"/>
          <w:numId w:val="21"/>
        </w:numPr>
        <w:rPr>
          <w:lang w:val="en-US"/>
        </w:rPr>
      </w:pPr>
      <w:r w:rsidRPr="004468CB">
        <w:rPr>
          <w:lang w:val="en-US"/>
        </w:rPr>
        <w:t>Panting &amp; Racking</w:t>
      </w:r>
    </w:p>
    <w:p w:rsidR="00636E3D" w:rsidRPr="004468CB" w:rsidRDefault="00636E3D" w:rsidP="00BD7C05">
      <w:pPr>
        <w:numPr>
          <w:ilvl w:val="1"/>
          <w:numId w:val="21"/>
        </w:numPr>
        <w:rPr>
          <w:lang w:val="en-US"/>
        </w:rPr>
      </w:pPr>
      <w:r w:rsidRPr="004468CB">
        <w:rPr>
          <w:lang w:val="en-US"/>
        </w:rPr>
        <w:t>Water Pressure</w:t>
      </w:r>
    </w:p>
    <w:p w:rsidR="00636E3D" w:rsidRPr="004468CB" w:rsidRDefault="00636E3D" w:rsidP="00BD7C05">
      <w:pPr>
        <w:numPr>
          <w:ilvl w:val="1"/>
          <w:numId w:val="21"/>
        </w:numPr>
        <w:rPr>
          <w:lang w:val="en-US"/>
        </w:rPr>
      </w:pPr>
      <w:r w:rsidRPr="004468CB">
        <w:rPr>
          <w:lang w:val="en-US"/>
        </w:rPr>
        <w:t>Hogging &amp; Sagging</w:t>
      </w:r>
    </w:p>
    <w:p w:rsidR="00636E3D" w:rsidRPr="004468CB" w:rsidRDefault="00636E3D" w:rsidP="00D96F0A">
      <w:pPr>
        <w:rPr>
          <w:lang w:val="en-US"/>
        </w:rPr>
      </w:pPr>
    </w:p>
    <w:p w:rsidR="00636E3D" w:rsidRPr="004468CB" w:rsidRDefault="00636E3D" w:rsidP="00BD7C05">
      <w:pPr>
        <w:numPr>
          <w:ilvl w:val="0"/>
          <w:numId w:val="21"/>
        </w:numPr>
        <w:rPr>
          <w:lang w:val="en-US"/>
        </w:rPr>
      </w:pPr>
      <w:r w:rsidRPr="004468CB">
        <w:rPr>
          <w:lang w:val="en-US"/>
        </w:rPr>
        <w:t>Additional bottom stiffening is required immediately aft side of the collision bulkhead to resist........</w:t>
      </w:r>
    </w:p>
    <w:p w:rsidR="00636E3D" w:rsidRPr="004468CB" w:rsidRDefault="00636E3D" w:rsidP="00BD7C05">
      <w:pPr>
        <w:numPr>
          <w:ilvl w:val="1"/>
          <w:numId w:val="21"/>
        </w:numPr>
        <w:rPr>
          <w:lang w:val="en-US"/>
        </w:rPr>
      </w:pPr>
      <w:r w:rsidRPr="004468CB">
        <w:rPr>
          <w:lang w:val="en-US"/>
        </w:rPr>
        <w:t>racking.</w:t>
      </w:r>
    </w:p>
    <w:p w:rsidR="00636E3D" w:rsidRPr="004468CB" w:rsidRDefault="00636E3D" w:rsidP="00BD7C05">
      <w:pPr>
        <w:numPr>
          <w:ilvl w:val="1"/>
          <w:numId w:val="21"/>
        </w:numPr>
        <w:rPr>
          <w:lang w:val="en-US"/>
        </w:rPr>
      </w:pPr>
      <w:r w:rsidRPr="004468CB">
        <w:rPr>
          <w:lang w:val="en-US"/>
        </w:rPr>
        <w:t>panting.</w:t>
      </w:r>
    </w:p>
    <w:p w:rsidR="00636E3D" w:rsidRPr="004468CB" w:rsidRDefault="00636E3D" w:rsidP="00BD7C05">
      <w:pPr>
        <w:numPr>
          <w:ilvl w:val="1"/>
          <w:numId w:val="21"/>
        </w:numPr>
        <w:rPr>
          <w:lang w:val="en-US"/>
        </w:rPr>
      </w:pPr>
      <w:r w:rsidRPr="004468CB">
        <w:rPr>
          <w:lang w:val="en-US"/>
        </w:rPr>
        <w:t>pounding.</w:t>
      </w:r>
    </w:p>
    <w:p w:rsidR="00636E3D" w:rsidRPr="004468CB" w:rsidRDefault="00636E3D" w:rsidP="00BD7C05">
      <w:pPr>
        <w:numPr>
          <w:ilvl w:val="1"/>
          <w:numId w:val="21"/>
        </w:numPr>
        <w:rPr>
          <w:lang w:val="en-US"/>
        </w:rPr>
      </w:pPr>
      <w:r w:rsidRPr="004468CB">
        <w:rPr>
          <w:lang w:val="en-US"/>
        </w:rPr>
        <w:t>hogging.</w:t>
      </w:r>
    </w:p>
    <w:p w:rsidR="00636E3D" w:rsidRPr="004468CB" w:rsidRDefault="00636E3D" w:rsidP="00D96F0A">
      <w:pPr>
        <w:rPr>
          <w:lang w:val="en-US"/>
        </w:rPr>
      </w:pPr>
    </w:p>
    <w:p w:rsidR="00636E3D" w:rsidRPr="004468CB" w:rsidRDefault="00636E3D" w:rsidP="00BD7C05">
      <w:pPr>
        <w:numPr>
          <w:ilvl w:val="0"/>
          <w:numId w:val="21"/>
        </w:numPr>
        <w:rPr>
          <w:lang w:val="en-US"/>
        </w:rPr>
      </w:pPr>
      <w:r w:rsidRPr="004468CB">
        <w:rPr>
          <w:lang w:val="en-US"/>
        </w:rPr>
        <w:t>Why is it so important to keep the lub oil viscosity within safe limits?</w:t>
      </w:r>
    </w:p>
    <w:p w:rsidR="00636E3D" w:rsidRPr="004468CB" w:rsidRDefault="00636E3D" w:rsidP="00BD7C05">
      <w:pPr>
        <w:numPr>
          <w:ilvl w:val="1"/>
          <w:numId w:val="21"/>
        </w:numPr>
        <w:rPr>
          <w:lang w:val="en-US"/>
        </w:rPr>
      </w:pPr>
      <w:r w:rsidRPr="004468CB">
        <w:rPr>
          <w:lang w:val="en-US"/>
        </w:rPr>
        <w:t xml:space="preserve">To keep the oil protective film between moving metal  surfaces .      </w:t>
      </w:r>
    </w:p>
    <w:p w:rsidR="00636E3D" w:rsidRPr="004468CB" w:rsidRDefault="00636E3D" w:rsidP="00BD7C05">
      <w:pPr>
        <w:numPr>
          <w:ilvl w:val="1"/>
          <w:numId w:val="21"/>
        </w:numPr>
        <w:rPr>
          <w:lang w:val="en-US"/>
        </w:rPr>
      </w:pPr>
      <w:r w:rsidRPr="004468CB">
        <w:rPr>
          <w:lang w:val="en-US"/>
        </w:rPr>
        <w:t>The lub oil viscosity has no influence on the oil's lubrication ability.</w:t>
      </w:r>
    </w:p>
    <w:p w:rsidR="00636E3D" w:rsidRPr="004468CB" w:rsidRDefault="00636E3D" w:rsidP="00BD7C05">
      <w:pPr>
        <w:numPr>
          <w:ilvl w:val="1"/>
          <w:numId w:val="21"/>
        </w:numPr>
        <w:rPr>
          <w:lang w:val="en-US"/>
        </w:rPr>
      </w:pPr>
      <w:r w:rsidRPr="004468CB">
        <w:rPr>
          <w:lang w:val="en-US"/>
        </w:rPr>
        <w:t>To keep the additives in good condition.</w:t>
      </w:r>
    </w:p>
    <w:p w:rsidR="00636E3D" w:rsidRPr="004468CB" w:rsidRDefault="00636E3D" w:rsidP="00BD7C05">
      <w:pPr>
        <w:numPr>
          <w:ilvl w:val="1"/>
          <w:numId w:val="21"/>
        </w:numPr>
        <w:rPr>
          <w:lang w:val="en-US"/>
        </w:rPr>
      </w:pPr>
      <w:r w:rsidRPr="004468CB">
        <w:rPr>
          <w:lang w:val="en-US"/>
        </w:rPr>
        <w:t>It is not important</w:t>
      </w:r>
    </w:p>
    <w:p w:rsidR="00636E3D" w:rsidRPr="004468CB" w:rsidRDefault="00636E3D" w:rsidP="00D96F0A">
      <w:pPr>
        <w:rPr>
          <w:lang w:val="en-US"/>
        </w:rPr>
      </w:pPr>
    </w:p>
    <w:p w:rsidR="00636E3D" w:rsidRPr="004468CB" w:rsidRDefault="00636E3D" w:rsidP="00BD7C05">
      <w:pPr>
        <w:numPr>
          <w:ilvl w:val="0"/>
          <w:numId w:val="21"/>
        </w:numPr>
        <w:rPr>
          <w:lang w:val="en-US"/>
        </w:rPr>
      </w:pPr>
      <w:r w:rsidRPr="004468CB">
        <w:rPr>
          <w:lang w:val="en-US"/>
        </w:rPr>
        <w:t>Total Base Number ( TBN ) is important as a measure of neutralizing ability against strong  Acids. What will You do if this TBN base number is reduced to a low level?</w:t>
      </w:r>
    </w:p>
    <w:p w:rsidR="00636E3D" w:rsidRPr="004468CB" w:rsidRDefault="00636E3D" w:rsidP="00BD7C05">
      <w:pPr>
        <w:numPr>
          <w:ilvl w:val="1"/>
          <w:numId w:val="21"/>
        </w:numPr>
        <w:rPr>
          <w:lang w:val="en-US"/>
        </w:rPr>
      </w:pPr>
      <w:r w:rsidRPr="004468CB">
        <w:rPr>
          <w:lang w:val="en-US"/>
        </w:rPr>
        <w:t>Renew lub oil in the system.</w:t>
      </w:r>
    </w:p>
    <w:p w:rsidR="00636E3D" w:rsidRPr="004468CB" w:rsidRDefault="00636E3D" w:rsidP="00BD7C05">
      <w:pPr>
        <w:numPr>
          <w:ilvl w:val="1"/>
          <w:numId w:val="21"/>
        </w:numPr>
        <w:rPr>
          <w:lang w:val="en-US"/>
        </w:rPr>
      </w:pPr>
      <w:r w:rsidRPr="004468CB">
        <w:rPr>
          <w:lang w:val="en-US"/>
        </w:rPr>
        <w:t>Purify the oil system.</w:t>
      </w:r>
    </w:p>
    <w:p w:rsidR="00636E3D" w:rsidRPr="004468CB" w:rsidRDefault="00636E3D" w:rsidP="00BD7C05">
      <w:pPr>
        <w:numPr>
          <w:ilvl w:val="1"/>
          <w:numId w:val="21"/>
        </w:numPr>
        <w:rPr>
          <w:lang w:val="en-US"/>
        </w:rPr>
      </w:pPr>
      <w:r w:rsidRPr="004468CB">
        <w:rPr>
          <w:lang w:val="en-US"/>
        </w:rPr>
        <w:t>Send one lub oil sample to new analysis.</w:t>
      </w:r>
    </w:p>
    <w:p w:rsidR="00636E3D" w:rsidRPr="004468CB" w:rsidRDefault="00636E3D" w:rsidP="00BD7C05">
      <w:pPr>
        <w:numPr>
          <w:ilvl w:val="1"/>
          <w:numId w:val="21"/>
        </w:numPr>
        <w:rPr>
          <w:lang w:val="en-US"/>
        </w:rPr>
      </w:pPr>
      <w:r w:rsidRPr="004468CB">
        <w:rPr>
          <w:lang w:val="en-US"/>
        </w:rPr>
        <w:t>Nothing.</w:t>
      </w:r>
    </w:p>
    <w:p w:rsidR="00636E3D" w:rsidRPr="004468CB" w:rsidRDefault="00636E3D" w:rsidP="00D96F0A">
      <w:pPr>
        <w:rPr>
          <w:lang w:val="en-US"/>
        </w:rPr>
      </w:pPr>
    </w:p>
    <w:p w:rsidR="00636E3D" w:rsidRPr="004468CB" w:rsidRDefault="00636E3D" w:rsidP="00BD7C05">
      <w:pPr>
        <w:numPr>
          <w:ilvl w:val="0"/>
          <w:numId w:val="21"/>
        </w:numPr>
        <w:rPr>
          <w:lang w:val="en-US"/>
        </w:rPr>
      </w:pPr>
      <w:r w:rsidRPr="004468CB">
        <w:rPr>
          <w:lang w:val="en-US"/>
        </w:rPr>
        <w:t>What can happen with lub oil cooled piston if you stop the lub oil pump immediately after You stop the engine?</w:t>
      </w:r>
    </w:p>
    <w:p w:rsidR="00636E3D" w:rsidRPr="004468CB" w:rsidRDefault="00636E3D" w:rsidP="00BD7C05">
      <w:pPr>
        <w:numPr>
          <w:ilvl w:val="1"/>
          <w:numId w:val="21"/>
        </w:numPr>
        <w:rPr>
          <w:lang w:val="en-US"/>
        </w:rPr>
      </w:pPr>
      <w:r w:rsidRPr="004468CB">
        <w:rPr>
          <w:lang w:val="en-US"/>
        </w:rPr>
        <w:t>Nothing happens.</w:t>
      </w:r>
    </w:p>
    <w:p w:rsidR="00636E3D" w:rsidRPr="004468CB" w:rsidRDefault="00636E3D" w:rsidP="00BD7C05">
      <w:pPr>
        <w:numPr>
          <w:ilvl w:val="1"/>
          <w:numId w:val="21"/>
        </w:numPr>
        <w:rPr>
          <w:lang w:val="en-US"/>
        </w:rPr>
      </w:pPr>
      <w:r w:rsidRPr="004468CB">
        <w:rPr>
          <w:lang w:val="en-US"/>
        </w:rPr>
        <w:t>The oil flashpoint will be changed.</w:t>
      </w:r>
    </w:p>
    <w:p w:rsidR="00636E3D" w:rsidRPr="004468CB" w:rsidRDefault="00636E3D" w:rsidP="00BD7C05">
      <w:pPr>
        <w:numPr>
          <w:ilvl w:val="1"/>
          <w:numId w:val="21"/>
        </w:numPr>
        <w:rPr>
          <w:lang w:val="en-US"/>
        </w:rPr>
      </w:pPr>
      <w:r w:rsidRPr="004468CB">
        <w:rPr>
          <w:lang w:val="en-US"/>
        </w:rPr>
        <w:t>You save the oil sealing in the piston.</w:t>
      </w:r>
    </w:p>
    <w:p w:rsidR="00636E3D" w:rsidRPr="004468CB" w:rsidRDefault="00636E3D" w:rsidP="00BD7C05">
      <w:pPr>
        <w:numPr>
          <w:ilvl w:val="1"/>
          <w:numId w:val="21"/>
        </w:numPr>
        <w:rPr>
          <w:lang w:val="en-US"/>
        </w:rPr>
      </w:pPr>
      <w:r w:rsidRPr="004468CB">
        <w:rPr>
          <w:lang w:val="en-US"/>
        </w:rPr>
        <w:t>Overheating of the piston, and oil coke deposits in the cooling chambers.</w:t>
      </w:r>
    </w:p>
    <w:p w:rsidR="00636E3D" w:rsidRPr="004468CB" w:rsidRDefault="00636E3D" w:rsidP="00D96F0A">
      <w:pPr>
        <w:rPr>
          <w:lang w:val="en-US"/>
        </w:rPr>
      </w:pPr>
    </w:p>
    <w:p w:rsidR="00636E3D" w:rsidRPr="004468CB" w:rsidRDefault="00636E3D" w:rsidP="00BD7C05">
      <w:pPr>
        <w:numPr>
          <w:ilvl w:val="0"/>
          <w:numId w:val="21"/>
        </w:numPr>
        <w:rPr>
          <w:lang w:val="en-US"/>
        </w:rPr>
      </w:pPr>
      <w:bookmarkStart w:id="1" w:name="RANGE!B2:F39"/>
      <w:bookmarkEnd w:id="1"/>
      <w:r w:rsidRPr="004468CB">
        <w:rPr>
          <w:lang w:val="en-US"/>
        </w:rPr>
        <w:t>The entries in the Oil Record Book must be............</w:t>
      </w:r>
    </w:p>
    <w:p w:rsidR="00636E3D" w:rsidRPr="004468CB" w:rsidRDefault="00636E3D" w:rsidP="00BD7C05">
      <w:pPr>
        <w:numPr>
          <w:ilvl w:val="1"/>
          <w:numId w:val="21"/>
        </w:numPr>
        <w:rPr>
          <w:lang w:val="en-US"/>
        </w:rPr>
      </w:pPr>
      <w:r w:rsidRPr="004468CB">
        <w:rPr>
          <w:lang w:val="en-US"/>
        </w:rPr>
        <w:t>in the language of the Captain and in English or French.</w:t>
      </w:r>
    </w:p>
    <w:p w:rsidR="00636E3D" w:rsidRPr="004468CB" w:rsidRDefault="00636E3D" w:rsidP="00BD7C05">
      <w:pPr>
        <w:numPr>
          <w:ilvl w:val="1"/>
          <w:numId w:val="21"/>
        </w:numPr>
        <w:rPr>
          <w:lang w:val="en-US"/>
        </w:rPr>
      </w:pPr>
      <w:r w:rsidRPr="004468CB">
        <w:rPr>
          <w:lang w:val="en-US"/>
        </w:rPr>
        <w:t>in the language of the crew and in English or French</w:t>
      </w:r>
    </w:p>
    <w:p w:rsidR="00636E3D" w:rsidRPr="004468CB" w:rsidRDefault="00636E3D" w:rsidP="00BD7C05">
      <w:pPr>
        <w:numPr>
          <w:ilvl w:val="1"/>
          <w:numId w:val="21"/>
        </w:numPr>
        <w:rPr>
          <w:lang w:val="en-US"/>
        </w:rPr>
      </w:pPr>
      <w:r w:rsidRPr="004468CB">
        <w:rPr>
          <w:lang w:val="en-US"/>
        </w:rPr>
        <w:t>in the official language of the Flag State and in English or French.</w:t>
      </w:r>
    </w:p>
    <w:p w:rsidR="00636E3D" w:rsidRPr="004468CB" w:rsidRDefault="00636E3D" w:rsidP="00BD7C05">
      <w:pPr>
        <w:numPr>
          <w:ilvl w:val="1"/>
          <w:numId w:val="21"/>
        </w:numPr>
        <w:rPr>
          <w:lang w:val="en-US"/>
        </w:rPr>
      </w:pPr>
      <w:r w:rsidRPr="004468CB">
        <w:rPr>
          <w:lang w:val="en-US"/>
        </w:rPr>
        <w:t>in any language comprehensible by the Port State Control officers.</w:t>
      </w:r>
    </w:p>
    <w:p w:rsidR="00636E3D" w:rsidRPr="004468CB" w:rsidRDefault="00636E3D" w:rsidP="00D96F0A">
      <w:pPr>
        <w:rPr>
          <w:lang w:val="en-US"/>
        </w:rPr>
      </w:pPr>
    </w:p>
    <w:p w:rsidR="00636E3D" w:rsidRPr="004468CB" w:rsidRDefault="00636E3D" w:rsidP="00BD7C05">
      <w:pPr>
        <w:numPr>
          <w:ilvl w:val="0"/>
          <w:numId w:val="21"/>
        </w:numPr>
        <w:rPr>
          <w:lang w:val="en-US"/>
        </w:rPr>
      </w:pPr>
      <w:r w:rsidRPr="004468CB">
        <w:rPr>
          <w:lang w:val="en-US"/>
        </w:rPr>
        <w:t>Bunkering procedures for all ships require that ..................... communication should be maintained with the shore/barge staff in charge of the transfer.</w:t>
      </w:r>
    </w:p>
    <w:p w:rsidR="00636E3D" w:rsidRPr="004468CB" w:rsidRDefault="00636E3D" w:rsidP="00BD7C05">
      <w:pPr>
        <w:numPr>
          <w:ilvl w:val="1"/>
          <w:numId w:val="21"/>
        </w:numPr>
        <w:rPr>
          <w:lang w:val="en-US"/>
        </w:rPr>
      </w:pPr>
      <w:r w:rsidRPr="004468CB">
        <w:rPr>
          <w:lang w:val="en-US"/>
        </w:rPr>
        <w:t>Continuous</w:t>
      </w:r>
    </w:p>
    <w:p w:rsidR="00636E3D" w:rsidRPr="004468CB" w:rsidRDefault="00636E3D" w:rsidP="00BD7C05">
      <w:pPr>
        <w:numPr>
          <w:ilvl w:val="1"/>
          <w:numId w:val="21"/>
        </w:numPr>
        <w:rPr>
          <w:lang w:val="en-US"/>
        </w:rPr>
      </w:pPr>
      <w:r w:rsidRPr="004468CB">
        <w:rPr>
          <w:lang w:val="en-US"/>
        </w:rPr>
        <w:t>Frequent</w:t>
      </w:r>
    </w:p>
    <w:p w:rsidR="00636E3D" w:rsidRPr="004468CB" w:rsidRDefault="00636E3D" w:rsidP="00BD7C05">
      <w:pPr>
        <w:numPr>
          <w:ilvl w:val="1"/>
          <w:numId w:val="21"/>
        </w:numPr>
        <w:rPr>
          <w:lang w:val="en-US"/>
        </w:rPr>
      </w:pPr>
      <w:r w:rsidRPr="004468CB">
        <w:rPr>
          <w:lang w:val="en-US"/>
        </w:rPr>
        <w:t>Occasional</w:t>
      </w:r>
    </w:p>
    <w:p w:rsidR="00636E3D" w:rsidRPr="004468CB" w:rsidRDefault="00636E3D" w:rsidP="00BD7C05">
      <w:pPr>
        <w:numPr>
          <w:ilvl w:val="1"/>
          <w:numId w:val="21"/>
        </w:numPr>
        <w:rPr>
          <w:lang w:val="en-US"/>
        </w:rPr>
      </w:pPr>
      <w:r w:rsidRPr="004468CB">
        <w:rPr>
          <w:lang w:val="en-US"/>
        </w:rPr>
        <w:t>intermittent</w:t>
      </w:r>
    </w:p>
    <w:p w:rsidR="00636E3D" w:rsidRPr="004468CB" w:rsidRDefault="00636E3D" w:rsidP="00D96F0A">
      <w:pPr>
        <w:rPr>
          <w:lang w:val="en-US"/>
        </w:rPr>
      </w:pPr>
    </w:p>
    <w:p w:rsidR="00636E3D" w:rsidRPr="004468CB" w:rsidRDefault="00636E3D" w:rsidP="00BD7C05">
      <w:pPr>
        <w:numPr>
          <w:ilvl w:val="0"/>
          <w:numId w:val="21"/>
        </w:numPr>
        <w:rPr>
          <w:lang w:val="en-US"/>
        </w:rPr>
      </w:pPr>
      <w:r w:rsidRPr="004468CB">
        <w:rPr>
          <w:lang w:val="en-US"/>
        </w:rPr>
        <w:t>In accordance with SOLAS and some international regulations, certain important functions shall always be tested prior to arrival and departure. What functions?</w:t>
      </w:r>
    </w:p>
    <w:p w:rsidR="00636E3D" w:rsidRPr="004468CB" w:rsidRDefault="00636E3D" w:rsidP="00BD7C05">
      <w:pPr>
        <w:numPr>
          <w:ilvl w:val="1"/>
          <w:numId w:val="21"/>
        </w:numPr>
        <w:rPr>
          <w:lang w:val="en-US"/>
        </w:rPr>
      </w:pPr>
      <w:r w:rsidRPr="004468CB">
        <w:rPr>
          <w:lang w:val="en-US"/>
        </w:rPr>
        <w:t>All mentioned function</w:t>
      </w:r>
    </w:p>
    <w:p w:rsidR="00636E3D" w:rsidRPr="004468CB" w:rsidRDefault="00636E3D" w:rsidP="00BD7C05">
      <w:pPr>
        <w:numPr>
          <w:ilvl w:val="1"/>
          <w:numId w:val="21"/>
        </w:numPr>
        <w:rPr>
          <w:lang w:val="en-US"/>
        </w:rPr>
      </w:pPr>
      <w:r w:rsidRPr="004468CB">
        <w:rPr>
          <w:lang w:val="en-US"/>
        </w:rPr>
        <w:t>Steering machinery and control functions</w:t>
      </w:r>
    </w:p>
    <w:p w:rsidR="00636E3D" w:rsidRPr="004468CB" w:rsidRDefault="00636E3D" w:rsidP="00BD7C05">
      <w:pPr>
        <w:numPr>
          <w:ilvl w:val="1"/>
          <w:numId w:val="21"/>
        </w:numPr>
        <w:rPr>
          <w:lang w:val="en-US"/>
        </w:rPr>
      </w:pPr>
      <w:r w:rsidRPr="004468CB">
        <w:rPr>
          <w:lang w:val="en-US"/>
        </w:rPr>
        <w:t>Generator plants and control functions</w:t>
      </w:r>
    </w:p>
    <w:p w:rsidR="00636E3D" w:rsidRPr="004468CB" w:rsidRDefault="00636E3D" w:rsidP="00BD7C05">
      <w:pPr>
        <w:numPr>
          <w:ilvl w:val="1"/>
          <w:numId w:val="21"/>
        </w:numPr>
        <w:rPr>
          <w:lang w:val="en-US"/>
        </w:rPr>
      </w:pPr>
      <w:r w:rsidRPr="004468CB">
        <w:rPr>
          <w:lang w:val="en-US"/>
        </w:rPr>
        <w:t>Propulsion machinery and control functions</w:t>
      </w:r>
    </w:p>
    <w:p w:rsidR="00636E3D" w:rsidRPr="004468CB" w:rsidRDefault="00636E3D" w:rsidP="00D96F0A">
      <w:pPr>
        <w:rPr>
          <w:lang w:val="en-US"/>
        </w:rPr>
      </w:pPr>
    </w:p>
    <w:p w:rsidR="00636E3D" w:rsidRPr="004468CB" w:rsidRDefault="00636E3D" w:rsidP="00BD7C05">
      <w:pPr>
        <w:numPr>
          <w:ilvl w:val="0"/>
          <w:numId w:val="21"/>
        </w:numPr>
        <w:rPr>
          <w:lang w:val="en-US"/>
        </w:rPr>
      </w:pPr>
      <w:r w:rsidRPr="004468CB">
        <w:rPr>
          <w:lang w:val="en-US"/>
        </w:rPr>
        <w:t>When the</w:t>
      </w:r>
      <w:r>
        <w:rPr>
          <w:lang w:val="en-US"/>
        </w:rPr>
        <w:t xml:space="preserve"> temperature of lubricating oil</w:t>
      </w:r>
      <w:r w:rsidRPr="004468CB">
        <w:rPr>
          <w:lang w:val="en-US"/>
        </w:rPr>
        <w:t xml:space="preserve"> is lowered, an increase will occur in the:</w:t>
      </w:r>
    </w:p>
    <w:p w:rsidR="00636E3D" w:rsidRPr="004468CB" w:rsidRDefault="00636E3D" w:rsidP="00BD7C05">
      <w:pPr>
        <w:numPr>
          <w:ilvl w:val="1"/>
          <w:numId w:val="21"/>
        </w:numPr>
        <w:rPr>
          <w:lang w:val="en-US"/>
        </w:rPr>
      </w:pPr>
      <w:r w:rsidRPr="004468CB">
        <w:rPr>
          <w:lang w:val="en-US"/>
        </w:rPr>
        <w:t>Viscosity.</w:t>
      </w:r>
    </w:p>
    <w:p w:rsidR="00636E3D" w:rsidRPr="004468CB" w:rsidRDefault="00636E3D" w:rsidP="00BD7C05">
      <w:pPr>
        <w:numPr>
          <w:ilvl w:val="1"/>
          <w:numId w:val="21"/>
        </w:numPr>
        <w:rPr>
          <w:lang w:val="en-US"/>
        </w:rPr>
      </w:pPr>
      <w:r w:rsidRPr="004468CB">
        <w:rPr>
          <w:lang w:val="en-US"/>
        </w:rPr>
        <w:t>Flash point.</w:t>
      </w:r>
    </w:p>
    <w:p w:rsidR="00636E3D" w:rsidRPr="004468CB" w:rsidRDefault="00636E3D" w:rsidP="00BD7C05">
      <w:pPr>
        <w:numPr>
          <w:ilvl w:val="1"/>
          <w:numId w:val="21"/>
        </w:numPr>
        <w:rPr>
          <w:lang w:val="en-US"/>
        </w:rPr>
      </w:pPr>
      <w:r w:rsidRPr="004468CB">
        <w:rPr>
          <w:lang w:val="en-US"/>
        </w:rPr>
        <w:t>Concentration of contaminants.</w:t>
      </w:r>
    </w:p>
    <w:p w:rsidR="00636E3D" w:rsidRDefault="00636E3D" w:rsidP="00BD7C05">
      <w:pPr>
        <w:numPr>
          <w:ilvl w:val="1"/>
          <w:numId w:val="21"/>
        </w:numPr>
        <w:rPr>
          <w:lang w:val="en-US"/>
        </w:rPr>
      </w:pPr>
      <w:r w:rsidRPr="004468CB">
        <w:rPr>
          <w:lang w:val="en-US"/>
        </w:rPr>
        <w:t>Pour point.</w:t>
      </w:r>
    </w:p>
    <w:p w:rsidR="00636E3D" w:rsidRPr="004468CB" w:rsidRDefault="00636E3D" w:rsidP="00D96F0A">
      <w:pPr>
        <w:ind w:left="1440"/>
        <w:rPr>
          <w:lang w:val="en-US"/>
        </w:rPr>
      </w:pPr>
    </w:p>
    <w:p w:rsidR="00636E3D" w:rsidRPr="004468CB" w:rsidRDefault="00636E3D" w:rsidP="00D96F0A">
      <w:pPr>
        <w:rPr>
          <w:lang w:val="en-US"/>
        </w:rPr>
      </w:pPr>
    </w:p>
    <w:p w:rsidR="00636E3D" w:rsidRDefault="00636E3D" w:rsidP="00D96F0A">
      <w:pPr>
        <w:rPr>
          <w:b/>
          <w:i/>
          <w:lang w:val="en-US"/>
        </w:rPr>
      </w:pPr>
      <w:r>
        <w:rPr>
          <w:b/>
          <w:i/>
          <w:lang w:val="uk-UA"/>
        </w:rPr>
        <w:t xml:space="preserve">4. </w:t>
      </w:r>
      <w:r>
        <w:rPr>
          <w:b/>
          <w:i/>
          <w:lang w:val="en-US"/>
        </w:rPr>
        <w:t>Translate the following sentences</w:t>
      </w:r>
      <w:r w:rsidRPr="00673354">
        <w:rPr>
          <w:b/>
          <w:i/>
          <w:lang w:val="en-US"/>
        </w:rPr>
        <w:t xml:space="preserve"> (</w:t>
      </w:r>
      <w:r>
        <w:rPr>
          <w:b/>
          <w:i/>
          <w:lang w:val="en-US"/>
        </w:rPr>
        <w:t>topic “In-situ repairs”):</w:t>
      </w:r>
    </w:p>
    <w:p w:rsidR="00636E3D" w:rsidRDefault="00636E3D" w:rsidP="00D96F0A">
      <w:pPr>
        <w:rPr>
          <w:b/>
          <w:i/>
          <w:lang w:val="en-US"/>
        </w:rPr>
      </w:pPr>
    </w:p>
    <w:p w:rsidR="00636E3D" w:rsidRDefault="00636E3D" w:rsidP="00BD7C05">
      <w:pPr>
        <w:pStyle w:val="ListParagraph"/>
        <w:numPr>
          <w:ilvl w:val="0"/>
          <w:numId w:val="22"/>
        </w:numPr>
      </w:pPr>
      <w:r>
        <w:t>Важно, чтобы все основные параметры непрерывно проверялись.</w:t>
      </w:r>
    </w:p>
    <w:p w:rsidR="00636E3D" w:rsidRDefault="00636E3D" w:rsidP="00BD7C05">
      <w:pPr>
        <w:pStyle w:val="ListParagraph"/>
        <w:numPr>
          <w:ilvl w:val="0"/>
          <w:numId w:val="22"/>
        </w:numPr>
      </w:pPr>
      <w:r>
        <w:t>Переборка поршней главных двигателей и рамовых подшипников проводится на борту механиками, когда судно находится в порту достаточно долго.</w:t>
      </w:r>
    </w:p>
    <w:p w:rsidR="00636E3D" w:rsidRDefault="00636E3D" w:rsidP="00BD7C05">
      <w:pPr>
        <w:pStyle w:val="ListParagraph"/>
        <w:numPr>
          <w:ilvl w:val="0"/>
          <w:numId w:val="22"/>
        </w:numPr>
      </w:pPr>
      <w:r>
        <w:t>Цилиндр и каждая пара подшипников вскрываются и проверяются инспектором классификационного общества, если он есть в данном порту.</w:t>
      </w:r>
    </w:p>
    <w:p w:rsidR="00636E3D" w:rsidRDefault="00636E3D" w:rsidP="00BD7C05">
      <w:pPr>
        <w:pStyle w:val="ListParagraph"/>
        <w:numPr>
          <w:ilvl w:val="0"/>
          <w:numId w:val="22"/>
        </w:numPr>
      </w:pPr>
      <w:r>
        <w:t>Переборка насосов и вспомогательных двигателей проводится в порту аналогично.</w:t>
      </w:r>
    </w:p>
    <w:p w:rsidR="00636E3D" w:rsidRDefault="00636E3D" w:rsidP="00BD7C05">
      <w:pPr>
        <w:pStyle w:val="ListParagraph"/>
        <w:numPr>
          <w:ilvl w:val="0"/>
          <w:numId w:val="22"/>
        </w:numPr>
      </w:pPr>
      <w:r>
        <w:t>Если установлены запасные насосы, один из каждой пары можно перебирать в море.</w:t>
      </w:r>
    </w:p>
    <w:p w:rsidR="00636E3D" w:rsidRDefault="00636E3D" w:rsidP="00BD7C05">
      <w:pPr>
        <w:pStyle w:val="ListParagraph"/>
        <w:numPr>
          <w:ilvl w:val="0"/>
          <w:numId w:val="22"/>
        </w:numPr>
      </w:pPr>
      <w:r>
        <w:t>В море может также производиться периодическая переборка запасных клапанов.</w:t>
      </w:r>
    </w:p>
    <w:p w:rsidR="00636E3D" w:rsidRPr="00B227E4" w:rsidRDefault="00636E3D" w:rsidP="00D96F0A">
      <w:pPr>
        <w:pStyle w:val="ListParagraph"/>
        <w:ind w:left="360"/>
      </w:pPr>
    </w:p>
    <w:p w:rsidR="00636E3D" w:rsidRPr="00B227E4" w:rsidRDefault="00636E3D" w:rsidP="00D96F0A">
      <w:pPr>
        <w:pStyle w:val="ListParagraph"/>
        <w:ind w:left="360"/>
      </w:pPr>
    </w:p>
    <w:p w:rsidR="00636E3D" w:rsidRDefault="00636E3D" w:rsidP="00D96F0A">
      <w:pPr>
        <w:rPr>
          <w:b/>
          <w:i/>
          <w:lang w:val="uk-UA"/>
        </w:rPr>
      </w:pPr>
    </w:p>
    <w:p w:rsidR="00636E3D" w:rsidRDefault="00636E3D" w:rsidP="00D96F0A">
      <w:pPr>
        <w:rPr>
          <w:b/>
          <w:i/>
          <w:lang w:val="uk-UA"/>
        </w:rPr>
      </w:pPr>
    </w:p>
    <w:p w:rsidR="00636E3D" w:rsidRDefault="00636E3D" w:rsidP="00D96F0A">
      <w:pPr>
        <w:rPr>
          <w:b/>
          <w:i/>
          <w:lang w:val="uk-UA"/>
        </w:rPr>
      </w:pPr>
    </w:p>
    <w:p w:rsidR="00636E3D" w:rsidRDefault="00636E3D" w:rsidP="00D96F0A">
      <w:pPr>
        <w:rPr>
          <w:b/>
          <w:i/>
          <w:lang w:val="uk-UA"/>
        </w:rPr>
      </w:pPr>
    </w:p>
    <w:p w:rsidR="00636E3D" w:rsidRDefault="00636E3D" w:rsidP="00D96F0A">
      <w:pPr>
        <w:rPr>
          <w:b/>
          <w:i/>
          <w:lang w:val="uk-UA"/>
        </w:rPr>
      </w:pPr>
    </w:p>
    <w:p w:rsidR="00636E3D" w:rsidRPr="006A76F9" w:rsidRDefault="00636E3D" w:rsidP="007B7A7C">
      <w:pPr>
        <w:pStyle w:val="Caption"/>
        <w:rPr>
          <w:b w:val="0"/>
          <w:sz w:val="24"/>
          <w:szCs w:val="24"/>
        </w:rPr>
      </w:pPr>
      <w:r w:rsidRPr="006A76F9">
        <w:rPr>
          <w:b w:val="0"/>
          <w:sz w:val="24"/>
          <w:szCs w:val="24"/>
        </w:rPr>
        <w:t>МІНІСТЕРСТВО ОСВІТИ І НАУКИ УКРАЇНИ</w:t>
      </w:r>
    </w:p>
    <w:p w:rsidR="00636E3D" w:rsidRPr="006A76F9" w:rsidRDefault="00636E3D" w:rsidP="007B7A7C">
      <w:pPr>
        <w:jc w:val="center"/>
        <w:rPr>
          <w:caps/>
        </w:rPr>
      </w:pPr>
      <w:r w:rsidRPr="006A76F9">
        <w:rPr>
          <w:caps/>
        </w:rPr>
        <w:t>Державний університет інфраструктури та технологій</w:t>
      </w:r>
    </w:p>
    <w:p w:rsidR="00636E3D" w:rsidRDefault="00636E3D" w:rsidP="007B7A7C">
      <w:pPr>
        <w:jc w:val="center"/>
        <w:rPr>
          <w:u w:val="single"/>
        </w:rPr>
      </w:pPr>
      <w:r w:rsidRPr="006A76F9">
        <w:rPr>
          <w:u w:val="single"/>
        </w:rPr>
        <w:t>ДУНАЙСЬКИЙ ФАКУЛЬТЕТ МОРСЬКОГО ТА РІЧКОВОГО ТРАНСПОРТУ</w:t>
      </w:r>
    </w:p>
    <w:p w:rsidR="00636E3D" w:rsidRPr="006A76F9" w:rsidRDefault="00636E3D" w:rsidP="007B7A7C">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7B7A7C">
      <w:pPr>
        <w:jc w:val="center"/>
        <w:rPr>
          <w:b/>
        </w:rPr>
      </w:pPr>
      <w:r w:rsidRPr="006A76F9">
        <w:rPr>
          <w:b/>
        </w:rPr>
        <w:t>З дисципліни «Англійська мова за професійним спрямуванням»</w:t>
      </w:r>
    </w:p>
    <w:p w:rsidR="00636E3D" w:rsidRPr="002666EC" w:rsidRDefault="00636E3D" w:rsidP="007B7A7C">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7B7A7C">
      <w:pPr>
        <w:pStyle w:val="Style5"/>
        <w:widowControl/>
        <w:spacing w:line="240" w:lineRule="exact"/>
        <w:jc w:val="left"/>
      </w:pPr>
    </w:p>
    <w:p w:rsidR="00636E3D" w:rsidRDefault="00636E3D" w:rsidP="007B7A7C">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uk-UA" w:eastAsia="en-US"/>
        </w:rPr>
        <w:t>9</w:t>
      </w:r>
    </w:p>
    <w:p w:rsidR="00636E3D" w:rsidRPr="009D0012" w:rsidRDefault="00636E3D" w:rsidP="007B7A7C">
      <w:pPr>
        <w:pStyle w:val="Style5"/>
        <w:widowControl/>
        <w:spacing w:before="29" w:line="240" w:lineRule="auto"/>
        <w:jc w:val="left"/>
        <w:outlineLvl w:val="0"/>
        <w:rPr>
          <w:rStyle w:val="FontStyle27"/>
          <w:bCs/>
          <w:szCs w:val="22"/>
          <w:lang w:val="uk-UA" w:eastAsia="en-US"/>
        </w:rPr>
      </w:pPr>
    </w:p>
    <w:p w:rsidR="00636E3D" w:rsidRPr="002E4C69" w:rsidRDefault="00636E3D" w:rsidP="00BD7C05">
      <w:pPr>
        <w:pStyle w:val="ListParagraph"/>
        <w:numPr>
          <w:ilvl w:val="0"/>
          <w:numId w:val="25"/>
        </w:numPr>
        <w:rPr>
          <w:b/>
          <w:i/>
          <w:lang w:val="uk-UA"/>
        </w:rPr>
      </w:pPr>
      <w:r>
        <w:rPr>
          <w:b/>
          <w:i/>
          <w:lang w:val="en-US"/>
        </w:rPr>
        <w:t>Give English equivalents to the following words and phrases (topic “Repairs. Contract”):</w:t>
      </w:r>
    </w:p>
    <w:p w:rsidR="00636E3D" w:rsidRPr="002E4C69" w:rsidRDefault="00636E3D" w:rsidP="007B7A7C">
      <w:pPr>
        <w:pStyle w:val="ListParagraph"/>
        <w:rPr>
          <w:b/>
          <w:i/>
          <w:lang w:val="uk-UA"/>
        </w:rPr>
      </w:pPr>
    </w:p>
    <w:p w:rsidR="00636E3D" w:rsidRPr="002E4C69" w:rsidRDefault="00636E3D" w:rsidP="00BD7C05">
      <w:pPr>
        <w:pStyle w:val="ListParagraph"/>
        <w:numPr>
          <w:ilvl w:val="0"/>
          <w:numId w:val="27"/>
        </w:numPr>
        <w:rPr>
          <w:lang w:val="uk-UA"/>
        </w:rPr>
      </w:pPr>
      <w:r>
        <w:t>Заключать контракт;</w:t>
      </w:r>
    </w:p>
    <w:p w:rsidR="00636E3D" w:rsidRPr="002E4C69" w:rsidRDefault="00636E3D" w:rsidP="00BD7C05">
      <w:pPr>
        <w:pStyle w:val="ListParagraph"/>
        <w:numPr>
          <w:ilvl w:val="0"/>
          <w:numId w:val="27"/>
        </w:numPr>
        <w:rPr>
          <w:lang w:val="uk-UA"/>
        </w:rPr>
      </w:pPr>
      <w:r>
        <w:t>Выполнить заказ;</w:t>
      </w:r>
    </w:p>
    <w:p w:rsidR="00636E3D" w:rsidRPr="002E4C69" w:rsidRDefault="00636E3D" w:rsidP="00BD7C05">
      <w:pPr>
        <w:pStyle w:val="ListParagraph"/>
        <w:numPr>
          <w:ilvl w:val="0"/>
          <w:numId w:val="27"/>
        </w:numPr>
        <w:rPr>
          <w:lang w:val="uk-UA"/>
        </w:rPr>
      </w:pPr>
      <w:r>
        <w:t>Обеспечить запасными частями;</w:t>
      </w:r>
    </w:p>
    <w:p w:rsidR="00636E3D" w:rsidRPr="002507ED" w:rsidRDefault="00636E3D" w:rsidP="00BD7C05">
      <w:pPr>
        <w:pStyle w:val="ListParagraph"/>
        <w:numPr>
          <w:ilvl w:val="0"/>
          <w:numId w:val="27"/>
        </w:numPr>
        <w:rPr>
          <w:lang w:val="uk-UA"/>
        </w:rPr>
      </w:pPr>
      <w:r>
        <w:t>Начало ремонта;</w:t>
      </w:r>
    </w:p>
    <w:p w:rsidR="00636E3D" w:rsidRDefault="00636E3D" w:rsidP="00BD7C05">
      <w:pPr>
        <w:pStyle w:val="ListParagraph"/>
        <w:numPr>
          <w:ilvl w:val="0"/>
          <w:numId w:val="27"/>
        </w:numPr>
        <w:rPr>
          <w:lang w:val="uk-UA"/>
        </w:rPr>
      </w:pPr>
      <w:r>
        <w:rPr>
          <w:lang w:val="uk-UA"/>
        </w:rPr>
        <w:t>Соответствовать техническим условиям контракта.</w:t>
      </w:r>
    </w:p>
    <w:p w:rsidR="00636E3D" w:rsidRDefault="00636E3D" w:rsidP="007B7A7C">
      <w:pPr>
        <w:pStyle w:val="ListParagraph"/>
        <w:ind w:left="1440"/>
        <w:rPr>
          <w:lang w:val="uk-UA"/>
        </w:rPr>
      </w:pPr>
    </w:p>
    <w:p w:rsidR="00636E3D" w:rsidRDefault="00636E3D" w:rsidP="007B7A7C">
      <w:pPr>
        <w:rPr>
          <w:b/>
          <w:i/>
          <w:lang w:val="en-US"/>
        </w:rPr>
      </w:pPr>
      <w:r>
        <w:rPr>
          <w:lang w:val="en-US"/>
        </w:rPr>
        <w:t xml:space="preserve">         </w:t>
      </w:r>
      <w:r>
        <w:rPr>
          <w:b/>
          <w:i/>
          <w:lang w:val="en-US"/>
        </w:rPr>
        <w:t xml:space="preserve">2. </w:t>
      </w:r>
      <w:r>
        <w:rPr>
          <w:b/>
          <w:i/>
          <w:lang w:val="uk-UA"/>
        </w:rPr>
        <w:t xml:space="preserve"> </w:t>
      </w:r>
      <w:r>
        <w:rPr>
          <w:b/>
          <w:i/>
          <w:lang w:val="en-US"/>
        </w:rPr>
        <w:t>Find the correct answer:</w:t>
      </w:r>
    </w:p>
    <w:p w:rsidR="00636E3D" w:rsidRDefault="00636E3D" w:rsidP="00D96F0A">
      <w:pPr>
        <w:rPr>
          <w:b/>
          <w:i/>
          <w:lang w:val="uk-UA"/>
        </w:rPr>
      </w:pPr>
    </w:p>
    <w:p w:rsidR="00636E3D" w:rsidRPr="004B78D0" w:rsidRDefault="00636E3D" w:rsidP="00BD7C05">
      <w:pPr>
        <w:numPr>
          <w:ilvl w:val="0"/>
          <w:numId w:val="26"/>
        </w:numPr>
        <w:rPr>
          <w:lang w:val="en-US"/>
        </w:rPr>
      </w:pPr>
      <w:r w:rsidRPr="004B78D0">
        <w:rPr>
          <w:lang w:val="en-US"/>
        </w:rPr>
        <w:t>At sea, water is self-drained from an exposed deck by.........</w:t>
      </w:r>
    </w:p>
    <w:p w:rsidR="00636E3D" w:rsidRPr="004B78D0" w:rsidRDefault="00636E3D" w:rsidP="00BD7C05">
      <w:pPr>
        <w:numPr>
          <w:ilvl w:val="1"/>
          <w:numId w:val="26"/>
        </w:numPr>
        <w:rPr>
          <w:lang w:val="en-US"/>
        </w:rPr>
      </w:pPr>
      <w:r w:rsidRPr="004B78D0">
        <w:rPr>
          <w:lang w:val="en-US"/>
        </w:rPr>
        <w:t>discharge pipes.</w:t>
      </w:r>
    </w:p>
    <w:p w:rsidR="00636E3D" w:rsidRPr="004B78D0" w:rsidRDefault="00636E3D" w:rsidP="00BD7C05">
      <w:pPr>
        <w:numPr>
          <w:ilvl w:val="1"/>
          <w:numId w:val="26"/>
        </w:numPr>
        <w:rPr>
          <w:lang w:val="en-US"/>
        </w:rPr>
      </w:pPr>
      <w:r w:rsidRPr="004B78D0">
        <w:rPr>
          <w:lang w:val="en-US"/>
        </w:rPr>
        <w:t>side scuttles.</w:t>
      </w:r>
    </w:p>
    <w:p w:rsidR="00636E3D" w:rsidRPr="004B78D0" w:rsidRDefault="00636E3D" w:rsidP="00BD7C05">
      <w:pPr>
        <w:numPr>
          <w:ilvl w:val="1"/>
          <w:numId w:val="26"/>
        </w:numPr>
        <w:rPr>
          <w:lang w:val="en-US"/>
        </w:rPr>
      </w:pPr>
      <w:r w:rsidRPr="004B78D0">
        <w:rPr>
          <w:lang w:val="en-US"/>
        </w:rPr>
        <w:t>freeing ports.</w:t>
      </w:r>
    </w:p>
    <w:p w:rsidR="00636E3D" w:rsidRPr="004B78D0" w:rsidRDefault="00636E3D" w:rsidP="00BD7C05">
      <w:pPr>
        <w:numPr>
          <w:ilvl w:val="1"/>
          <w:numId w:val="26"/>
        </w:numPr>
        <w:rPr>
          <w:lang w:val="en-US"/>
        </w:rPr>
      </w:pPr>
      <w:r w:rsidRPr="004B78D0">
        <w:rPr>
          <w:lang w:val="en-US"/>
        </w:rPr>
        <w:t>drain valves.</w:t>
      </w:r>
    </w:p>
    <w:p w:rsidR="00636E3D" w:rsidRPr="004B78D0" w:rsidRDefault="00636E3D" w:rsidP="007B7A7C">
      <w:pPr>
        <w:rPr>
          <w:lang w:val="en-US"/>
        </w:rPr>
      </w:pPr>
    </w:p>
    <w:p w:rsidR="00636E3D" w:rsidRPr="004B78D0" w:rsidRDefault="00636E3D" w:rsidP="00BD7C05">
      <w:pPr>
        <w:numPr>
          <w:ilvl w:val="0"/>
          <w:numId w:val="26"/>
        </w:numPr>
        <w:rPr>
          <w:lang w:val="en-US"/>
        </w:rPr>
      </w:pPr>
      <w:r w:rsidRPr="004B78D0">
        <w:rPr>
          <w:lang w:val="en-US"/>
        </w:rPr>
        <w:t>What is a drawing used to identify individual strakes and plates called?</w:t>
      </w:r>
    </w:p>
    <w:p w:rsidR="00636E3D" w:rsidRPr="004B78D0" w:rsidRDefault="00636E3D" w:rsidP="00BD7C05">
      <w:pPr>
        <w:numPr>
          <w:ilvl w:val="1"/>
          <w:numId w:val="26"/>
        </w:numPr>
        <w:rPr>
          <w:lang w:val="en-US"/>
        </w:rPr>
      </w:pPr>
      <w:r w:rsidRPr="004B78D0">
        <w:rPr>
          <w:lang w:val="en-US"/>
        </w:rPr>
        <w:t>Construction Drawing</w:t>
      </w:r>
    </w:p>
    <w:p w:rsidR="00636E3D" w:rsidRPr="004B78D0" w:rsidRDefault="00636E3D" w:rsidP="00BD7C05">
      <w:pPr>
        <w:numPr>
          <w:ilvl w:val="1"/>
          <w:numId w:val="26"/>
        </w:numPr>
        <w:rPr>
          <w:lang w:val="en-US"/>
        </w:rPr>
      </w:pPr>
      <w:r w:rsidRPr="004B78D0">
        <w:rPr>
          <w:lang w:val="en-US"/>
        </w:rPr>
        <w:t>Sheer Profile</w:t>
      </w:r>
    </w:p>
    <w:p w:rsidR="00636E3D" w:rsidRPr="004B78D0" w:rsidRDefault="00636E3D" w:rsidP="00BD7C05">
      <w:pPr>
        <w:numPr>
          <w:ilvl w:val="1"/>
          <w:numId w:val="26"/>
        </w:numPr>
      </w:pPr>
      <w:r w:rsidRPr="004B78D0">
        <w:rPr>
          <w:lang w:val="en-US"/>
        </w:rPr>
        <w:t>Shell Expansion Plan</w:t>
      </w:r>
    </w:p>
    <w:p w:rsidR="00636E3D" w:rsidRPr="004B78D0" w:rsidRDefault="00636E3D" w:rsidP="00BD7C05">
      <w:pPr>
        <w:numPr>
          <w:ilvl w:val="1"/>
          <w:numId w:val="26"/>
        </w:numPr>
      </w:pPr>
      <w:r w:rsidRPr="004B78D0">
        <w:t>Body Plan</w:t>
      </w:r>
    </w:p>
    <w:p w:rsidR="00636E3D" w:rsidRPr="004B78D0" w:rsidRDefault="00636E3D" w:rsidP="007B7A7C"/>
    <w:p w:rsidR="00636E3D" w:rsidRPr="004B78D0" w:rsidRDefault="00636E3D" w:rsidP="00BD7C05">
      <w:pPr>
        <w:numPr>
          <w:ilvl w:val="0"/>
          <w:numId w:val="26"/>
        </w:numPr>
        <w:rPr>
          <w:lang w:val="en-US"/>
        </w:rPr>
      </w:pPr>
      <w:r w:rsidRPr="004B78D0">
        <w:rPr>
          <w:lang w:val="en-US"/>
        </w:rPr>
        <w:t>TAN, total acid number is the:</w:t>
      </w:r>
    </w:p>
    <w:p w:rsidR="00636E3D" w:rsidRPr="004B78D0" w:rsidRDefault="00636E3D" w:rsidP="00BD7C05">
      <w:pPr>
        <w:numPr>
          <w:ilvl w:val="1"/>
          <w:numId w:val="26"/>
        </w:numPr>
        <w:rPr>
          <w:lang w:val="en-US"/>
        </w:rPr>
      </w:pPr>
      <w:r w:rsidRPr="004B78D0">
        <w:rPr>
          <w:lang w:val="en-US"/>
        </w:rPr>
        <w:t>Total content of organic and inorganic acids in the oil.</w:t>
      </w:r>
    </w:p>
    <w:p w:rsidR="00636E3D" w:rsidRPr="004B78D0" w:rsidRDefault="00636E3D" w:rsidP="00BD7C05">
      <w:pPr>
        <w:numPr>
          <w:ilvl w:val="1"/>
          <w:numId w:val="26"/>
        </w:numPr>
        <w:rPr>
          <w:lang w:val="en-US"/>
        </w:rPr>
      </w:pPr>
      <w:r w:rsidRPr="004B78D0">
        <w:rPr>
          <w:lang w:val="en-US"/>
        </w:rPr>
        <w:t>Amount of remaining alkalinity in the oil.</w:t>
      </w:r>
    </w:p>
    <w:p w:rsidR="00636E3D" w:rsidRPr="004B78D0" w:rsidRDefault="00636E3D" w:rsidP="00BD7C05">
      <w:pPr>
        <w:numPr>
          <w:ilvl w:val="1"/>
          <w:numId w:val="26"/>
        </w:numPr>
        <w:rPr>
          <w:lang w:val="en-US"/>
        </w:rPr>
      </w:pPr>
      <w:r w:rsidRPr="004B78D0">
        <w:rPr>
          <w:lang w:val="en-US"/>
        </w:rPr>
        <w:t>Total content of inorganic acids in the oil.</w:t>
      </w:r>
    </w:p>
    <w:p w:rsidR="00636E3D" w:rsidRPr="004B78D0" w:rsidRDefault="00636E3D" w:rsidP="00BD7C05">
      <w:pPr>
        <w:numPr>
          <w:ilvl w:val="1"/>
          <w:numId w:val="26"/>
        </w:numPr>
        <w:rPr>
          <w:lang w:val="en-US"/>
        </w:rPr>
      </w:pPr>
      <w:r w:rsidRPr="004B78D0">
        <w:rPr>
          <w:lang w:val="en-US"/>
        </w:rPr>
        <w:t>Total content of organic acids in the oil.</w:t>
      </w:r>
    </w:p>
    <w:p w:rsidR="00636E3D" w:rsidRPr="004B78D0" w:rsidRDefault="00636E3D" w:rsidP="007B7A7C">
      <w:pPr>
        <w:rPr>
          <w:lang w:val="en-US"/>
        </w:rPr>
      </w:pPr>
    </w:p>
    <w:p w:rsidR="00636E3D" w:rsidRPr="004B78D0" w:rsidRDefault="00636E3D" w:rsidP="00BD7C05">
      <w:pPr>
        <w:numPr>
          <w:ilvl w:val="0"/>
          <w:numId w:val="26"/>
        </w:numPr>
        <w:rPr>
          <w:lang w:val="en-US"/>
        </w:rPr>
      </w:pPr>
      <w:r w:rsidRPr="004B78D0">
        <w:rPr>
          <w:lang w:val="en-US"/>
        </w:rPr>
        <w:t>A decrease in the viscosity of the lubricating oil in a trunk engine may be due to dilution by:</w:t>
      </w:r>
    </w:p>
    <w:p w:rsidR="00636E3D" w:rsidRPr="004B78D0" w:rsidRDefault="00636E3D" w:rsidP="00BD7C05">
      <w:pPr>
        <w:numPr>
          <w:ilvl w:val="1"/>
          <w:numId w:val="26"/>
        </w:numPr>
        <w:rPr>
          <w:lang w:val="en-US"/>
        </w:rPr>
      </w:pPr>
      <w:r w:rsidRPr="004B78D0">
        <w:rPr>
          <w:lang w:val="en-US"/>
        </w:rPr>
        <w:t>Diesel oil.</w:t>
      </w:r>
    </w:p>
    <w:p w:rsidR="00636E3D" w:rsidRPr="004B78D0" w:rsidRDefault="00636E3D" w:rsidP="00BD7C05">
      <w:pPr>
        <w:numPr>
          <w:ilvl w:val="1"/>
          <w:numId w:val="26"/>
        </w:numPr>
        <w:rPr>
          <w:lang w:val="en-US"/>
        </w:rPr>
      </w:pPr>
      <w:r w:rsidRPr="004B78D0">
        <w:rPr>
          <w:lang w:val="en-US"/>
        </w:rPr>
        <w:t>Cylinder oil.</w:t>
      </w:r>
    </w:p>
    <w:p w:rsidR="00636E3D" w:rsidRPr="004B78D0" w:rsidRDefault="00636E3D" w:rsidP="00BD7C05">
      <w:pPr>
        <w:numPr>
          <w:ilvl w:val="1"/>
          <w:numId w:val="26"/>
        </w:numPr>
        <w:rPr>
          <w:lang w:val="en-US"/>
        </w:rPr>
      </w:pPr>
      <w:r w:rsidRPr="004B78D0">
        <w:rPr>
          <w:lang w:val="en-US"/>
        </w:rPr>
        <w:t>Water.</w:t>
      </w:r>
    </w:p>
    <w:p w:rsidR="00636E3D" w:rsidRPr="004B78D0" w:rsidRDefault="00636E3D" w:rsidP="00BD7C05">
      <w:pPr>
        <w:numPr>
          <w:ilvl w:val="1"/>
          <w:numId w:val="26"/>
        </w:numPr>
        <w:rPr>
          <w:lang w:val="en-US"/>
        </w:rPr>
      </w:pPr>
      <w:r w:rsidRPr="004B78D0">
        <w:rPr>
          <w:lang w:val="en-US"/>
        </w:rPr>
        <w:t>Heavy fuel oil.</w:t>
      </w:r>
    </w:p>
    <w:p w:rsidR="00636E3D" w:rsidRPr="004B78D0" w:rsidRDefault="00636E3D" w:rsidP="007B7A7C"/>
    <w:p w:rsidR="00636E3D" w:rsidRPr="004B78D0" w:rsidRDefault="00636E3D" w:rsidP="00BD7C05">
      <w:pPr>
        <w:numPr>
          <w:ilvl w:val="0"/>
          <w:numId w:val="26"/>
        </w:numPr>
        <w:rPr>
          <w:lang w:val="en-US"/>
        </w:rPr>
      </w:pPr>
      <w:r w:rsidRPr="004B78D0">
        <w:rPr>
          <w:lang w:val="en-US"/>
        </w:rPr>
        <w:t xml:space="preserve">What differential pressure would you expect to find across an engine lub.oil filter? </w:t>
      </w:r>
    </w:p>
    <w:p w:rsidR="00636E3D" w:rsidRPr="004B78D0" w:rsidRDefault="00636E3D" w:rsidP="00BD7C05">
      <w:pPr>
        <w:numPr>
          <w:ilvl w:val="1"/>
          <w:numId w:val="26"/>
        </w:numPr>
        <w:rPr>
          <w:lang w:val="en-US"/>
        </w:rPr>
      </w:pPr>
      <w:r w:rsidRPr="004B78D0">
        <w:rPr>
          <w:lang w:val="en-US"/>
        </w:rPr>
        <w:t>0.2 Bar</w:t>
      </w:r>
    </w:p>
    <w:p w:rsidR="00636E3D" w:rsidRPr="004B78D0" w:rsidRDefault="00636E3D" w:rsidP="00BD7C05">
      <w:pPr>
        <w:numPr>
          <w:ilvl w:val="1"/>
          <w:numId w:val="26"/>
        </w:numPr>
        <w:rPr>
          <w:lang w:val="en-US"/>
        </w:rPr>
      </w:pPr>
      <w:r w:rsidRPr="004B78D0">
        <w:rPr>
          <w:lang w:val="en-US"/>
        </w:rPr>
        <w:t>Zero</w:t>
      </w:r>
    </w:p>
    <w:p w:rsidR="00636E3D" w:rsidRPr="004B78D0" w:rsidRDefault="00636E3D" w:rsidP="00BD7C05">
      <w:pPr>
        <w:numPr>
          <w:ilvl w:val="1"/>
          <w:numId w:val="26"/>
        </w:numPr>
        <w:rPr>
          <w:lang w:val="en-US"/>
        </w:rPr>
      </w:pPr>
      <w:r w:rsidRPr="004B78D0">
        <w:rPr>
          <w:lang w:val="en-US"/>
        </w:rPr>
        <w:t>1.2 Bar</w:t>
      </w:r>
    </w:p>
    <w:p w:rsidR="00636E3D" w:rsidRPr="004B78D0" w:rsidRDefault="00636E3D" w:rsidP="00BD7C05">
      <w:pPr>
        <w:numPr>
          <w:ilvl w:val="1"/>
          <w:numId w:val="26"/>
        </w:numPr>
        <w:rPr>
          <w:lang w:val="en-US"/>
        </w:rPr>
      </w:pPr>
      <w:r>
        <w:rPr>
          <w:lang w:val="en-US"/>
        </w:rPr>
        <w:t>4</w:t>
      </w:r>
      <w:r w:rsidRPr="004B78D0">
        <w:rPr>
          <w:lang w:val="en-US"/>
        </w:rPr>
        <w:t>.0 Bar</w:t>
      </w:r>
    </w:p>
    <w:p w:rsidR="00636E3D" w:rsidRPr="004B78D0" w:rsidRDefault="00636E3D" w:rsidP="007B7A7C">
      <w:pPr>
        <w:rPr>
          <w:lang w:val="en-US"/>
        </w:rPr>
      </w:pPr>
    </w:p>
    <w:p w:rsidR="00636E3D" w:rsidRPr="004B78D0" w:rsidRDefault="00636E3D" w:rsidP="00BD7C05">
      <w:pPr>
        <w:numPr>
          <w:ilvl w:val="0"/>
          <w:numId w:val="26"/>
        </w:numPr>
        <w:rPr>
          <w:lang w:val="en-US"/>
        </w:rPr>
      </w:pPr>
      <w:r w:rsidRPr="004B78D0">
        <w:rPr>
          <w:lang w:val="en-US"/>
        </w:rPr>
        <w:t>You notice the sump level in an engine has increased and no new oil has been added. What action would you take?</w:t>
      </w:r>
    </w:p>
    <w:p w:rsidR="00636E3D" w:rsidRPr="004B78D0" w:rsidRDefault="00636E3D" w:rsidP="00BD7C05">
      <w:pPr>
        <w:numPr>
          <w:ilvl w:val="1"/>
          <w:numId w:val="26"/>
        </w:numPr>
        <w:rPr>
          <w:lang w:val="en-US"/>
        </w:rPr>
      </w:pPr>
      <w:r w:rsidRPr="004B78D0">
        <w:rPr>
          <w:lang w:val="en-US"/>
        </w:rPr>
        <w:t>Stop the engine and look for a fuel or water leak.</w:t>
      </w:r>
    </w:p>
    <w:p w:rsidR="00636E3D" w:rsidRPr="004B78D0" w:rsidRDefault="00636E3D" w:rsidP="00BD7C05">
      <w:pPr>
        <w:numPr>
          <w:ilvl w:val="1"/>
          <w:numId w:val="26"/>
        </w:numPr>
        <w:rPr>
          <w:lang w:val="en-US"/>
        </w:rPr>
      </w:pPr>
      <w:r w:rsidRPr="004B78D0">
        <w:rPr>
          <w:lang w:val="en-US"/>
        </w:rPr>
        <w:t>Leave it the same.</w:t>
      </w:r>
    </w:p>
    <w:p w:rsidR="00636E3D" w:rsidRPr="004B78D0" w:rsidRDefault="00636E3D" w:rsidP="00BD7C05">
      <w:pPr>
        <w:numPr>
          <w:ilvl w:val="1"/>
          <w:numId w:val="26"/>
        </w:numPr>
        <w:rPr>
          <w:lang w:val="en-US"/>
        </w:rPr>
      </w:pPr>
      <w:r w:rsidRPr="004B78D0">
        <w:rPr>
          <w:lang w:val="en-US"/>
        </w:rPr>
        <w:t>Drain some oil from the engine.</w:t>
      </w:r>
    </w:p>
    <w:p w:rsidR="00636E3D" w:rsidRPr="004B78D0" w:rsidRDefault="00636E3D" w:rsidP="00BD7C05">
      <w:pPr>
        <w:numPr>
          <w:ilvl w:val="1"/>
          <w:numId w:val="26"/>
        </w:numPr>
        <w:rPr>
          <w:lang w:val="en-US"/>
        </w:rPr>
      </w:pPr>
      <w:r w:rsidRPr="004B78D0">
        <w:rPr>
          <w:lang w:val="en-US"/>
        </w:rPr>
        <w:t>Reduced the load, and look after fuel or water leak.</w:t>
      </w:r>
    </w:p>
    <w:p w:rsidR="00636E3D" w:rsidRPr="004B78D0" w:rsidRDefault="00636E3D" w:rsidP="007B7A7C">
      <w:pPr>
        <w:rPr>
          <w:lang w:val="en-US"/>
        </w:rPr>
      </w:pPr>
    </w:p>
    <w:p w:rsidR="00636E3D" w:rsidRPr="004B78D0" w:rsidRDefault="00636E3D" w:rsidP="00BD7C05">
      <w:pPr>
        <w:numPr>
          <w:ilvl w:val="0"/>
          <w:numId w:val="26"/>
        </w:numPr>
        <w:rPr>
          <w:lang w:val="en-US"/>
        </w:rPr>
      </w:pPr>
      <w:r w:rsidRPr="004B78D0">
        <w:rPr>
          <w:lang w:val="en-US"/>
        </w:rPr>
        <w:t>Garbage disposal regulations outside special areas specify that dunnage, lining and packing materials that float......</w:t>
      </w:r>
    </w:p>
    <w:p w:rsidR="00636E3D" w:rsidRPr="004B78D0" w:rsidRDefault="00636E3D" w:rsidP="00BD7C05">
      <w:pPr>
        <w:numPr>
          <w:ilvl w:val="1"/>
          <w:numId w:val="26"/>
        </w:numPr>
        <w:rPr>
          <w:lang w:val="en-US"/>
        </w:rPr>
      </w:pPr>
      <w:r w:rsidRPr="004B78D0">
        <w:rPr>
          <w:lang w:val="en-US"/>
        </w:rPr>
        <w:t>may not be thrown overboard at any time.</w:t>
      </w:r>
    </w:p>
    <w:p w:rsidR="00636E3D" w:rsidRPr="004B78D0" w:rsidRDefault="00636E3D" w:rsidP="00BD7C05">
      <w:pPr>
        <w:numPr>
          <w:ilvl w:val="1"/>
          <w:numId w:val="26"/>
        </w:numPr>
        <w:rPr>
          <w:lang w:val="en-US"/>
        </w:rPr>
      </w:pPr>
      <w:r w:rsidRPr="004B78D0">
        <w:rPr>
          <w:lang w:val="en-US"/>
        </w:rPr>
        <w:t xml:space="preserve">may be thrown overboard outside </w:t>
      </w:r>
      <w:smartTag w:uri="urn:schemas-microsoft-com:office:smarttags" w:element="metricconverter">
        <w:smartTagPr>
          <w:attr w:name="ProductID" w:val="4 miles"/>
        </w:smartTagPr>
        <w:r w:rsidRPr="004B78D0">
          <w:rPr>
            <w:lang w:val="en-US"/>
          </w:rPr>
          <w:t>12 miles</w:t>
        </w:r>
      </w:smartTag>
      <w:r w:rsidRPr="004B78D0">
        <w:rPr>
          <w:lang w:val="en-US"/>
        </w:rPr>
        <w:t xml:space="preserve"> offshore.</w:t>
      </w:r>
    </w:p>
    <w:p w:rsidR="00636E3D" w:rsidRPr="004B78D0" w:rsidRDefault="00636E3D" w:rsidP="00BD7C05">
      <w:pPr>
        <w:numPr>
          <w:ilvl w:val="1"/>
          <w:numId w:val="26"/>
        </w:numPr>
        <w:rPr>
          <w:lang w:val="en-US"/>
        </w:rPr>
      </w:pPr>
      <w:r w:rsidRPr="004B78D0">
        <w:rPr>
          <w:lang w:val="en-US"/>
        </w:rPr>
        <w:t xml:space="preserve">may be thrown overboard outside </w:t>
      </w:r>
      <w:smartTag w:uri="urn:schemas-microsoft-com:office:smarttags" w:element="metricconverter">
        <w:smartTagPr>
          <w:attr w:name="ProductID" w:val="4 miles"/>
        </w:smartTagPr>
        <w:r w:rsidRPr="004B78D0">
          <w:rPr>
            <w:lang w:val="en-US"/>
          </w:rPr>
          <w:t>25 miles</w:t>
        </w:r>
      </w:smartTag>
      <w:r w:rsidRPr="004B78D0">
        <w:rPr>
          <w:lang w:val="en-US"/>
        </w:rPr>
        <w:t xml:space="preserve"> offshore.</w:t>
      </w:r>
    </w:p>
    <w:p w:rsidR="00636E3D" w:rsidRPr="004B78D0" w:rsidRDefault="00636E3D" w:rsidP="00BD7C05">
      <w:pPr>
        <w:numPr>
          <w:ilvl w:val="1"/>
          <w:numId w:val="26"/>
        </w:numPr>
        <w:rPr>
          <w:lang w:val="en-US"/>
        </w:rPr>
      </w:pPr>
      <w:r w:rsidRPr="004B78D0">
        <w:rPr>
          <w:lang w:val="en-US"/>
        </w:rPr>
        <w:t xml:space="preserve">may be thrown overboard outside </w:t>
      </w:r>
      <w:smartTag w:uri="urn:schemas-microsoft-com:office:smarttags" w:element="metricconverter">
        <w:smartTagPr>
          <w:attr w:name="ProductID" w:val="4 miles"/>
        </w:smartTagPr>
        <w:r>
          <w:rPr>
            <w:lang w:val="en-US"/>
          </w:rPr>
          <w:t>4</w:t>
        </w:r>
        <w:r w:rsidRPr="004B78D0">
          <w:rPr>
            <w:lang w:val="en-US"/>
          </w:rPr>
          <w:t xml:space="preserve"> miles</w:t>
        </w:r>
      </w:smartTag>
      <w:r w:rsidRPr="004B78D0">
        <w:rPr>
          <w:lang w:val="en-US"/>
        </w:rPr>
        <w:t xml:space="preserve"> offshore.</w:t>
      </w:r>
    </w:p>
    <w:p w:rsidR="00636E3D" w:rsidRPr="004B78D0" w:rsidRDefault="00636E3D" w:rsidP="007B7A7C">
      <w:pPr>
        <w:rPr>
          <w:b/>
          <w:lang w:val="en-US"/>
        </w:rPr>
      </w:pPr>
    </w:p>
    <w:p w:rsidR="00636E3D" w:rsidRPr="004B78D0" w:rsidRDefault="00636E3D" w:rsidP="00BD7C05">
      <w:pPr>
        <w:numPr>
          <w:ilvl w:val="0"/>
          <w:numId w:val="26"/>
        </w:numPr>
        <w:rPr>
          <w:lang w:val="en-US"/>
        </w:rPr>
      </w:pPr>
      <w:r w:rsidRPr="004B78D0">
        <w:rPr>
          <w:lang w:val="en-US"/>
        </w:rPr>
        <w:t>Pumping, emptying or emitting from a ship.</w:t>
      </w:r>
    </w:p>
    <w:p w:rsidR="00636E3D" w:rsidRPr="004B78D0" w:rsidRDefault="00636E3D" w:rsidP="00BD7C05">
      <w:pPr>
        <w:numPr>
          <w:ilvl w:val="1"/>
          <w:numId w:val="26"/>
        </w:numPr>
        <w:rPr>
          <w:lang w:val="en-US"/>
        </w:rPr>
      </w:pPr>
      <w:r w:rsidRPr="004B78D0">
        <w:rPr>
          <w:lang w:val="en-US"/>
        </w:rPr>
        <w:t>What does "discharge" means in relation to harmful substances as defined by Marpol?</w:t>
      </w:r>
    </w:p>
    <w:p w:rsidR="00636E3D" w:rsidRPr="004B78D0" w:rsidRDefault="00636E3D" w:rsidP="00BD7C05">
      <w:pPr>
        <w:numPr>
          <w:ilvl w:val="1"/>
          <w:numId w:val="26"/>
        </w:numPr>
        <w:rPr>
          <w:lang w:val="en-US"/>
        </w:rPr>
      </w:pPr>
      <w:r w:rsidRPr="004B78D0">
        <w:rPr>
          <w:lang w:val="en-US"/>
        </w:rPr>
        <w:t>Spilling, leaking or escaping from the ship.</w:t>
      </w:r>
    </w:p>
    <w:p w:rsidR="00636E3D" w:rsidRPr="004B78D0" w:rsidRDefault="00636E3D" w:rsidP="00BD7C05">
      <w:pPr>
        <w:numPr>
          <w:ilvl w:val="1"/>
          <w:numId w:val="26"/>
        </w:numPr>
        <w:rPr>
          <w:lang w:val="en-US"/>
        </w:rPr>
      </w:pPr>
      <w:r w:rsidRPr="004B78D0">
        <w:rPr>
          <w:lang w:val="en-US"/>
        </w:rPr>
        <w:t>Dumping or disposal from the ship.</w:t>
      </w:r>
    </w:p>
    <w:p w:rsidR="00636E3D" w:rsidRPr="004B78D0" w:rsidRDefault="00636E3D" w:rsidP="00BD7C05">
      <w:pPr>
        <w:numPr>
          <w:ilvl w:val="1"/>
          <w:numId w:val="26"/>
        </w:numPr>
        <w:rPr>
          <w:lang w:val="en-US"/>
        </w:rPr>
      </w:pPr>
      <w:r w:rsidRPr="004B78D0">
        <w:rPr>
          <w:lang w:val="en-US"/>
        </w:rPr>
        <w:t>Any release how ever caused.</w:t>
      </w:r>
    </w:p>
    <w:p w:rsidR="00636E3D" w:rsidRPr="004B78D0" w:rsidRDefault="00636E3D" w:rsidP="007B7A7C">
      <w:pPr>
        <w:rPr>
          <w:lang w:val="en-US"/>
        </w:rPr>
      </w:pPr>
    </w:p>
    <w:p w:rsidR="00636E3D" w:rsidRPr="004B78D0" w:rsidRDefault="00636E3D" w:rsidP="00BD7C05">
      <w:pPr>
        <w:numPr>
          <w:ilvl w:val="0"/>
          <w:numId w:val="26"/>
        </w:numPr>
        <w:rPr>
          <w:lang w:val="en-US"/>
        </w:rPr>
      </w:pPr>
      <w:r w:rsidRPr="004B78D0">
        <w:rPr>
          <w:lang w:val="en-US"/>
        </w:rPr>
        <w:t>For any engine room operated in UMS-mode, defined checks are to be carried out prior to switching to UMS-mode. Is it the Engineer on Duty's responsibility to have the full control of condition of any check items prior to switching to UMS-mode and leaving the engine room, or may he leave the engine room for a short period (coffee break, lunch etc.) trusting the alarms and automatic functions are sufficient for safe operation?</w:t>
      </w:r>
    </w:p>
    <w:p w:rsidR="00636E3D" w:rsidRPr="004B78D0" w:rsidRDefault="00636E3D" w:rsidP="00BD7C05">
      <w:pPr>
        <w:numPr>
          <w:ilvl w:val="1"/>
          <w:numId w:val="26"/>
        </w:numPr>
        <w:rPr>
          <w:lang w:val="en-US"/>
        </w:rPr>
      </w:pPr>
      <w:r w:rsidRPr="004B78D0">
        <w:rPr>
          <w:lang w:val="en-US"/>
        </w:rPr>
        <w:t>A described UMS-mode check shall always be carried out prior to leaving the engine room, irrespective of the time he will be absent.</w:t>
      </w:r>
    </w:p>
    <w:p w:rsidR="00636E3D" w:rsidRPr="004B78D0" w:rsidRDefault="00636E3D" w:rsidP="00BD7C05">
      <w:pPr>
        <w:numPr>
          <w:ilvl w:val="1"/>
          <w:numId w:val="26"/>
        </w:numPr>
        <w:rPr>
          <w:lang w:val="en-US"/>
        </w:rPr>
      </w:pPr>
      <w:r w:rsidRPr="004B78D0">
        <w:rPr>
          <w:lang w:val="en-US"/>
        </w:rPr>
        <w:t>Ok for 15-20 minutes without a proper check</w:t>
      </w:r>
    </w:p>
    <w:p w:rsidR="00636E3D" w:rsidRPr="004B78D0" w:rsidRDefault="00636E3D" w:rsidP="00BD7C05">
      <w:pPr>
        <w:numPr>
          <w:ilvl w:val="1"/>
          <w:numId w:val="26"/>
        </w:numPr>
        <w:rPr>
          <w:lang w:val="en-US"/>
        </w:rPr>
      </w:pPr>
      <w:r w:rsidRPr="004B78D0">
        <w:rPr>
          <w:lang w:val="en-US"/>
        </w:rPr>
        <w:t>Ok for one hour without a proper check</w:t>
      </w:r>
    </w:p>
    <w:p w:rsidR="00636E3D" w:rsidRPr="004B78D0" w:rsidRDefault="00636E3D" w:rsidP="00BD7C05">
      <w:pPr>
        <w:numPr>
          <w:ilvl w:val="1"/>
          <w:numId w:val="26"/>
        </w:numPr>
        <w:rPr>
          <w:lang w:val="en-US"/>
        </w:rPr>
      </w:pPr>
      <w:r w:rsidRPr="004B78D0">
        <w:rPr>
          <w:lang w:val="en-US"/>
        </w:rPr>
        <w:t>Ok for a short period as long as one rating is left "on watch"</w:t>
      </w:r>
    </w:p>
    <w:p w:rsidR="00636E3D" w:rsidRPr="004B78D0" w:rsidRDefault="00636E3D" w:rsidP="007B7A7C">
      <w:pPr>
        <w:rPr>
          <w:lang w:val="en-US"/>
        </w:rPr>
      </w:pPr>
    </w:p>
    <w:p w:rsidR="00636E3D" w:rsidRPr="004B78D0" w:rsidRDefault="00636E3D" w:rsidP="00BD7C05">
      <w:pPr>
        <w:numPr>
          <w:ilvl w:val="0"/>
          <w:numId w:val="26"/>
        </w:numPr>
        <w:rPr>
          <w:lang w:val="en-US"/>
        </w:rPr>
      </w:pPr>
      <w:r w:rsidRPr="004B78D0">
        <w:rPr>
          <w:lang w:val="en-US"/>
        </w:rPr>
        <w:t>Prior to the lunch break, the Engineer on Duty observes that the operating generator set has an output of 90%. With regard to operation of the generator, what is the - most important - assumption(s) for him to check before switching to UMS-mode?</w:t>
      </w:r>
    </w:p>
    <w:p w:rsidR="00636E3D" w:rsidRPr="004B78D0" w:rsidRDefault="00636E3D" w:rsidP="00BD7C05">
      <w:pPr>
        <w:numPr>
          <w:ilvl w:val="1"/>
          <w:numId w:val="26"/>
        </w:numPr>
        <w:rPr>
          <w:lang w:val="en-US"/>
        </w:rPr>
      </w:pPr>
      <w:r w:rsidRPr="004B78D0">
        <w:rPr>
          <w:lang w:val="en-US"/>
        </w:rPr>
        <w:t>Visually checking the auxiliary engine that there are no leaks or other obvious operating failures</w:t>
      </w:r>
    </w:p>
    <w:p w:rsidR="00636E3D" w:rsidRPr="004B78D0" w:rsidRDefault="00636E3D" w:rsidP="00BD7C05">
      <w:pPr>
        <w:numPr>
          <w:ilvl w:val="1"/>
          <w:numId w:val="26"/>
        </w:numPr>
        <w:rPr>
          <w:lang w:val="en-US"/>
        </w:rPr>
      </w:pPr>
      <w:r w:rsidRPr="004B78D0">
        <w:rPr>
          <w:lang w:val="en-US"/>
        </w:rPr>
        <w:t>All parameters as listed under the other alternatives.</w:t>
      </w:r>
    </w:p>
    <w:p w:rsidR="00636E3D" w:rsidRPr="004B78D0" w:rsidRDefault="00636E3D" w:rsidP="00BD7C05">
      <w:pPr>
        <w:numPr>
          <w:ilvl w:val="1"/>
          <w:numId w:val="26"/>
        </w:numPr>
        <w:rPr>
          <w:lang w:val="en-US"/>
        </w:rPr>
      </w:pPr>
      <w:r w:rsidRPr="004B78D0">
        <w:rPr>
          <w:lang w:val="en-US"/>
        </w:rPr>
        <w:t>That a secondary auxiliary set is switched to automatic standby mode</w:t>
      </w:r>
    </w:p>
    <w:p w:rsidR="00636E3D" w:rsidRDefault="00636E3D" w:rsidP="00BD7C05">
      <w:pPr>
        <w:numPr>
          <w:ilvl w:val="1"/>
          <w:numId w:val="26"/>
        </w:numPr>
        <w:rPr>
          <w:lang w:val="en-US"/>
        </w:rPr>
      </w:pPr>
      <w:r w:rsidRPr="004B78D0">
        <w:rPr>
          <w:lang w:val="en-US"/>
        </w:rPr>
        <w:t>That a secondary auxiliary set is switched to automatic standby mode</w:t>
      </w:r>
    </w:p>
    <w:p w:rsidR="00636E3D" w:rsidRDefault="00636E3D" w:rsidP="007B7A7C">
      <w:pPr>
        <w:ind w:left="1440"/>
        <w:rPr>
          <w:lang w:val="en-US"/>
        </w:rPr>
      </w:pPr>
    </w:p>
    <w:p w:rsidR="00636E3D" w:rsidRPr="004B78D0" w:rsidRDefault="00636E3D" w:rsidP="007B7A7C">
      <w:pPr>
        <w:ind w:left="1440"/>
        <w:rPr>
          <w:lang w:val="en-US"/>
        </w:rPr>
      </w:pPr>
    </w:p>
    <w:p w:rsidR="00636E3D" w:rsidRDefault="00636E3D" w:rsidP="007B7A7C">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7B7A7C">
      <w:pPr>
        <w:autoSpaceDE w:val="0"/>
        <w:autoSpaceDN w:val="0"/>
        <w:adjustRightInd w:val="0"/>
        <w:rPr>
          <w:b/>
          <w:i/>
          <w:lang w:val="en-US" w:eastAsia="uk-UA"/>
        </w:rPr>
      </w:pPr>
      <w:r>
        <w:rPr>
          <w:b/>
          <w:i/>
          <w:lang w:val="en-US" w:eastAsia="uk-UA"/>
        </w:rPr>
        <w:t xml:space="preserve">    Be ready to speak on it.</w:t>
      </w:r>
    </w:p>
    <w:p w:rsidR="00636E3D" w:rsidRDefault="00636E3D" w:rsidP="007B7A7C">
      <w:pPr>
        <w:autoSpaceDE w:val="0"/>
        <w:autoSpaceDN w:val="0"/>
        <w:adjustRightInd w:val="0"/>
        <w:rPr>
          <w:b/>
          <w:i/>
          <w:lang w:val="en-US" w:eastAsia="uk-UA"/>
        </w:rPr>
      </w:pPr>
    </w:p>
    <w:p w:rsidR="00636E3D" w:rsidRDefault="00636E3D" w:rsidP="007B7A7C">
      <w:pPr>
        <w:rPr>
          <w:b/>
          <w:bCs/>
          <w:sz w:val="28"/>
          <w:szCs w:val="28"/>
          <w:lang w:val="en-US"/>
        </w:rPr>
      </w:pPr>
      <w:r w:rsidRPr="003618DC">
        <w:rPr>
          <w:b/>
          <w:bCs/>
          <w:sz w:val="28"/>
          <w:szCs w:val="28"/>
          <w:lang w:val="en-US"/>
        </w:rPr>
        <w:t>Corrosion.</w:t>
      </w:r>
    </w:p>
    <w:p w:rsidR="00636E3D" w:rsidRDefault="00636E3D" w:rsidP="007B7A7C">
      <w:pPr>
        <w:rPr>
          <w:b/>
          <w:bCs/>
          <w:sz w:val="28"/>
          <w:szCs w:val="28"/>
          <w:lang w:val="en-US"/>
        </w:rPr>
      </w:pPr>
    </w:p>
    <w:p w:rsidR="00636E3D" w:rsidRPr="004B78D0" w:rsidRDefault="00636E3D" w:rsidP="007B7A7C">
      <w:pPr>
        <w:rPr>
          <w:lang w:val="en-US"/>
        </w:rPr>
      </w:pPr>
    </w:p>
    <w:p w:rsidR="00636E3D" w:rsidRDefault="00636E3D" w:rsidP="007B7A7C">
      <w:pPr>
        <w:pStyle w:val="ListParagraph"/>
        <w:ind w:left="142"/>
        <w:rPr>
          <w:lang w:val="en-US"/>
        </w:rPr>
      </w:pPr>
    </w:p>
    <w:p w:rsidR="00636E3D" w:rsidRPr="006A76F9" w:rsidRDefault="00636E3D" w:rsidP="007B7A7C">
      <w:pPr>
        <w:pStyle w:val="Caption"/>
        <w:rPr>
          <w:b w:val="0"/>
          <w:sz w:val="24"/>
          <w:szCs w:val="24"/>
        </w:rPr>
      </w:pPr>
    </w:p>
    <w:p w:rsidR="00636E3D" w:rsidRDefault="00636E3D" w:rsidP="003618DC">
      <w:pPr>
        <w:pStyle w:val="ListParagraph"/>
        <w:ind w:left="142"/>
        <w:rPr>
          <w:lang w:val="en-US"/>
        </w:rPr>
      </w:pPr>
    </w:p>
    <w:p w:rsidR="00636E3D" w:rsidRDefault="00636E3D" w:rsidP="003618DC">
      <w:pPr>
        <w:pStyle w:val="ListParagraph"/>
        <w:ind w:left="142"/>
        <w:rPr>
          <w:lang w:val="en-US"/>
        </w:rPr>
      </w:pPr>
    </w:p>
    <w:p w:rsidR="00636E3D" w:rsidRDefault="00636E3D" w:rsidP="003618DC">
      <w:pPr>
        <w:pStyle w:val="ListParagraph"/>
        <w:ind w:left="142"/>
        <w:rPr>
          <w:lang w:val="en-US"/>
        </w:rPr>
      </w:pPr>
    </w:p>
    <w:p w:rsidR="00636E3D" w:rsidRDefault="00636E3D" w:rsidP="003618DC">
      <w:pPr>
        <w:pStyle w:val="ListParagraph"/>
        <w:ind w:left="142"/>
        <w:rPr>
          <w:lang w:val="en-US"/>
        </w:rPr>
      </w:pPr>
    </w:p>
    <w:p w:rsidR="00636E3D" w:rsidRPr="006A76F9" w:rsidRDefault="00636E3D" w:rsidP="00C44F7C">
      <w:pPr>
        <w:pStyle w:val="Caption"/>
        <w:rPr>
          <w:b w:val="0"/>
          <w:sz w:val="24"/>
          <w:szCs w:val="24"/>
        </w:rPr>
      </w:pPr>
      <w:r w:rsidRPr="006A76F9">
        <w:rPr>
          <w:b w:val="0"/>
          <w:sz w:val="24"/>
          <w:szCs w:val="24"/>
        </w:rPr>
        <w:t>МІНІСТЕРСТВО ОСВІТИ І НАУКИ УКРАЇНИ</w:t>
      </w:r>
    </w:p>
    <w:p w:rsidR="00636E3D" w:rsidRPr="006A76F9" w:rsidRDefault="00636E3D" w:rsidP="00C44F7C">
      <w:pPr>
        <w:jc w:val="center"/>
        <w:rPr>
          <w:caps/>
        </w:rPr>
      </w:pPr>
      <w:r w:rsidRPr="006A76F9">
        <w:rPr>
          <w:caps/>
        </w:rPr>
        <w:t>Державний університет інфраструктури та технологій</w:t>
      </w:r>
    </w:p>
    <w:p w:rsidR="00636E3D" w:rsidRDefault="00636E3D" w:rsidP="00C44F7C">
      <w:pPr>
        <w:jc w:val="center"/>
        <w:rPr>
          <w:u w:val="single"/>
        </w:rPr>
      </w:pPr>
      <w:r w:rsidRPr="006A76F9">
        <w:rPr>
          <w:u w:val="single"/>
        </w:rPr>
        <w:t>ДУНАЙСЬКИЙ ФАКУЛЬТЕТ МОРСЬКОГО ТА РІЧКОВОГО ТРАНСПОРТУ</w:t>
      </w:r>
    </w:p>
    <w:p w:rsidR="00636E3D" w:rsidRPr="006A76F9" w:rsidRDefault="00636E3D" w:rsidP="00C44F7C">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C44F7C">
      <w:pPr>
        <w:jc w:val="center"/>
        <w:rPr>
          <w:b/>
        </w:rPr>
      </w:pPr>
      <w:r w:rsidRPr="006A76F9">
        <w:rPr>
          <w:b/>
        </w:rPr>
        <w:t>З дисципліни «Англійська мова за професійним спрямуванням»</w:t>
      </w:r>
    </w:p>
    <w:p w:rsidR="00636E3D" w:rsidRPr="002666EC" w:rsidRDefault="00636E3D" w:rsidP="00C44F7C">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C44F7C">
      <w:pPr>
        <w:pStyle w:val="Style5"/>
        <w:widowControl/>
        <w:spacing w:line="240" w:lineRule="exact"/>
        <w:jc w:val="left"/>
      </w:pPr>
    </w:p>
    <w:p w:rsidR="00636E3D" w:rsidRPr="00C44F7C" w:rsidRDefault="00636E3D" w:rsidP="00C44F7C">
      <w:pPr>
        <w:pStyle w:val="Style5"/>
        <w:widowControl/>
        <w:spacing w:before="29" w:line="240" w:lineRule="auto"/>
        <w:jc w:val="left"/>
        <w:outlineLvl w:val="0"/>
        <w:rPr>
          <w:rStyle w:val="FontStyle27"/>
          <w:bCs/>
          <w:szCs w:val="22"/>
          <w:lang w:val="en-US" w:eastAsia="en-US"/>
        </w:rPr>
      </w:pPr>
      <w:r w:rsidRPr="009D0012">
        <w:rPr>
          <w:rStyle w:val="FontStyle27"/>
          <w:bCs/>
          <w:szCs w:val="22"/>
          <w:lang w:val="en-US" w:eastAsia="en-US"/>
        </w:rPr>
        <w:t>Variant</w:t>
      </w:r>
      <w:r w:rsidRPr="00897CF2">
        <w:rPr>
          <w:rStyle w:val="FontStyle27"/>
          <w:bCs/>
          <w:szCs w:val="22"/>
          <w:lang w:val="en-US" w:eastAsia="en-US"/>
        </w:rPr>
        <w:t xml:space="preserve"> </w:t>
      </w:r>
      <w:r>
        <w:rPr>
          <w:rStyle w:val="FontStyle27"/>
          <w:bCs/>
          <w:szCs w:val="22"/>
          <w:lang w:val="en-US" w:eastAsia="en-US"/>
        </w:rPr>
        <w:t>10</w:t>
      </w:r>
    </w:p>
    <w:p w:rsidR="00636E3D" w:rsidRDefault="00636E3D" w:rsidP="00C44F7C">
      <w:pPr>
        <w:ind w:firstLine="708"/>
        <w:jc w:val="both"/>
        <w:rPr>
          <w:lang w:val="en-US"/>
        </w:rPr>
      </w:pPr>
      <w:r>
        <w:rPr>
          <w:b/>
          <w:i/>
          <w:lang w:val="en-US"/>
        </w:rPr>
        <w:t>1. Give English equivalents to the following words and phrases (topic “</w:t>
      </w:r>
      <w:r>
        <w:rPr>
          <w:b/>
          <w:bCs/>
          <w:i/>
          <w:lang w:val="en-US"/>
        </w:rPr>
        <w:t>Ordering ship supplies</w:t>
      </w:r>
      <w:r w:rsidRPr="00897CF2">
        <w:rPr>
          <w:b/>
          <w:i/>
          <w:lang w:val="en-US"/>
        </w:rPr>
        <w:t>”):</w:t>
      </w:r>
    </w:p>
    <w:p w:rsidR="00636E3D" w:rsidRPr="003618DC" w:rsidRDefault="00636E3D" w:rsidP="00BD7C05">
      <w:pPr>
        <w:pStyle w:val="ListParagraph"/>
        <w:numPr>
          <w:ilvl w:val="0"/>
          <w:numId w:val="28"/>
        </w:numPr>
        <w:jc w:val="both"/>
        <w:rPr>
          <w:lang w:val="en-US"/>
        </w:rPr>
      </w:pPr>
      <w:r>
        <w:t>у нас кончились запасы;</w:t>
      </w:r>
    </w:p>
    <w:p w:rsidR="00636E3D" w:rsidRPr="003618DC" w:rsidRDefault="00636E3D" w:rsidP="00BD7C05">
      <w:pPr>
        <w:pStyle w:val="ListParagraph"/>
        <w:numPr>
          <w:ilvl w:val="0"/>
          <w:numId w:val="28"/>
        </w:numPr>
        <w:jc w:val="both"/>
      </w:pPr>
      <w:r>
        <w:t>мы собираемся заказать притирочное масло;</w:t>
      </w:r>
    </w:p>
    <w:p w:rsidR="00636E3D" w:rsidRDefault="00636E3D" w:rsidP="00BD7C05">
      <w:pPr>
        <w:pStyle w:val="ListParagraph"/>
        <w:numPr>
          <w:ilvl w:val="0"/>
          <w:numId w:val="28"/>
        </w:numPr>
        <w:jc w:val="both"/>
      </w:pPr>
      <w:r>
        <w:t>какова предварительная стоимость?</w:t>
      </w:r>
    </w:p>
    <w:p w:rsidR="00636E3D" w:rsidRDefault="00636E3D" w:rsidP="00BD7C05">
      <w:pPr>
        <w:pStyle w:val="ListParagraph"/>
        <w:numPr>
          <w:ilvl w:val="0"/>
          <w:numId w:val="28"/>
        </w:numPr>
        <w:jc w:val="both"/>
      </w:pPr>
      <w:r>
        <w:t>низкосортное топливо;</w:t>
      </w:r>
    </w:p>
    <w:p w:rsidR="00636E3D" w:rsidRDefault="00636E3D" w:rsidP="00BD7C05">
      <w:pPr>
        <w:pStyle w:val="ListParagraph"/>
        <w:numPr>
          <w:ilvl w:val="0"/>
          <w:numId w:val="28"/>
        </w:numPr>
        <w:jc w:val="both"/>
      </w:pPr>
      <w:r>
        <w:t>присадки антикоррозийные.</w:t>
      </w:r>
    </w:p>
    <w:p w:rsidR="00636E3D" w:rsidRDefault="00636E3D" w:rsidP="0091614E">
      <w:pPr>
        <w:rPr>
          <w:b/>
          <w:i/>
          <w:lang w:val="en-US"/>
        </w:rPr>
      </w:pPr>
      <w:r>
        <w:rPr>
          <w:lang w:val="en-US"/>
        </w:rPr>
        <w:t xml:space="preserve">         </w:t>
      </w:r>
      <w:r>
        <w:rPr>
          <w:b/>
          <w:i/>
          <w:lang w:val="en-US"/>
        </w:rPr>
        <w:t xml:space="preserve">2. </w:t>
      </w:r>
      <w:r>
        <w:rPr>
          <w:b/>
          <w:i/>
          <w:lang w:val="uk-UA"/>
        </w:rPr>
        <w:t xml:space="preserve"> </w:t>
      </w:r>
      <w:r>
        <w:rPr>
          <w:b/>
          <w:i/>
          <w:lang w:val="en-US"/>
        </w:rPr>
        <w:t>Find the correct answer:</w:t>
      </w:r>
    </w:p>
    <w:p w:rsidR="00636E3D" w:rsidRPr="00516321" w:rsidRDefault="00636E3D" w:rsidP="00BD7C05">
      <w:pPr>
        <w:numPr>
          <w:ilvl w:val="0"/>
          <w:numId w:val="29"/>
        </w:numPr>
        <w:rPr>
          <w:lang w:val="en-US"/>
        </w:rPr>
      </w:pPr>
      <w:r w:rsidRPr="00516321">
        <w:rPr>
          <w:lang w:val="en-US"/>
        </w:rPr>
        <w:t>In ideal conditions, the forward distance a propeller will move in one revolution of the shaft is the:</w:t>
      </w:r>
    </w:p>
    <w:p w:rsidR="00636E3D" w:rsidRPr="00516321" w:rsidRDefault="00636E3D" w:rsidP="00BD7C05">
      <w:pPr>
        <w:numPr>
          <w:ilvl w:val="1"/>
          <w:numId w:val="29"/>
        </w:numPr>
        <w:rPr>
          <w:lang w:val="en-US"/>
        </w:rPr>
      </w:pPr>
      <w:r w:rsidRPr="00516321">
        <w:rPr>
          <w:lang w:val="en-US"/>
        </w:rPr>
        <w:t>Diameter</w:t>
      </w:r>
    </w:p>
    <w:p w:rsidR="00636E3D" w:rsidRPr="00516321" w:rsidRDefault="00636E3D" w:rsidP="00BD7C05">
      <w:pPr>
        <w:numPr>
          <w:ilvl w:val="1"/>
          <w:numId w:val="29"/>
        </w:numPr>
        <w:rPr>
          <w:lang w:val="en-US"/>
        </w:rPr>
      </w:pPr>
      <w:r w:rsidRPr="00516321">
        <w:rPr>
          <w:lang w:val="en-US"/>
        </w:rPr>
        <w:t>Pitch</w:t>
      </w:r>
    </w:p>
    <w:p w:rsidR="00636E3D" w:rsidRPr="00516321" w:rsidRDefault="00636E3D" w:rsidP="00BD7C05">
      <w:pPr>
        <w:numPr>
          <w:ilvl w:val="1"/>
          <w:numId w:val="29"/>
        </w:numPr>
        <w:rPr>
          <w:lang w:val="en-US"/>
        </w:rPr>
      </w:pPr>
      <w:r w:rsidRPr="00516321">
        <w:rPr>
          <w:lang w:val="en-US"/>
        </w:rPr>
        <w:t>Slip</w:t>
      </w:r>
    </w:p>
    <w:p w:rsidR="00636E3D" w:rsidRPr="00516321" w:rsidRDefault="00636E3D" w:rsidP="00BD7C05">
      <w:pPr>
        <w:numPr>
          <w:ilvl w:val="1"/>
          <w:numId w:val="29"/>
        </w:numPr>
        <w:rPr>
          <w:lang w:val="en-US"/>
        </w:rPr>
      </w:pPr>
      <w:r w:rsidRPr="00516321">
        <w:rPr>
          <w:lang w:val="en-US"/>
        </w:rPr>
        <w:t>circumference</w:t>
      </w:r>
    </w:p>
    <w:p w:rsidR="00636E3D" w:rsidRPr="00516321" w:rsidRDefault="00636E3D" w:rsidP="0091614E">
      <w:pPr>
        <w:rPr>
          <w:lang w:val="en-US"/>
        </w:rPr>
      </w:pPr>
    </w:p>
    <w:p w:rsidR="00636E3D" w:rsidRPr="00516321" w:rsidRDefault="00636E3D" w:rsidP="00BD7C05">
      <w:pPr>
        <w:numPr>
          <w:ilvl w:val="0"/>
          <w:numId w:val="29"/>
        </w:numPr>
        <w:rPr>
          <w:lang w:val="en-US"/>
        </w:rPr>
      </w:pPr>
      <w:r w:rsidRPr="00516321">
        <w:rPr>
          <w:lang w:val="en-US"/>
        </w:rPr>
        <w:t>What is the hinge on which a rudder turns called?</w:t>
      </w:r>
    </w:p>
    <w:p w:rsidR="00636E3D" w:rsidRPr="00516321" w:rsidRDefault="00636E3D" w:rsidP="00BD7C05">
      <w:pPr>
        <w:numPr>
          <w:ilvl w:val="1"/>
          <w:numId w:val="29"/>
        </w:numPr>
        <w:rPr>
          <w:lang w:val="en-US"/>
        </w:rPr>
      </w:pPr>
      <w:r w:rsidRPr="00516321">
        <w:rPr>
          <w:lang w:val="en-US"/>
        </w:rPr>
        <w:t>Bolt</w:t>
      </w:r>
    </w:p>
    <w:p w:rsidR="00636E3D" w:rsidRPr="00516321" w:rsidRDefault="00636E3D" w:rsidP="00BD7C05">
      <w:pPr>
        <w:numPr>
          <w:ilvl w:val="1"/>
          <w:numId w:val="29"/>
        </w:numPr>
        <w:rPr>
          <w:lang w:val="en-US"/>
        </w:rPr>
      </w:pPr>
      <w:r w:rsidRPr="00516321">
        <w:rPr>
          <w:lang w:val="en-US"/>
        </w:rPr>
        <w:t>Pin</w:t>
      </w:r>
    </w:p>
    <w:p w:rsidR="00636E3D" w:rsidRPr="00516321" w:rsidRDefault="00636E3D" w:rsidP="00BD7C05">
      <w:pPr>
        <w:numPr>
          <w:ilvl w:val="1"/>
          <w:numId w:val="29"/>
        </w:numPr>
        <w:rPr>
          <w:lang w:val="en-US"/>
        </w:rPr>
      </w:pPr>
      <w:r w:rsidRPr="00516321">
        <w:rPr>
          <w:lang w:val="en-US"/>
        </w:rPr>
        <w:t>Gudgeon</w:t>
      </w:r>
    </w:p>
    <w:p w:rsidR="00636E3D" w:rsidRPr="00516321" w:rsidRDefault="00636E3D" w:rsidP="00BD7C05">
      <w:pPr>
        <w:numPr>
          <w:ilvl w:val="1"/>
          <w:numId w:val="29"/>
        </w:numPr>
        <w:rPr>
          <w:lang w:val="en-US"/>
        </w:rPr>
      </w:pPr>
      <w:r w:rsidRPr="00516321">
        <w:rPr>
          <w:lang w:val="en-US"/>
        </w:rPr>
        <w:t>Coupling</w:t>
      </w:r>
    </w:p>
    <w:p w:rsidR="00636E3D" w:rsidRPr="00516321" w:rsidRDefault="00636E3D" w:rsidP="0091614E">
      <w:pPr>
        <w:rPr>
          <w:lang w:val="en-US"/>
        </w:rPr>
      </w:pPr>
    </w:p>
    <w:p w:rsidR="00636E3D" w:rsidRPr="00516321" w:rsidRDefault="00636E3D" w:rsidP="00BD7C05">
      <w:pPr>
        <w:numPr>
          <w:ilvl w:val="0"/>
          <w:numId w:val="29"/>
        </w:numPr>
        <w:rPr>
          <w:lang w:val="en-US"/>
        </w:rPr>
      </w:pPr>
      <w:r w:rsidRPr="00516321">
        <w:rPr>
          <w:lang w:val="en-US"/>
        </w:rPr>
        <w:t>If a leak occurs in a lube oil cooler, the water cannot mix with the oil because the:</w:t>
      </w:r>
    </w:p>
    <w:p w:rsidR="00636E3D" w:rsidRPr="00516321" w:rsidRDefault="00636E3D" w:rsidP="00BD7C05">
      <w:pPr>
        <w:numPr>
          <w:ilvl w:val="1"/>
          <w:numId w:val="29"/>
        </w:numPr>
        <w:rPr>
          <w:lang w:val="en-US"/>
        </w:rPr>
      </w:pPr>
      <w:r w:rsidRPr="00516321">
        <w:rPr>
          <w:lang w:val="en-US"/>
        </w:rPr>
        <w:t>Oil pressure is greater than the water pressure.</w:t>
      </w:r>
    </w:p>
    <w:p w:rsidR="00636E3D" w:rsidRPr="00516321" w:rsidRDefault="00636E3D" w:rsidP="00BD7C05">
      <w:pPr>
        <w:numPr>
          <w:ilvl w:val="1"/>
          <w:numId w:val="29"/>
        </w:numPr>
        <w:rPr>
          <w:lang w:val="en-US"/>
        </w:rPr>
      </w:pPr>
      <w:r w:rsidRPr="00516321">
        <w:rPr>
          <w:lang w:val="en-US"/>
        </w:rPr>
        <w:t>By-pass valve will open.</w:t>
      </w:r>
    </w:p>
    <w:p w:rsidR="00636E3D" w:rsidRPr="00516321" w:rsidRDefault="00636E3D" w:rsidP="00BD7C05">
      <w:pPr>
        <w:numPr>
          <w:ilvl w:val="1"/>
          <w:numId w:val="29"/>
        </w:numPr>
        <w:rPr>
          <w:lang w:val="en-US"/>
        </w:rPr>
      </w:pPr>
      <w:r w:rsidRPr="00516321">
        <w:rPr>
          <w:lang w:val="en-US"/>
        </w:rPr>
        <w:t>Cooling pump will automatically stop.</w:t>
      </w:r>
    </w:p>
    <w:p w:rsidR="00636E3D" w:rsidRPr="00516321" w:rsidRDefault="00636E3D" w:rsidP="00BD7C05">
      <w:pPr>
        <w:numPr>
          <w:ilvl w:val="1"/>
          <w:numId w:val="29"/>
        </w:numPr>
        <w:rPr>
          <w:lang w:val="en-US"/>
        </w:rPr>
      </w:pPr>
      <w:r w:rsidRPr="00516321">
        <w:rPr>
          <w:lang w:val="en-US"/>
        </w:rPr>
        <w:t>Outlet valve will automatically close</w:t>
      </w:r>
    </w:p>
    <w:p w:rsidR="00636E3D" w:rsidRPr="00516321" w:rsidRDefault="00636E3D" w:rsidP="0091614E">
      <w:pPr>
        <w:rPr>
          <w:lang w:val="en-US"/>
        </w:rPr>
      </w:pPr>
    </w:p>
    <w:p w:rsidR="00636E3D" w:rsidRPr="00516321" w:rsidRDefault="00636E3D" w:rsidP="00BD7C05">
      <w:pPr>
        <w:numPr>
          <w:ilvl w:val="0"/>
          <w:numId w:val="29"/>
        </w:numPr>
        <w:rPr>
          <w:lang w:val="en-US"/>
        </w:rPr>
      </w:pPr>
      <w:r w:rsidRPr="00516321">
        <w:rPr>
          <w:lang w:val="en-US"/>
        </w:rPr>
        <w:t>The output pressure of a diesel engine lubricating oil pump is regulated by:</w:t>
      </w:r>
    </w:p>
    <w:p w:rsidR="00636E3D" w:rsidRPr="00516321" w:rsidRDefault="00636E3D" w:rsidP="00BD7C05">
      <w:pPr>
        <w:numPr>
          <w:ilvl w:val="1"/>
          <w:numId w:val="29"/>
        </w:numPr>
        <w:rPr>
          <w:lang w:val="en-US"/>
        </w:rPr>
      </w:pPr>
      <w:r w:rsidRPr="00516321">
        <w:rPr>
          <w:lang w:val="en-US"/>
        </w:rPr>
        <w:t>A relief valve.</w:t>
      </w:r>
    </w:p>
    <w:p w:rsidR="00636E3D" w:rsidRPr="00516321" w:rsidRDefault="00636E3D" w:rsidP="00BD7C05">
      <w:pPr>
        <w:numPr>
          <w:ilvl w:val="1"/>
          <w:numId w:val="29"/>
        </w:numPr>
        <w:rPr>
          <w:lang w:val="en-US"/>
        </w:rPr>
      </w:pPr>
      <w:r w:rsidRPr="00516321">
        <w:rPr>
          <w:lang w:val="en-US"/>
        </w:rPr>
        <w:t>A metering valve.</w:t>
      </w:r>
    </w:p>
    <w:p w:rsidR="00636E3D" w:rsidRPr="00516321" w:rsidRDefault="00636E3D" w:rsidP="00BD7C05">
      <w:pPr>
        <w:numPr>
          <w:ilvl w:val="1"/>
          <w:numId w:val="29"/>
        </w:numPr>
        <w:rPr>
          <w:lang w:val="en-US"/>
        </w:rPr>
      </w:pPr>
      <w:r w:rsidRPr="00516321">
        <w:rPr>
          <w:lang w:val="en-US"/>
        </w:rPr>
        <w:t>An orifice.</w:t>
      </w:r>
    </w:p>
    <w:p w:rsidR="00636E3D" w:rsidRPr="00516321" w:rsidRDefault="00636E3D" w:rsidP="00BD7C05">
      <w:pPr>
        <w:numPr>
          <w:ilvl w:val="1"/>
          <w:numId w:val="29"/>
        </w:numPr>
        <w:rPr>
          <w:lang w:val="en-US"/>
        </w:rPr>
      </w:pPr>
      <w:r w:rsidRPr="00516321">
        <w:rPr>
          <w:lang w:val="en-US"/>
        </w:rPr>
        <w:t>A variable speed pump drive.</w:t>
      </w:r>
    </w:p>
    <w:p w:rsidR="00636E3D" w:rsidRPr="00516321" w:rsidRDefault="00636E3D" w:rsidP="0091614E">
      <w:pPr>
        <w:rPr>
          <w:lang w:val="en-US"/>
        </w:rPr>
      </w:pPr>
    </w:p>
    <w:p w:rsidR="00636E3D" w:rsidRPr="00516321" w:rsidRDefault="00636E3D" w:rsidP="00BD7C05">
      <w:pPr>
        <w:numPr>
          <w:ilvl w:val="0"/>
          <w:numId w:val="29"/>
        </w:numPr>
        <w:rPr>
          <w:lang w:val="en-US"/>
        </w:rPr>
      </w:pPr>
      <w:r w:rsidRPr="00516321">
        <w:rPr>
          <w:lang w:val="en-US"/>
        </w:rPr>
        <w:t>Oil analysis results show a high level of tin. What could be the cause of this?</w:t>
      </w:r>
    </w:p>
    <w:p w:rsidR="00636E3D" w:rsidRPr="00516321" w:rsidRDefault="00636E3D" w:rsidP="00BD7C05">
      <w:pPr>
        <w:numPr>
          <w:ilvl w:val="1"/>
          <w:numId w:val="29"/>
        </w:numPr>
        <w:rPr>
          <w:lang w:val="en-US"/>
        </w:rPr>
      </w:pPr>
      <w:r w:rsidRPr="00516321">
        <w:rPr>
          <w:lang w:val="en-US"/>
        </w:rPr>
        <w:t>Fuel contamination.</w:t>
      </w:r>
    </w:p>
    <w:p w:rsidR="00636E3D" w:rsidRPr="00516321" w:rsidRDefault="00636E3D" w:rsidP="00BD7C05">
      <w:pPr>
        <w:numPr>
          <w:ilvl w:val="1"/>
          <w:numId w:val="29"/>
        </w:numPr>
        <w:rPr>
          <w:lang w:val="en-US"/>
        </w:rPr>
      </w:pPr>
      <w:r w:rsidRPr="00516321">
        <w:rPr>
          <w:lang w:val="en-US"/>
        </w:rPr>
        <w:t>Too high lub oil temperature.</w:t>
      </w:r>
    </w:p>
    <w:p w:rsidR="00636E3D" w:rsidRPr="00516321" w:rsidRDefault="00636E3D" w:rsidP="00BD7C05">
      <w:pPr>
        <w:numPr>
          <w:ilvl w:val="1"/>
          <w:numId w:val="29"/>
        </w:numPr>
        <w:rPr>
          <w:lang w:val="en-US"/>
        </w:rPr>
      </w:pPr>
      <w:r w:rsidRPr="00516321">
        <w:rPr>
          <w:lang w:val="en-US"/>
        </w:rPr>
        <w:t>Bearing damage.</w:t>
      </w:r>
    </w:p>
    <w:p w:rsidR="00636E3D" w:rsidRPr="00516321" w:rsidRDefault="00636E3D" w:rsidP="00BD7C05">
      <w:pPr>
        <w:numPr>
          <w:ilvl w:val="1"/>
          <w:numId w:val="29"/>
        </w:numPr>
        <w:rPr>
          <w:lang w:val="en-US"/>
        </w:rPr>
      </w:pPr>
      <w:r w:rsidRPr="00516321">
        <w:rPr>
          <w:lang w:val="en-US"/>
        </w:rPr>
        <w:t>Water contamination.</w:t>
      </w:r>
    </w:p>
    <w:p w:rsidR="00636E3D" w:rsidRPr="00516321" w:rsidRDefault="00636E3D" w:rsidP="0091614E">
      <w:pPr>
        <w:rPr>
          <w:lang w:val="en-US"/>
        </w:rPr>
      </w:pPr>
    </w:p>
    <w:p w:rsidR="00636E3D" w:rsidRPr="00516321" w:rsidRDefault="00636E3D" w:rsidP="00BD7C05">
      <w:pPr>
        <w:numPr>
          <w:ilvl w:val="0"/>
          <w:numId w:val="29"/>
        </w:numPr>
        <w:rPr>
          <w:lang w:val="en-US"/>
        </w:rPr>
      </w:pPr>
      <w:r w:rsidRPr="00516321">
        <w:rPr>
          <w:lang w:val="en-US"/>
        </w:rPr>
        <w:t>Which PPM is allowed for discharging of "Bilge Water" overboard?</w:t>
      </w:r>
    </w:p>
    <w:p w:rsidR="00636E3D" w:rsidRPr="00516321" w:rsidRDefault="00636E3D" w:rsidP="00BD7C05">
      <w:pPr>
        <w:numPr>
          <w:ilvl w:val="1"/>
          <w:numId w:val="29"/>
        </w:numPr>
        <w:rPr>
          <w:lang w:val="en-US"/>
        </w:rPr>
      </w:pPr>
      <w:r w:rsidRPr="00516321">
        <w:rPr>
          <w:lang w:val="en-US"/>
        </w:rPr>
        <w:t>15 PPM</w:t>
      </w:r>
    </w:p>
    <w:p w:rsidR="00636E3D" w:rsidRPr="00516321" w:rsidRDefault="00636E3D" w:rsidP="00BD7C05">
      <w:pPr>
        <w:numPr>
          <w:ilvl w:val="1"/>
          <w:numId w:val="29"/>
        </w:numPr>
        <w:rPr>
          <w:lang w:val="en-US"/>
        </w:rPr>
      </w:pPr>
      <w:r w:rsidRPr="00516321">
        <w:rPr>
          <w:lang w:val="en-US"/>
        </w:rPr>
        <w:t>100 PPM</w:t>
      </w:r>
    </w:p>
    <w:p w:rsidR="00636E3D" w:rsidRPr="00516321" w:rsidRDefault="00636E3D" w:rsidP="00BD7C05">
      <w:pPr>
        <w:numPr>
          <w:ilvl w:val="1"/>
          <w:numId w:val="29"/>
        </w:numPr>
        <w:rPr>
          <w:lang w:val="en-US"/>
        </w:rPr>
      </w:pPr>
      <w:r w:rsidRPr="00516321">
        <w:rPr>
          <w:lang w:val="en-US"/>
        </w:rPr>
        <w:t>50 PPM</w:t>
      </w:r>
    </w:p>
    <w:p w:rsidR="00636E3D" w:rsidRPr="00516321" w:rsidRDefault="00636E3D" w:rsidP="00BD7C05">
      <w:pPr>
        <w:numPr>
          <w:ilvl w:val="1"/>
          <w:numId w:val="29"/>
        </w:numPr>
        <w:rPr>
          <w:lang w:val="en-US"/>
        </w:rPr>
      </w:pPr>
      <w:r w:rsidRPr="00516321">
        <w:rPr>
          <w:lang w:val="en-US"/>
        </w:rPr>
        <w:t>0 PPM</w:t>
      </w:r>
    </w:p>
    <w:p w:rsidR="00636E3D" w:rsidRPr="00516321" w:rsidRDefault="00636E3D" w:rsidP="0091614E">
      <w:pPr>
        <w:rPr>
          <w:lang w:val="en-US"/>
        </w:rPr>
      </w:pPr>
    </w:p>
    <w:p w:rsidR="00636E3D" w:rsidRPr="00516321" w:rsidRDefault="00636E3D" w:rsidP="00BD7C05">
      <w:pPr>
        <w:numPr>
          <w:ilvl w:val="0"/>
          <w:numId w:val="29"/>
        </w:numPr>
        <w:rPr>
          <w:lang w:val="en-US"/>
        </w:rPr>
      </w:pPr>
      <w:r w:rsidRPr="00516321">
        <w:rPr>
          <w:lang w:val="en-US"/>
        </w:rPr>
        <w:t>Garbage disposal regulations outside special areas specify that dunnage, lining and packing materials that float......</w:t>
      </w:r>
    </w:p>
    <w:p w:rsidR="00636E3D" w:rsidRPr="00516321" w:rsidRDefault="00636E3D" w:rsidP="00BD7C05">
      <w:pPr>
        <w:numPr>
          <w:ilvl w:val="1"/>
          <w:numId w:val="29"/>
        </w:numPr>
        <w:rPr>
          <w:lang w:val="en-US"/>
        </w:rPr>
      </w:pPr>
      <w:r w:rsidRPr="00516321">
        <w:rPr>
          <w:lang w:val="en-US"/>
        </w:rPr>
        <w:t>may not be thrown overboard at any time.</w:t>
      </w:r>
    </w:p>
    <w:p w:rsidR="00636E3D" w:rsidRPr="00516321" w:rsidRDefault="00636E3D" w:rsidP="00BD7C05">
      <w:pPr>
        <w:numPr>
          <w:ilvl w:val="1"/>
          <w:numId w:val="29"/>
        </w:numPr>
        <w:rPr>
          <w:lang w:val="en-US"/>
        </w:rPr>
      </w:pPr>
      <w:r w:rsidRPr="00516321">
        <w:rPr>
          <w:lang w:val="en-US"/>
        </w:rPr>
        <w:t xml:space="preserve">may be thrown overboard outside </w:t>
      </w:r>
      <w:smartTag w:uri="urn:schemas-microsoft-com:office:smarttags" w:element="metricconverter">
        <w:smartTagPr>
          <w:attr w:name="ProductID" w:val="4 miles"/>
        </w:smartTagPr>
        <w:r w:rsidRPr="00516321">
          <w:rPr>
            <w:lang w:val="en-US"/>
          </w:rPr>
          <w:t>12 miles</w:t>
        </w:r>
      </w:smartTag>
      <w:r w:rsidRPr="00516321">
        <w:rPr>
          <w:lang w:val="en-US"/>
        </w:rPr>
        <w:t xml:space="preserve"> offshore.</w:t>
      </w:r>
    </w:p>
    <w:p w:rsidR="00636E3D" w:rsidRPr="00516321" w:rsidRDefault="00636E3D" w:rsidP="00BD7C05">
      <w:pPr>
        <w:numPr>
          <w:ilvl w:val="1"/>
          <w:numId w:val="29"/>
        </w:numPr>
        <w:rPr>
          <w:lang w:val="en-US"/>
        </w:rPr>
      </w:pPr>
      <w:r w:rsidRPr="00516321">
        <w:rPr>
          <w:lang w:val="en-US"/>
        </w:rPr>
        <w:t xml:space="preserve">may be thrown overboard outside </w:t>
      </w:r>
      <w:smartTag w:uri="urn:schemas-microsoft-com:office:smarttags" w:element="metricconverter">
        <w:smartTagPr>
          <w:attr w:name="ProductID" w:val="4 miles"/>
        </w:smartTagPr>
        <w:r w:rsidRPr="00516321">
          <w:rPr>
            <w:lang w:val="en-US"/>
          </w:rPr>
          <w:t>25 miles</w:t>
        </w:r>
      </w:smartTag>
      <w:r w:rsidRPr="00516321">
        <w:rPr>
          <w:lang w:val="en-US"/>
        </w:rPr>
        <w:t xml:space="preserve"> offshore.</w:t>
      </w:r>
    </w:p>
    <w:p w:rsidR="00636E3D" w:rsidRPr="00516321" w:rsidRDefault="00636E3D" w:rsidP="00BD7C05">
      <w:pPr>
        <w:numPr>
          <w:ilvl w:val="1"/>
          <w:numId w:val="29"/>
        </w:numPr>
        <w:rPr>
          <w:lang w:val="en-US"/>
        </w:rPr>
      </w:pPr>
      <w:r w:rsidRPr="00516321">
        <w:rPr>
          <w:lang w:val="en-US"/>
        </w:rPr>
        <w:t xml:space="preserve">may be thrown overboard outside </w:t>
      </w:r>
      <w:smartTag w:uri="urn:schemas-microsoft-com:office:smarttags" w:element="metricconverter">
        <w:smartTagPr>
          <w:attr w:name="ProductID" w:val="4 miles"/>
        </w:smartTagPr>
        <w:r>
          <w:rPr>
            <w:lang w:val="en-US"/>
          </w:rPr>
          <w:t>4</w:t>
        </w:r>
        <w:r w:rsidRPr="00516321">
          <w:rPr>
            <w:lang w:val="en-US"/>
          </w:rPr>
          <w:t xml:space="preserve"> miles</w:t>
        </w:r>
      </w:smartTag>
      <w:r w:rsidRPr="00516321">
        <w:rPr>
          <w:lang w:val="en-US"/>
        </w:rPr>
        <w:t xml:space="preserve"> offshore.</w:t>
      </w:r>
    </w:p>
    <w:p w:rsidR="00636E3D" w:rsidRPr="00516321" w:rsidRDefault="00636E3D" w:rsidP="0091614E">
      <w:pPr>
        <w:rPr>
          <w:b/>
          <w:lang w:val="en-US"/>
        </w:rPr>
      </w:pPr>
    </w:p>
    <w:p w:rsidR="00636E3D" w:rsidRPr="00516321" w:rsidRDefault="00636E3D" w:rsidP="00BD7C05">
      <w:pPr>
        <w:numPr>
          <w:ilvl w:val="0"/>
          <w:numId w:val="29"/>
        </w:numPr>
        <w:rPr>
          <w:lang w:val="en-US"/>
        </w:rPr>
      </w:pPr>
      <w:r w:rsidRPr="00516321">
        <w:rPr>
          <w:lang w:val="en-US"/>
        </w:rPr>
        <w:t>Pumping, emptying or emitting from a ship.</w:t>
      </w:r>
    </w:p>
    <w:p w:rsidR="00636E3D" w:rsidRPr="00516321" w:rsidRDefault="00636E3D" w:rsidP="00BD7C05">
      <w:pPr>
        <w:numPr>
          <w:ilvl w:val="1"/>
          <w:numId w:val="29"/>
        </w:numPr>
        <w:rPr>
          <w:lang w:val="en-US"/>
        </w:rPr>
      </w:pPr>
      <w:r w:rsidRPr="00516321">
        <w:rPr>
          <w:lang w:val="en-US"/>
        </w:rPr>
        <w:t>What does "discharge" means in relation to harmful substances as defined by Marpol?</w:t>
      </w:r>
    </w:p>
    <w:p w:rsidR="00636E3D" w:rsidRPr="00516321" w:rsidRDefault="00636E3D" w:rsidP="00BD7C05">
      <w:pPr>
        <w:numPr>
          <w:ilvl w:val="1"/>
          <w:numId w:val="29"/>
        </w:numPr>
        <w:rPr>
          <w:lang w:val="en-US"/>
        </w:rPr>
      </w:pPr>
      <w:r w:rsidRPr="00516321">
        <w:rPr>
          <w:lang w:val="en-US"/>
        </w:rPr>
        <w:t>Spilling, leaking or escaping from the ship.</w:t>
      </w:r>
    </w:p>
    <w:p w:rsidR="00636E3D" w:rsidRPr="00516321" w:rsidRDefault="00636E3D" w:rsidP="00BD7C05">
      <w:pPr>
        <w:numPr>
          <w:ilvl w:val="1"/>
          <w:numId w:val="29"/>
        </w:numPr>
        <w:rPr>
          <w:lang w:val="en-US"/>
        </w:rPr>
      </w:pPr>
      <w:r w:rsidRPr="00516321">
        <w:rPr>
          <w:lang w:val="en-US"/>
        </w:rPr>
        <w:t>Dumping or disposal from the ship.</w:t>
      </w:r>
    </w:p>
    <w:p w:rsidR="00636E3D" w:rsidRPr="00516321" w:rsidRDefault="00636E3D" w:rsidP="00BD7C05">
      <w:pPr>
        <w:numPr>
          <w:ilvl w:val="1"/>
          <w:numId w:val="29"/>
        </w:numPr>
        <w:rPr>
          <w:lang w:val="en-US"/>
        </w:rPr>
      </w:pPr>
      <w:r w:rsidRPr="00516321">
        <w:rPr>
          <w:lang w:val="en-US"/>
        </w:rPr>
        <w:t>Any release however caused.</w:t>
      </w:r>
    </w:p>
    <w:p w:rsidR="00636E3D" w:rsidRPr="00516321" w:rsidRDefault="00636E3D" w:rsidP="0091614E">
      <w:pPr>
        <w:rPr>
          <w:lang w:val="en-US"/>
        </w:rPr>
      </w:pPr>
    </w:p>
    <w:p w:rsidR="00636E3D" w:rsidRPr="00516321" w:rsidRDefault="00636E3D" w:rsidP="00BD7C05">
      <w:pPr>
        <w:numPr>
          <w:ilvl w:val="0"/>
          <w:numId w:val="29"/>
        </w:numPr>
        <w:rPr>
          <w:lang w:val="en-US"/>
        </w:rPr>
      </w:pPr>
      <w:r w:rsidRPr="00516321">
        <w:rPr>
          <w:lang w:val="en-US"/>
        </w:rPr>
        <w:t>During a routine sea passage the cooling water high temperature alarm system for one of the auxiliary engines is out of function and blocked. What will be the appropriate immediate action?</w:t>
      </w:r>
    </w:p>
    <w:p w:rsidR="00636E3D" w:rsidRPr="00516321" w:rsidRDefault="00636E3D" w:rsidP="00BD7C05">
      <w:pPr>
        <w:numPr>
          <w:ilvl w:val="1"/>
          <w:numId w:val="29"/>
        </w:numPr>
        <w:rPr>
          <w:lang w:val="en-US"/>
        </w:rPr>
      </w:pPr>
      <w:r w:rsidRPr="00516321">
        <w:rPr>
          <w:lang w:val="en-US"/>
        </w:rPr>
        <w:t>All the actions listed in the other alternatives</w:t>
      </w:r>
    </w:p>
    <w:p w:rsidR="00636E3D" w:rsidRPr="00516321" w:rsidRDefault="00636E3D" w:rsidP="00BD7C05">
      <w:pPr>
        <w:numPr>
          <w:ilvl w:val="1"/>
          <w:numId w:val="29"/>
        </w:numPr>
        <w:rPr>
          <w:lang w:val="en-US"/>
        </w:rPr>
      </w:pPr>
      <w:r w:rsidRPr="00516321">
        <w:rPr>
          <w:lang w:val="en-US"/>
        </w:rPr>
        <w:t>Have the failure immediately repaired</w:t>
      </w:r>
    </w:p>
    <w:p w:rsidR="00636E3D" w:rsidRPr="00516321" w:rsidRDefault="00636E3D" w:rsidP="00BD7C05">
      <w:pPr>
        <w:numPr>
          <w:ilvl w:val="1"/>
          <w:numId w:val="29"/>
        </w:numPr>
        <w:rPr>
          <w:lang w:val="en-US"/>
        </w:rPr>
      </w:pPr>
      <w:r w:rsidRPr="00516321">
        <w:rPr>
          <w:lang w:val="en-US"/>
        </w:rPr>
        <w:t>Switch to another generator set (that is available)</w:t>
      </w:r>
    </w:p>
    <w:p w:rsidR="00636E3D" w:rsidRPr="00516321" w:rsidRDefault="00636E3D" w:rsidP="00BD7C05">
      <w:pPr>
        <w:numPr>
          <w:ilvl w:val="1"/>
          <w:numId w:val="29"/>
        </w:numPr>
        <w:rPr>
          <w:lang w:val="en-US"/>
        </w:rPr>
      </w:pPr>
      <w:r w:rsidRPr="00516321">
        <w:rPr>
          <w:lang w:val="en-US"/>
        </w:rPr>
        <w:t>If the failure is in conflict with pre-requisitional electric power supply, ensure manual operation mode until the failure is corrected</w:t>
      </w:r>
    </w:p>
    <w:p w:rsidR="00636E3D" w:rsidRPr="00516321" w:rsidRDefault="00636E3D" w:rsidP="0091614E">
      <w:pPr>
        <w:rPr>
          <w:lang w:val="en-US"/>
        </w:rPr>
      </w:pPr>
    </w:p>
    <w:p w:rsidR="00636E3D" w:rsidRPr="00516321" w:rsidRDefault="00636E3D" w:rsidP="00BD7C05">
      <w:pPr>
        <w:numPr>
          <w:ilvl w:val="0"/>
          <w:numId w:val="29"/>
        </w:numPr>
        <w:rPr>
          <w:lang w:val="en-US"/>
        </w:rPr>
      </w:pPr>
      <w:r w:rsidRPr="00516321">
        <w:rPr>
          <w:lang w:val="en-US"/>
        </w:rPr>
        <w:t>During execution of a standard UMS-check, the Engineer on Duty is experiencing a "low water level" alarm in a cooling water expansion tank. What will be the appropriate immediate action?</w:t>
      </w:r>
    </w:p>
    <w:p w:rsidR="00636E3D" w:rsidRPr="00516321" w:rsidRDefault="00636E3D" w:rsidP="00BD7C05">
      <w:pPr>
        <w:numPr>
          <w:ilvl w:val="1"/>
          <w:numId w:val="29"/>
        </w:numPr>
        <w:rPr>
          <w:lang w:val="en-US"/>
        </w:rPr>
      </w:pPr>
      <w:r w:rsidRPr="00516321">
        <w:rPr>
          <w:lang w:val="en-US"/>
        </w:rPr>
        <w:t>Correct water level is obtained by refilling the cooling system, and the entire system is checked for leakages</w:t>
      </w:r>
    </w:p>
    <w:p w:rsidR="00636E3D" w:rsidRPr="00516321" w:rsidRDefault="00636E3D" w:rsidP="00BD7C05">
      <w:pPr>
        <w:numPr>
          <w:ilvl w:val="1"/>
          <w:numId w:val="29"/>
        </w:numPr>
        <w:rPr>
          <w:lang w:val="en-US"/>
        </w:rPr>
      </w:pPr>
      <w:r w:rsidRPr="00516321">
        <w:rPr>
          <w:lang w:val="en-US"/>
        </w:rPr>
        <w:t>The set point for the water level in the expansion tank is temporarily readjusted for later action.</w:t>
      </w:r>
    </w:p>
    <w:p w:rsidR="00636E3D" w:rsidRPr="00516321" w:rsidRDefault="00636E3D" w:rsidP="00BD7C05">
      <w:pPr>
        <w:numPr>
          <w:ilvl w:val="1"/>
          <w:numId w:val="29"/>
        </w:numPr>
        <w:rPr>
          <w:lang w:val="en-US"/>
        </w:rPr>
      </w:pPr>
      <w:r w:rsidRPr="00516321">
        <w:rPr>
          <w:lang w:val="en-US"/>
        </w:rPr>
        <w:t>The alarm function is blocked for later action</w:t>
      </w:r>
    </w:p>
    <w:p w:rsidR="00636E3D" w:rsidRPr="00516321" w:rsidRDefault="00636E3D" w:rsidP="00BD7C05">
      <w:pPr>
        <w:numPr>
          <w:ilvl w:val="1"/>
          <w:numId w:val="29"/>
        </w:numPr>
        <w:rPr>
          <w:lang w:val="en-US"/>
        </w:rPr>
      </w:pPr>
      <w:r w:rsidRPr="00516321">
        <w:rPr>
          <w:lang w:val="en-US"/>
        </w:rPr>
        <w:t>The alarm function is blocked and the engine room is changed to manual mode.</w:t>
      </w:r>
    </w:p>
    <w:p w:rsidR="00636E3D" w:rsidRDefault="00636E3D" w:rsidP="003618DC">
      <w:pPr>
        <w:pStyle w:val="ListParagraph"/>
        <w:ind w:left="142"/>
        <w:rPr>
          <w:lang w:val="en-US"/>
        </w:rPr>
      </w:pPr>
    </w:p>
    <w:p w:rsidR="00636E3D" w:rsidRDefault="00636E3D" w:rsidP="00736A17">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   Be ready to speak on it.</w:t>
      </w:r>
    </w:p>
    <w:p w:rsidR="00636E3D" w:rsidRPr="00687377" w:rsidRDefault="00636E3D" w:rsidP="00736A17">
      <w:pPr>
        <w:rPr>
          <w:b/>
          <w:bCs/>
          <w:sz w:val="28"/>
          <w:szCs w:val="28"/>
          <w:lang w:val="en-US"/>
        </w:rPr>
      </w:pPr>
      <w:r w:rsidRPr="00687377">
        <w:rPr>
          <w:b/>
          <w:bCs/>
          <w:sz w:val="28"/>
          <w:szCs w:val="28"/>
          <w:lang w:val="en-US"/>
        </w:rPr>
        <w:t>Marine pollution.</w:t>
      </w: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292818" w:rsidRDefault="00636E3D" w:rsidP="00736A17">
      <w:pPr>
        <w:pStyle w:val="ListParagraph"/>
        <w:ind w:left="142"/>
        <w:rPr>
          <w:lang w:val="en-US"/>
        </w:rPr>
      </w:pPr>
    </w:p>
    <w:p w:rsidR="00636E3D" w:rsidRPr="006A76F9" w:rsidRDefault="00636E3D" w:rsidP="001917DF">
      <w:pPr>
        <w:pStyle w:val="Caption"/>
        <w:rPr>
          <w:b w:val="0"/>
          <w:sz w:val="24"/>
          <w:szCs w:val="24"/>
        </w:rPr>
      </w:pPr>
      <w:r w:rsidRPr="006A76F9">
        <w:rPr>
          <w:b w:val="0"/>
          <w:sz w:val="24"/>
          <w:szCs w:val="24"/>
        </w:rPr>
        <w:t>МІНІСТЕРСТВО ОСВІТИ І НАУКИ УКРАЇНИ</w:t>
      </w:r>
    </w:p>
    <w:p w:rsidR="00636E3D" w:rsidRPr="006A76F9" w:rsidRDefault="00636E3D" w:rsidP="001917DF">
      <w:pPr>
        <w:jc w:val="center"/>
        <w:rPr>
          <w:caps/>
        </w:rPr>
      </w:pPr>
      <w:r w:rsidRPr="006A76F9">
        <w:rPr>
          <w:caps/>
        </w:rPr>
        <w:t>Державний університет інфраструктури та технологій</w:t>
      </w:r>
    </w:p>
    <w:p w:rsidR="00636E3D" w:rsidRDefault="00636E3D" w:rsidP="001917DF">
      <w:pPr>
        <w:jc w:val="center"/>
        <w:rPr>
          <w:u w:val="single"/>
        </w:rPr>
      </w:pPr>
      <w:r w:rsidRPr="006A76F9">
        <w:rPr>
          <w:u w:val="single"/>
        </w:rPr>
        <w:t>ДУНАЙСЬКИЙ ФАКУЛЬТЕТ МОРСЬКОГО ТА РІЧКОВОГО ТРАНСПОРТУ</w:t>
      </w:r>
    </w:p>
    <w:p w:rsidR="00636E3D" w:rsidRPr="006A76F9" w:rsidRDefault="00636E3D" w:rsidP="001917DF">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1917DF">
      <w:pPr>
        <w:jc w:val="center"/>
        <w:rPr>
          <w:b/>
        </w:rPr>
      </w:pPr>
      <w:r w:rsidRPr="006A76F9">
        <w:rPr>
          <w:b/>
        </w:rPr>
        <w:t>З дисципліни «Англійська мова за професійним спрямуванням»</w:t>
      </w:r>
    </w:p>
    <w:p w:rsidR="00636E3D" w:rsidRPr="002666EC" w:rsidRDefault="00636E3D" w:rsidP="001917DF">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1917DF">
      <w:pPr>
        <w:pStyle w:val="Style5"/>
        <w:widowControl/>
        <w:spacing w:line="240" w:lineRule="exact"/>
        <w:jc w:val="left"/>
      </w:pPr>
    </w:p>
    <w:p w:rsidR="00636E3D" w:rsidRDefault="00636E3D" w:rsidP="001917DF">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en-US" w:eastAsia="en-US"/>
        </w:rPr>
        <w:t>1</w:t>
      </w:r>
      <w:r>
        <w:rPr>
          <w:rStyle w:val="FontStyle27"/>
          <w:bCs/>
          <w:szCs w:val="22"/>
          <w:lang w:val="uk-UA" w:eastAsia="en-US"/>
        </w:rPr>
        <w:t>1</w:t>
      </w:r>
    </w:p>
    <w:p w:rsidR="00636E3D" w:rsidRPr="004602BF" w:rsidRDefault="00636E3D" w:rsidP="00BD7C05">
      <w:pPr>
        <w:pStyle w:val="ListParagraph"/>
        <w:numPr>
          <w:ilvl w:val="0"/>
          <w:numId w:val="58"/>
        </w:numPr>
        <w:rPr>
          <w:b/>
          <w:i/>
          <w:lang w:val="uk-UA"/>
        </w:rPr>
      </w:pPr>
      <w:r>
        <w:rPr>
          <w:b/>
          <w:i/>
          <w:lang w:val="en-US"/>
        </w:rPr>
        <w:t>Give English equivalents to the following words and phrases (topic “Pollution”):</w:t>
      </w:r>
    </w:p>
    <w:p w:rsidR="00636E3D" w:rsidRDefault="00636E3D" w:rsidP="001917DF">
      <w:pPr>
        <w:pStyle w:val="ListParagraph"/>
        <w:rPr>
          <w:lang w:val="uk-UA"/>
        </w:rPr>
      </w:pPr>
    </w:p>
    <w:p w:rsidR="00636E3D" w:rsidRPr="004602BF" w:rsidRDefault="00636E3D" w:rsidP="00BD7C05">
      <w:pPr>
        <w:pStyle w:val="ListParagraph"/>
        <w:numPr>
          <w:ilvl w:val="0"/>
          <w:numId w:val="57"/>
        </w:numPr>
        <w:rPr>
          <w:lang w:val="uk-UA"/>
        </w:rPr>
      </w:pPr>
      <w:r>
        <w:t>международная конвенция по предотвращению загрязнения с судов;</w:t>
      </w:r>
    </w:p>
    <w:p w:rsidR="00636E3D" w:rsidRDefault="00636E3D" w:rsidP="00BD7C05">
      <w:pPr>
        <w:pStyle w:val="ListParagraph"/>
        <w:numPr>
          <w:ilvl w:val="0"/>
          <w:numId w:val="57"/>
        </w:numPr>
        <w:rPr>
          <w:lang w:val="uk-UA"/>
        </w:rPr>
      </w:pPr>
      <w:r>
        <w:rPr>
          <w:lang w:val="uk-UA"/>
        </w:rPr>
        <w:t>контролировать сброс нефти;</w:t>
      </w:r>
    </w:p>
    <w:p w:rsidR="00636E3D" w:rsidRDefault="00636E3D" w:rsidP="00BD7C05">
      <w:pPr>
        <w:pStyle w:val="ListParagraph"/>
        <w:numPr>
          <w:ilvl w:val="0"/>
          <w:numId w:val="57"/>
        </w:numPr>
        <w:rPr>
          <w:lang w:val="uk-UA"/>
        </w:rPr>
      </w:pPr>
      <w:r>
        <w:rPr>
          <w:lang w:val="uk-UA"/>
        </w:rPr>
        <w:t>обеспечивать необходимую остойчивость;</w:t>
      </w:r>
    </w:p>
    <w:p w:rsidR="00636E3D" w:rsidRDefault="00636E3D" w:rsidP="00BD7C05">
      <w:pPr>
        <w:pStyle w:val="ListParagraph"/>
        <w:numPr>
          <w:ilvl w:val="0"/>
          <w:numId w:val="57"/>
        </w:numPr>
        <w:rPr>
          <w:lang w:val="uk-UA"/>
        </w:rPr>
      </w:pPr>
      <w:r>
        <w:rPr>
          <w:lang w:val="uk-UA"/>
        </w:rPr>
        <w:t>устройство для приема нефтесодержащих вод;</w:t>
      </w:r>
    </w:p>
    <w:p w:rsidR="00636E3D" w:rsidRDefault="00636E3D" w:rsidP="00BD7C05">
      <w:pPr>
        <w:pStyle w:val="ListParagraph"/>
        <w:numPr>
          <w:ilvl w:val="0"/>
          <w:numId w:val="57"/>
        </w:numPr>
        <w:rPr>
          <w:lang w:val="uk-UA"/>
        </w:rPr>
      </w:pPr>
      <w:r>
        <w:rPr>
          <w:lang w:val="uk-UA"/>
        </w:rPr>
        <w:t>обязательный ежегодный осмотр.</w:t>
      </w:r>
    </w:p>
    <w:p w:rsidR="00636E3D" w:rsidRDefault="00636E3D" w:rsidP="001917DF">
      <w:pPr>
        <w:pStyle w:val="ListParagraph"/>
        <w:ind w:left="1440"/>
        <w:rPr>
          <w:lang w:val="uk-UA"/>
        </w:rPr>
      </w:pPr>
    </w:p>
    <w:p w:rsidR="00636E3D" w:rsidRDefault="00636E3D" w:rsidP="001917DF">
      <w:pPr>
        <w:rPr>
          <w:b/>
          <w:i/>
          <w:lang w:val="en-US"/>
        </w:rPr>
      </w:pPr>
      <w:r>
        <w:rPr>
          <w:b/>
          <w:i/>
        </w:rPr>
        <w:t xml:space="preserve">     </w:t>
      </w:r>
      <w:r>
        <w:rPr>
          <w:b/>
          <w:i/>
          <w:lang w:val="en-US"/>
        </w:rPr>
        <w:t>2. Find the correct answer:</w:t>
      </w:r>
    </w:p>
    <w:p w:rsidR="00636E3D" w:rsidRDefault="00636E3D" w:rsidP="001917DF">
      <w:pPr>
        <w:pStyle w:val="ListParagraph"/>
        <w:ind w:left="1440"/>
        <w:rPr>
          <w:lang w:val="uk-UA"/>
        </w:rPr>
      </w:pPr>
    </w:p>
    <w:p w:rsidR="00636E3D" w:rsidRPr="008D2535" w:rsidRDefault="00636E3D" w:rsidP="00BD7C05">
      <w:pPr>
        <w:numPr>
          <w:ilvl w:val="0"/>
          <w:numId w:val="56"/>
        </w:numPr>
        <w:rPr>
          <w:lang w:val="en-US"/>
        </w:rPr>
      </w:pPr>
      <w:r w:rsidRPr="008D2535">
        <w:rPr>
          <w:lang w:val="en-US"/>
        </w:rPr>
        <w:t>Racking stresses in a ship can be reduced by fitting a good system of......</w:t>
      </w:r>
    </w:p>
    <w:p w:rsidR="00636E3D" w:rsidRPr="008D2535" w:rsidRDefault="00636E3D" w:rsidP="00BD7C05">
      <w:pPr>
        <w:numPr>
          <w:ilvl w:val="1"/>
          <w:numId w:val="56"/>
        </w:numPr>
        <w:rPr>
          <w:lang w:val="en-US"/>
        </w:rPr>
      </w:pPr>
      <w:r w:rsidRPr="008D2535">
        <w:rPr>
          <w:lang w:val="en-US"/>
        </w:rPr>
        <w:t>stringers.</w:t>
      </w:r>
    </w:p>
    <w:p w:rsidR="00636E3D" w:rsidRPr="008D2535" w:rsidRDefault="00636E3D" w:rsidP="00BD7C05">
      <w:pPr>
        <w:numPr>
          <w:ilvl w:val="1"/>
          <w:numId w:val="56"/>
        </w:numPr>
        <w:rPr>
          <w:lang w:val="en-US"/>
        </w:rPr>
      </w:pPr>
      <w:r w:rsidRPr="008D2535">
        <w:rPr>
          <w:lang w:val="en-US"/>
        </w:rPr>
        <w:t>deck girders.</w:t>
      </w:r>
    </w:p>
    <w:p w:rsidR="00636E3D" w:rsidRPr="008D2535" w:rsidRDefault="00636E3D" w:rsidP="00BD7C05">
      <w:pPr>
        <w:numPr>
          <w:ilvl w:val="1"/>
          <w:numId w:val="56"/>
        </w:numPr>
        <w:rPr>
          <w:lang w:val="en-US"/>
        </w:rPr>
      </w:pPr>
      <w:r w:rsidRPr="008D2535">
        <w:rPr>
          <w:lang w:val="en-US"/>
        </w:rPr>
        <w:t>side girders.</w:t>
      </w:r>
    </w:p>
    <w:p w:rsidR="00636E3D" w:rsidRPr="008D2535" w:rsidRDefault="00636E3D" w:rsidP="00BD7C05">
      <w:pPr>
        <w:numPr>
          <w:ilvl w:val="1"/>
          <w:numId w:val="56"/>
        </w:numPr>
        <w:rPr>
          <w:lang w:val="en-US"/>
        </w:rPr>
      </w:pPr>
      <w:r w:rsidRPr="008D2535">
        <w:rPr>
          <w:lang w:val="en-US"/>
        </w:rPr>
        <w:t>bulkheads.</w:t>
      </w:r>
    </w:p>
    <w:p w:rsidR="00636E3D" w:rsidRPr="008D2535" w:rsidRDefault="00636E3D" w:rsidP="001917DF">
      <w:pPr>
        <w:rPr>
          <w:b/>
          <w:lang w:val="en-US"/>
        </w:rPr>
      </w:pPr>
    </w:p>
    <w:p w:rsidR="00636E3D" w:rsidRPr="008D2535" w:rsidRDefault="00636E3D" w:rsidP="00BD7C05">
      <w:pPr>
        <w:numPr>
          <w:ilvl w:val="0"/>
          <w:numId w:val="56"/>
        </w:numPr>
        <w:rPr>
          <w:lang w:val="en-US"/>
        </w:rPr>
      </w:pPr>
      <w:r w:rsidRPr="008D2535">
        <w:rPr>
          <w:lang w:val="en-US"/>
        </w:rPr>
        <w:t>What stress is the connection of frames and beams at deck level  between the bulkheads designed to resist?</w:t>
      </w:r>
    </w:p>
    <w:p w:rsidR="00636E3D" w:rsidRPr="008D2535" w:rsidRDefault="00636E3D" w:rsidP="00BD7C05">
      <w:pPr>
        <w:numPr>
          <w:ilvl w:val="1"/>
          <w:numId w:val="56"/>
        </w:numPr>
      </w:pPr>
      <w:r w:rsidRPr="008D2535">
        <w:t>Hogging</w:t>
      </w:r>
    </w:p>
    <w:p w:rsidR="00636E3D" w:rsidRPr="008D2535" w:rsidRDefault="00636E3D" w:rsidP="00BD7C05">
      <w:pPr>
        <w:numPr>
          <w:ilvl w:val="1"/>
          <w:numId w:val="56"/>
        </w:numPr>
      </w:pPr>
      <w:r w:rsidRPr="008D2535">
        <w:t>Sagging</w:t>
      </w:r>
    </w:p>
    <w:p w:rsidR="00636E3D" w:rsidRPr="008D2535" w:rsidRDefault="00636E3D" w:rsidP="00BD7C05">
      <w:pPr>
        <w:numPr>
          <w:ilvl w:val="1"/>
          <w:numId w:val="56"/>
        </w:numPr>
      </w:pPr>
      <w:r w:rsidRPr="008D2535">
        <w:t>Racking</w:t>
      </w:r>
    </w:p>
    <w:p w:rsidR="00636E3D" w:rsidRPr="008D2535" w:rsidRDefault="00636E3D" w:rsidP="00BD7C05">
      <w:pPr>
        <w:numPr>
          <w:ilvl w:val="1"/>
          <w:numId w:val="56"/>
        </w:numPr>
      </w:pPr>
      <w:r w:rsidRPr="008D2535">
        <w:t>Pounding</w:t>
      </w:r>
    </w:p>
    <w:p w:rsidR="00636E3D" w:rsidRPr="008D2535" w:rsidRDefault="00636E3D" w:rsidP="001917DF"/>
    <w:p w:rsidR="00636E3D" w:rsidRPr="008D2535" w:rsidRDefault="00636E3D" w:rsidP="00BD7C05">
      <w:pPr>
        <w:numPr>
          <w:ilvl w:val="0"/>
          <w:numId w:val="56"/>
        </w:numPr>
        <w:rPr>
          <w:lang w:val="en-US"/>
        </w:rPr>
      </w:pPr>
      <w:r w:rsidRPr="008D2535">
        <w:rPr>
          <w:lang w:val="en-US"/>
        </w:rPr>
        <w:t>TBN - total base number from a lube oil test, indicates the:</w:t>
      </w:r>
    </w:p>
    <w:p w:rsidR="00636E3D" w:rsidRPr="008D2535" w:rsidRDefault="00636E3D" w:rsidP="00BD7C05">
      <w:pPr>
        <w:numPr>
          <w:ilvl w:val="1"/>
          <w:numId w:val="56"/>
        </w:numPr>
        <w:rPr>
          <w:lang w:val="en-US"/>
        </w:rPr>
      </w:pPr>
      <w:r w:rsidRPr="008D2535">
        <w:rPr>
          <w:lang w:val="en-US"/>
        </w:rPr>
        <w:t>Amount of contaminants in the lubricating oil.</w:t>
      </w:r>
    </w:p>
    <w:p w:rsidR="00636E3D" w:rsidRPr="008D2535" w:rsidRDefault="00636E3D" w:rsidP="00BD7C05">
      <w:pPr>
        <w:numPr>
          <w:ilvl w:val="1"/>
          <w:numId w:val="56"/>
        </w:numPr>
        <w:rPr>
          <w:lang w:val="en-US"/>
        </w:rPr>
      </w:pPr>
      <w:r w:rsidRPr="008D2535">
        <w:rPr>
          <w:lang w:val="en-US"/>
        </w:rPr>
        <w:t>Amount of organic acids in the oil.</w:t>
      </w:r>
    </w:p>
    <w:p w:rsidR="00636E3D" w:rsidRPr="008D2535" w:rsidRDefault="00636E3D" w:rsidP="00BD7C05">
      <w:pPr>
        <w:numPr>
          <w:ilvl w:val="1"/>
          <w:numId w:val="56"/>
        </w:numPr>
        <w:rPr>
          <w:lang w:val="en-US"/>
        </w:rPr>
      </w:pPr>
      <w:r w:rsidRPr="008D2535">
        <w:rPr>
          <w:lang w:val="en-US"/>
        </w:rPr>
        <w:t>Alkalinity of the lubricating oil.</w:t>
      </w:r>
    </w:p>
    <w:p w:rsidR="00636E3D" w:rsidRPr="008D2535" w:rsidRDefault="00636E3D" w:rsidP="00BD7C05">
      <w:pPr>
        <w:numPr>
          <w:ilvl w:val="1"/>
          <w:numId w:val="56"/>
        </w:numPr>
        <w:rPr>
          <w:lang w:val="en-US"/>
        </w:rPr>
      </w:pPr>
      <w:r w:rsidRPr="008D2535">
        <w:rPr>
          <w:lang w:val="en-US"/>
        </w:rPr>
        <w:t>Flash point.</w:t>
      </w:r>
    </w:p>
    <w:p w:rsidR="00636E3D" w:rsidRPr="008D2535" w:rsidRDefault="00636E3D" w:rsidP="001917DF">
      <w:pPr>
        <w:rPr>
          <w:lang w:val="en-US"/>
        </w:rPr>
      </w:pPr>
    </w:p>
    <w:p w:rsidR="00636E3D" w:rsidRPr="008D2535" w:rsidRDefault="00636E3D" w:rsidP="00BD7C05">
      <w:pPr>
        <w:numPr>
          <w:ilvl w:val="0"/>
          <w:numId w:val="56"/>
        </w:numPr>
        <w:rPr>
          <w:lang w:val="en-US"/>
        </w:rPr>
      </w:pPr>
      <w:r w:rsidRPr="008D2535">
        <w:rPr>
          <w:lang w:val="en-US"/>
        </w:rPr>
        <w:t>TAN, total acid number is the:</w:t>
      </w:r>
    </w:p>
    <w:p w:rsidR="00636E3D" w:rsidRPr="008D2535" w:rsidRDefault="00636E3D" w:rsidP="00BD7C05">
      <w:pPr>
        <w:numPr>
          <w:ilvl w:val="1"/>
          <w:numId w:val="56"/>
        </w:numPr>
        <w:rPr>
          <w:lang w:val="en-US"/>
        </w:rPr>
      </w:pPr>
      <w:r w:rsidRPr="008D2535">
        <w:rPr>
          <w:lang w:val="en-US"/>
        </w:rPr>
        <w:t>Total content of organic and inorganic acids in the oil.</w:t>
      </w:r>
    </w:p>
    <w:p w:rsidR="00636E3D" w:rsidRPr="008D2535" w:rsidRDefault="00636E3D" w:rsidP="00BD7C05">
      <w:pPr>
        <w:numPr>
          <w:ilvl w:val="1"/>
          <w:numId w:val="56"/>
        </w:numPr>
        <w:rPr>
          <w:lang w:val="en-US"/>
        </w:rPr>
      </w:pPr>
      <w:r w:rsidRPr="008D2535">
        <w:rPr>
          <w:lang w:val="en-US"/>
        </w:rPr>
        <w:t>Amount of remaining alkalinity in the oil.</w:t>
      </w:r>
    </w:p>
    <w:p w:rsidR="00636E3D" w:rsidRPr="008D2535" w:rsidRDefault="00636E3D" w:rsidP="00BD7C05">
      <w:pPr>
        <w:numPr>
          <w:ilvl w:val="1"/>
          <w:numId w:val="56"/>
        </w:numPr>
        <w:rPr>
          <w:lang w:val="en-US"/>
        </w:rPr>
      </w:pPr>
      <w:r w:rsidRPr="008D2535">
        <w:rPr>
          <w:lang w:val="en-US"/>
        </w:rPr>
        <w:t>Total content of inorganic acids in the oil.</w:t>
      </w:r>
    </w:p>
    <w:p w:rsidR="00636E3D" w:rsidRPr="008D2535" w:rsidRDefault="00636E3D" w:rsidP="00BD7C05">
      <w:pPr>
        <w:numPr>
          <w:ilvl w:val="1"/>
          <w:numId w:val="56"/>
        </w:numPr>
        <w:rPr>
          <w:lang w:val="en-US"/>
        </w:rPr>
      </w:pPr>
      <w:r w:rsidRPr="008D2535">
        <w:rPr>
          <w:lang w:val="en-US"/>
        </w:rPr>
        <w:t>Total content of organic acids in the oil.</w:t>
      </w:r>
    </w:p>
    <w:p w:rsidR="00636E3D" w:rsidRPr="008D2535" w:rsidRDefault="00636E3D" w:rsidP="001917DF">
      <w:pPr>
        <w:rPr>
          <w:lang w:val="en-US"/>
        </w:rPr>
      </w:pPr>
    </w:p>
    <w:p w:rsidR="00636E3D" w:rsidRPr="00140E0B" w:rsidRDefault="00636E3D" w:rsidP="001917DF">
      <w:pPr>
        <w:rPr>
          <w:lang w:val="en-US"/>
        </w:rPr>
      </w:pPr>
    </w:p>
    <w:p w:rsidR="00636E3D" w:rsidRPr="008D2535" w:rsidRDefault="00636E3D" w:rsidP="00BD7C05">
      <w:pPr>
        <w:numPr>
          <w:ilvl w:val="0"/>
          <w:numId w:val="56"/>
        </w:numPr>
        <w:rPr>
          <w:lang w:val="en-US"/>
        </w:rPr>
      </w:pPr>
      <w:r w:rsidRPr="008D2535">
        <w:rPr>
          <w:lang w:val="en-US"/>
        </w:rPr>
        <w:t>You have checked the oil viscosity in an auxiliary engine with the viscosity test kit. The result shows that the viscosity is low. What will You do?</w:t>
      </w:r>
    </w:p>
    <w:p w:rsidR="00636E3D" w:rsidRPr="008D2535" w:rsidRDefault="00636E3D" w:rsidP="00BD7C05">
      <w:pPr>
        <w:numPr>
          <w:ilvl w:val="1"/>
          <w:numId w:val="56"/>
        </w:numPr>
        <w:rPr>
          <w:lang w:val="en-US"/>
        </w:rPr>
      </w:pPr>
      <w:r w:rsidRPr="008D2535">
        <w:rPr>
          <w:lang w:val="en-US"/>
        </w:rPr>
        <w:t>Increase the oil temperature.</w:t>
      </w:r>
    </w:p>
    <w:p w:rsidR="00636E3D" w:rsidRPr="008D2535" w:rsidRDefault="00636E3D" w:rsidP="00BD7C05">
      <w:pPr>
        <w:numPr>
          <w:ilvl w:val="1"/>
          <w:numId w:val="56"/>
        </w:numPr>
        <w:rPr>
          <w:lang w:val="en-US"/>
        </w:rPr>
      </w:pPr>
      <w:r w:rsidRPr="008D2535">
        <w:rPr>
          <w:lang w:val="en-US"/>
        </w:rPr>
        <w:t>Start to purify the oil.</w:t>
      </w:r>
    </w:p>
    <w:p w:rsidR="00636E3D" w:rsidRPr="008D2535" w:rsidRDefault="00636E3D" w:rsidP="00BD7C05">
      <w:pPr>
        <w:numPr>
          <w:ilvl w:val="1"/>
          <w:numId w:val="56"/>
        </w:numPr>
        <w:rPr>
          <w:lang w:val="en-US"/>
        </w:rPr>
      </w:pPr>
      <w:r w:rsidRPr="008D2535">
        <w:rPr>
          <w:lang w:val="en-US"/>
        </w:rPr>
        <w:t>Decrease the oil temperature.</w:t>
      </w:r>
    </w:p>
    <w:p w:rsidR="00636E3D" w:rsidRPr="008D2535" w:rsidRDefault="00636E3D" w:rsidP="00BD7C05">
      <w:pPr>
        <w:numPr>
          <w:ilvl w:val="1"/>
          <w:numId w:val="56"/>
        </w:numPr>
        <w:rPr>
          <w:lang w:val="en-US"/>
        </w:rPr>
      </w:pPr>
      <w:r w:rsidRPr="008D2535">
        <w:rPr>
          <w:lang w:val="en-US"/>
        </w:rPr>
        <w:t xml:space="preserve"> Clean the system and change the oil.</w:t>
      </w:r>
    </w:p>
    <w:p w:rsidR="00636E3D" w:rsidRPr="008D2535" w:rsidRDefault="00636E3D" w:rsidP="001917DF">
      <w:pPr>
        <w:rPr>
          <w:lang w:val="en-US"/>
        </w:rPr>
      </w:pPr>
    </w:p>
    <w:p w:rsidR="00636E3D" w:rsidRPr="008D2535" w:rsidRDefault="00636E3D" w:rsidP="001917DF">
      <w:pPr>
        <w:rPr>
          <w:lang w:val="en-US"/>
        </w:rPr>
      </w:pPr>
    </w:p>
    <w:p w:rsidR="00636E3D" w:rsidRPr="008D2535" w:rsidRDefault="00636E3D" w:rsidP="001917DF">
      <w:pPr>
        <w:rPr>
          <w:lang w:val="en-US"/>
        </w:rPr>
      </w:pPr>
    </w:p>
    <w:p w:rsidR="00636E3D" w:rsidRPr="008D2535" w:rsidRDefault="00636E3D" w:rsidP="001917DF">
      <w:pPr>
        <w:rPr>
          <w:lang w:val="en-US"/>
        </w:rPr>
      </w:pPr>
    </w:p>
    <w:p w:rsidR="00636E3D" w:rsidRPr="008D2535" w:rsidRDefault="00636E3D" w:rsidP="00BD7C05">
      <w:pPr>
        <w:numPr>
          <w:ilvl w:val="0"/>
          <w:numId w:val="56"/>
        </w:numPr>
        <w:rPr>
          <w:lang w:val="en-US"/>
        </w:rPr>
      </w:pPr>
      <w:r w:rsidRPr="008D2535">
        <w:rPr>
          <w:lang w:val="en-US"/>
        </w:rPr>
        <w:t>What could be the reason if the lub oil viscosity increase?</w:t>
      </w:r>
    </w:p>
    <w:p w:rsidR="00636E3D" w:rsidRPr="008D2535" w:rsidRDefault="00636E3D" w:rsidP="00BD7C05">
      <w:pPr>
        <w:numPr>
          <w:ilvl w:val="1"/>
          <w:numId w:val="56"/>
        </w:numPr>
        <w:rPr>
          <w:lang w:val="en-US"/>
        </w:rPr>
      </w:pPr>
      <w:r w:rsidRPr="008D2535">
        <w:rPr>
          <w:lang w:val="en-US"/>
        </w:rPr>
        <w:t>Water-leakage to the lub oil system.</w:t>
      </w:r>
    </w:p>
    <w:p w:rsidR="00636E3D" w:rsidRPr="008D2535" w:rsidRDefault="00636E3D" w:rsidP="00BD7C05">
      <w:pPr>
        <w:numPr>
          <w:ilvl w:val="1"/>
          <w:numId w:val="56"/>
        </w:numPr>
        <w:rPr>
          <w:lang w:val="en-US"/>
        </w:rPr>
      </w:pPr>
      <w:r w:rsidRPr="008D2535">
        <w:rPr>
          <w:lang w:val="en-US"/>
        </w:rPr>
        <w:t>High lub oil temperature.</w:t>
      </w:r>
    </w:p>
    <w:p w:rsidR="00636E3D" w:rsidRPr="008D2535" w:rsidRDefault="00636E3D" w:rsidP="00BD7C05">
      <w:pPr>
        <w:numPr>
          <w:ilvl w:val="1"/>
          <w:numId w:val="56"/>
        </w:numPr>
        <w:rPr>
          <w:lang w:val="en-US"/>
        </w:rPr>
      </w:pPr>
      <w:r w:rsidRPr="008D2535">
        <w:rPr>
          <w:lang w:val="en-US"/>
        </w:rPr>
        <w:t>Heavy fuel oil leakage to the lub oil system.</w:t>
      </w:r>
    </w:p>
    <w:p w:rsidR="00636E3D" w:rsidRPr="008D2535" w:rsidRDefault="00636E3D" w:rsidP="00BD7C05">
      <w:pPr>
        <w:numPr>
          <w:ilvl w:val="1"/>
          <w:numId w:val="56"/>
        </w:numPr>
        <w:rPr>
          <w:lang w:val="en-US"/>
        </w:rPr>
      </w:pPr>
      <w:r w:rsidRPr="008D2535">
        <w:rPr>
          <w:lang w:val="en-US"/>
        </w:rPr>
        <w:t>The lub oil viscosity will not increase.</w:t>
      </w:r>
    </w:p>
    <w:p w:rsidR="00636E3D" w:rsidRPr="00140E0B" w:rsidRDefault="00636E3D" w:rsidP="001917DF">
      <w:pPr>
        <w:rPr>
          <w:lang w:val="en-US"/>
        </w:rPr>
      </w:pPr>
    </w:p>
    <w:p w:rsidR="00636E3D" w:rsidRPr="008D2535" w:rsidRDefault="00636E3D" w:rsidP="00BD7C05">
      <w:pPr>
        <w:numPr>
          <w:ilvl w:val="0"/>
          <w:numId w:val="56"/>
        </w:numPr>
        <w:rPr>
          <w:lang w:val="en-US"/>
        </w:rPr>
      </w:pPr>
      <w:r w:rsidRPr="008D2535">
        <w:rPr>
          <w:lang w:val="en-US"/>
        </w:rPr>
        <w:t>Ships may only discharge processed bilge water from machinery spaces into the sea if certain very</w:t>
      </w:r>
      <w:r w:rsidRPr="008D2535">
        <w:rPr>
          <w:lang w:val="en-US"/>
        </w:rPr>
        <w:br/>
        <w:t>specific criteria are being met. Which of those listed below is correct?</w:t>
      </w:r>
    </w:p>
    <w:p w:rsidR="00636E3D" w:rsidRPr="008D2535" w:rsidRDefault="00636E3D" w:rsidP="00BD7C05">
      <w:pPr>
        <w:numPr>
          <w:ilvl w:val="1"/>
          <w:numId w:val="56"/>
        </w:numPr>
        <w:rPr>
          <w:lang w:val="en-US"/>
        </w:rPr>
      </w:pPr>
      <w:r w:rsidRPr="008D2535">
        <w:rPr>
          <w:lang w:val="en-US"/>
        </w:rPr>
        <w:t>The ship has cin operation as require reg. 16(5) of Anex I</w:t>
      </w:r>
    </w:p>
    <w:p w:rsidR="00636E3D" w:rsidRPr="008D2535" w:rsidRDefault="00636E3D" w:rsidP="00BD7C05">
      <w:pPr>
        <w:numPr>
          <w:ilvl w:val="1"/>
          <w:numId w:val="56"/>
        </w:numPr>
        <w:rPr>
          <w:lang w:val="en-US"/>
        </w:rPr>
      </w:pPr>
      <w:r w:rsidRPr="008D2535">
        <w:rPr>
          <w:lang w:val="en-US"/>
        </w:rPr>
        <w:t>The ship has in operation equipment as require reg. 16(5) of Annex I to MARPOL</w:t>
      </w:r>
    </w:p>
    <w:p w:rsidR="00636E3D" w:rsidRPr="008D2535" w:rsidRDefault="00636E3D" w:rsidP="00BD7C05">
      <w:pPr>
        <w:numPr>
          <w:ilvl w:val="1"/>
          <w:numId w:val="56"/>
        </w:numPr>
        <w:rPr>
          <w:lang w:val="en-US"/>
        </w:rPr>
      </w:pPr>
      <w:r w:rsidRPr="008D2535">
        <w:rPr>
          <w:lang w:val="en-US"/>
        </w:rPr>
        <w:t>The ship is sailing within a special area</w:t>
      </w:r>
    </w:p>
    <w:p w:rsidR="00636E3D" w:rsidRPr="008D2535" w:rsidRDefault="00636E3D" w:rsidP="00BD7C05">
      <w:pPr>
        <w:numPr>
          <w:ilvl w:val="1"/>
          <w:numId w:val="56"/>
        </w:numPr>
        <w:rPr>
          <w:lang w:val="en-US"/>
        </w:rPr>
      </w:pPr>
      <w:r w:rsidRPr="008D2535">
        <w:rPr>
          <w:lang w:val="en-US"/>
        </w:rPr>
        <w:t>The ship is proceeding an route</w:t>
      </w:r>
    </w:p>
    <w:p w:rsidR="00636E3D" w:rsidRPr="008D2535" w:rsidRDefault="00636E3D" w:rsidP="001917DF">
      <w:pPr>
        <w:rPr>
          <w:lang w:val="en-US"/>
        </w:rPr>
      </w:pPr>
    </w:p>
    <w:p w:rsidR="00636E3D" w:rsidRPr="008D2535" w:rsidRDefault="00636E3D" w:rsidP="00BD7C05">
      <w:pPr>
        <w:numPr>
          <w:ilvl w:val="0"/>
          <w:numId w:val="56"/>
        </w:numPr>
        <w:rPr>
          <w:lang w:val="en-US"/>
        </w:rPr>
      </w:pPr>
      <w:r w:rsidRPr="008D2535">
        <w:rPr>
          <w:lang w:val="en-US"/>
        </w:rPr>
        <w:t>Basic procedures for bunkering operations on all ships require that ............................. should personally supervise all bunkering operations</w:t>
      </w:r>
    </w:p>
    <w:p w:rsidR="00636E3D" w:rsidRPr="008D2535" w:rsidRDefault="00636E3D" w:rsidP="00BD7C05">
      <w:pPr>
        <w:numPr>
          <w:ilvl w:val="1"/>
          <w:numId w:val="56"/>
        </w:numPr>
        <w:rPr>
          <w:lang w:val="en-US"/>
        </w:rPr>
      </w:pPr>
      <w:r w:rsidRPr="008D2535">
        <w:rPr>
          <w:lang w:val="en-US"/>
        </w:rPr>
        <w:t>the Master</w:t>
      </w:r>
    </w:p>
    <w:p w:rsidR="00636E3D" w:rsidRPr="008D2535" w:rsidRDefault="00636E3D" w:rsidP="00BD7C05">
      <w:pPr>
        <w:numPr>
          <w:ilvl w:val="1"/>
          <w:numId w:val="56"/>
        </w:numPr>
        <w:rPr>
          <w:lang w:val="en-US"/>
        </w:rPr>
      </w:pPr>
      <w:r w:rsidRPr="008D2535">
        <w:rPr>
          <w:lang w:val="en-US"/>
        </w:rPr>
        <w:t>the Chief Engineer</w:t>
      </w:r>
    </w:p>
    <w:p w:rsidR="00636E3D" w:rsidRPr="008D2535" w:rsidRDefault="00636E3D" w:rsidP="00BD7C05">
      <w:pPr>
        <w:numPr>
          <w:ilvl w:val="1"/>
          <w:numId w:val="56"/>
        </w:numPr>
        <w:rPr>
          <w:lang w:val="en-US"/>
        </w:rPr>
      </w:pPr>
      <w:r w:rsidRPr="008D2535">
        <w:rPr>
          <w:lang w:val="en-US"/>
        </w:rPr>
        <w:t>A responsible person</w:t>
      </w:r>
    </w:p>
    <w:p w:rsidR="00636E3D" w:rsidRPr="008D2535" w:rsidRDefault="00636E3D" w:rsidP="00BD7C05">
      <w:pPr>
        <w:numPr>
          <w:ilvl w:val="1"/>
          <w:numId w:val="56"/>
        </w:numPr>
        <w:rPr>
          <w:lang w:val="en-US"/>
        </w:rPr>
      </w:pPr>
      <w:r w:rsidRPr="008D2535">
        <w:rPr>
          <w:lang w:val="en-US"/>
        </w:rPr>
        <w:t>The Second Engineer</w:t>
      </w:r>
    </w:p>
    <w:p w:rsidR="00636E3D" w:rsidRPr="008D2535" w:rsidRDefault="00636E3D" w:rsidP="001917DF">
      <w:pPr>
        <w:rPr>
          <w:lang w:val="en-US"/>
        </w:rPr>
      </w:pPr>
    </w:p>
    <w:p w:rsidR="00636E3D" w:rsidRPr="008D2535" w:rsidRDefault="00636E3D" w:rsidP="00BD7C05">
      <w:pPr>
        <w:numPr>
          <w:ilvl w:val="0"/>
          <w:numId w:val="56"/>
        </w:numPr>
        <w:rPr>
          <w:lang w:val="en-US"/>
        </w:rPr>
      </w:pPr>
      <w:r w:rsidRPr="008D2535">
        <w:rPr>
          <w:lang w:val="en-US"/>
        </w:rPr>
        <w:t>For any engine room operated in UMS-mode, defined checks are to be carried out prior to switching to UMS-mode. Is it the Engineer on Duty's responsibility to have the full control of condition of any check items prior to switching to UMS-mode and leaving the engine room, or may he leave the engine room for a short period (coffee break, lunch etc.) trusting the alarms and automatic functions are sufficient for safe operation?</w:t>
      </w:r>
    </w:p>
    <w:p w:rsidR="00636E3D" w:rsidRPr="008D2535" w:rsidRDefault="00636E3D" w:rsidP="00BD7C05">
      <w:pPr>
        <w:numPr>
          <w:ilvl w:val="1"/>
          <w:numId w:val="56"/>
        </w:numPr>
        <w:rPr>
          <w:lang w:val="en-US"/>
        </w:rPr>
      </w:pPr>
      <w:r w:rsidRPr="008D2535">
        <w:rPr>
          <w:lang w:val="en-US"/>
        </w:rPr>
        <w:t>A described UMS-mode check shall always be carried out prior to leaving the engine room, irrespective of the time he will be absent.</w:t>
      </w:r>
    </w:p>
    <w:p w:rsidR="00636E3D" w:rsidRPr="008D2535" w:rsidRDefault="00636E3D" w:rsidP="00BD7C05">
      <w:pPr>
        <w:numPr>
          <w:ilvl w:val="1"/>
          <w:numId w:val="56"/>
        </w:numPr>
        <w:rPr>
          <w:lang w:val="en-US"/>
        </w:rPr>
      </w:pPr>
      <w:r w:rsidRPr="008D2535">
        <w:rPr>
          <w:lang w:val="en-US"/>
        </w:rPr>
        <w:t>Ok for 15-20 minutes without a proper check</w:t>
      </w:r>
    </w:p>
    <w:p w:rsidR="00636E3D" w:rsidRPr="008D2535" w:rsidRDefault="00636E3D" w:rsidP="00BD7C05">
      <w:pPr>
        <w:numPr>
          <w:ilvl w:val="1"/>
          <w:numId w:val="56"/>
        </w:numPr>
        <w:rPr>
          <w:lang w:val="en-US"/>
        </w:rPr>
      </w:pPr>
      <w:r w:rsidRPr="008D2535">
        <w:rPr>
          <w:lang w:val="en-US"/>
        </w:rPr>
        <w:t>Ok for one hour without a proper check</w:t>
      </w:r>
    </w:p>
    <w:p w:rsidR="00636E3D" w:rsidRPr="008D2535" w:rsidRDefault="00636E3D" w:rsidP="00BD7C05">
      <w:pPr>
        <w:numPr>
          <w:ilvl w:val="1"/>
          <w:numId w:val="56"/>
        </w:numPr>
        <w:rPr>
          <w:lang w:val="en-US"/>
        </w:rPr>
      </w:pPr>
      <w:r w:rsidRPr="008D2535">
        <w:rPr>
          <w:lang w:val="en-US"/>
        </w:rPr>
        <w:t>Ok for a short period as long as one rating is left "on watch"</w:t>
      </w:r>
    </w:p>
    <w:p w:rsidR="00636E3D" w:rsidRPr="008D2535" w:rsidRDefault="00636E3D" w:rsidP="001917DF">
      <w:pPr>
        <w:rPr>
          <w:lang w:val="en-US"/>
        </w:rPr>
      </w:pPr>
    </w:p>
    <w:p w:rsidR="00636E3D" w:rsidRPr="008D2535" w:rsidRDefault="00636E3D" w:rsidP="00BD7C05">
      <w:pPr>
        <w:numPr>
          <w:ilvl w:val="0"/>
          <w:numId w:val="56"/>
        </w:numPr>
        <w:rPr>
          <w:lang w:val="en-US"/>
        </w:rPr>
      </w:pPr>
      <w:r w:rsidRPr="008D2535">
        <w:rPr>
          <w:lang w:val="en-US"/>
        </w:rPr>
        <w:t>Prior to the lunch break, the Engineer on Duty observes that the operating generator set has an output of 90%. With regard to operation of the generator, what is the - most important - assumption(s) for him to check before switching to UMS-mode?</w:t>
      </w:r>
    </w:p>
    <w:p w:rsidR="00636E3D" w:rsidRPr="008D2535" w:rsidRDefault="00636E3D" w:rsidP="00BD7C05">
      <w:pPr>
        <w:numPr>
          <w:ilvl w:val="1"/>
          <w:numId w:val="56"/>
        </w:numPr>
        <w:rPr>
          <w:lang w:val="en-US"/>
        </w:rPr>
      </w:pPr>
      <w:r w:rsidRPr="008D2535">
        <w:rPr>
          <w:lang w:val="en-US"/>
        </w:rPr>
        <w:t>Visually checking the auxiliary engine that there are no leaks or other obvious operating failures</w:t>
      </w:r>
    </w:p>
    <w:p w:rsidR="00636E3D" w:rsidRPr="008D2535" w:rsidRDefault="00636E3D" w:rsidP="00BD7C05">
      <w:pPr>
        <w:numPr>
          <w:ilvl w:val="1"/>
          <w:numId w:val="56"/>
        </w:numPr>
        <w:rPr>
          <w:lang w:val="en-US"/>
        </w:rPr>
      </w:pPr>
      <w:r w:rsidRPr="008D2535">
        <w:rPr>
          <w:lang w:val="en-US"/>
        </w:rPr>
        <w:t>All parameters as listed under the other alternatives.</w:t>
      </w:r>
    </w:p>
    <w:p w:rsidR="00636E3D" w:rsidRPr="008D2535" w:rsidRDefault="00636E3D" w:rsidP="00BD7C05">
      <w:pPr>
        <w:numPr>
          <w:ilvl w:val="1"/>
          <w:numId w:val="56"/>
        </w:numPr>
        <w:rPr>
          <w:lang w:val="en-US"/>
        </w:rPr>
      </w:pPr>
      <w:r w:rsidRPr="008D2535">
        <w:rPr>
          <w:lang w:val="en-US"/>
        </w:rPr>
        <w:t>That a secondary auxiliary set is switched to automatic standby mode</w:t>
      </w:r>
    </w:p>
    <w:p w:rsidR="00636E3D" w:rsidRPr="008D2535" w:rsidRDefault="00636E3D" w:rsidP="00BD7C05">
      <w:pPr>
        <w:numPr>
          <w:ilvl w:val="1"/>
          <w:numId w:val="56"/>
        </w:numPr>
        <w:rPr>
          <w:lang w:val="en-US"/>
        </w:rPr>
      </w:pPr>
      <w:r w:rsidRPr="008D2535">
        <w:rPr>
          <w:lang w:val="en-US"/>
        </w:rPr>
        <w:t>That a secondary auxiliary set is switched to automatic standby mode</w:t>
      </w:r>
    </w:p>
    <w:p w:rsidR="00636E3D" w:rsidRPr="008D2535" w:rsidRDefault="00636E3D" w:rsidP="001917DF">
      <w:pPr>
        <w:rPr>
          <w:lang w:val="en-US"/>
        </w:rPr>
      </w:pPr>
    </w:p>
    <w:p w:rsidR="00636E3D" w:rsidRDefault="00636E3D" w:rsidP="001917DF">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1917DF">
      <w:pPr>
        <w:autoSpaceDE w:val="0"/>
        <w:autoSpaceDN w:val="0"/>
        <w:adjustRightInd w:val="0"/>
        <w:rPr>
          <w:b/>
          <w:i/>
          <w:lang w:val="en-US" w:eastAsia="uk-UA"/>
        </w:rPr>
      </w:pPr>
      <w:r>
        <w:rPr>
          <w:b/>
          <w:i/>
          <w:lang w:val="en-US" w:eastAsia="uk-UA"/>
        </w:rPr>
        <w:t xml:space="preserve">    Be ready to speak on it.</w:t>
      </w:r>
    </w:p>
    <w:p w:rsidR="00636E3D" w:rsidRDefault="00636E3D" w:rsidP="001917DF">
      <w:pPr>
        <w:autoSpaceDE w:val="0"/>
        <w:autoSpaceDN w:val="0"/>
        <w:adjustRightInd w:val="0"/>
        <w:rPr>
          <w:b/>
          <w:i/>
          <w:lang w:val="en-US" w:eastAsia="uk-UA"/>
        </w:rPr>
      </w:pPr>
    </w:p>
    <w:p w:rsidR="00636E3D" w:rsidRDefault="00636E3D" w:rsidP="001917DF">
      <w:pPr>
        <w:autoSpaceDE w:val="0"/>
        <w:autoSpaceDN w:val="0"/>
        <w:adjustRightInd w:val="0"/>
        <w:rPr>
          <w:b/>
          <w:bCs/>
          <w:sz w:val="28"/>
          <w:szCs w:val="28"/>
          <w:lang w:val="uk-UA"/>
        </w:rPr>
      </w:pPr>
      <w:r w:rsidRPr="00140E0B">
        <w:rPr>
          <w:b/>
          <w:i/>
          <w:lang w:val="en-US" w:eastAsia="uk-UA"/>
        </w:rPr>
        <w:t xml:space="preserve">    </w:t>
      </w:r>
      <w:r w:rsidRPr="00140E0B">
        <w:rPr>
          <w:b/>
          <w:bCs/>
          <w:sz w:val="28"/>
          <w:szCs w:val="28"/>
          <w:lang w:val="en-US"/>
        </w:rPr>
        <w:t>Maintenance onboard</w:t>
      </w:r>
      <w:r w:rsidRPr="00140E0B">
        <w:rPr>
          <w:b/>
          <w:bCs/>
          <w:sz w:val="28"/>
          <w:szCs w:val="28"/>
          <w:lang w:val="uk-UA"/>
        </w:rPr>
        <w:t>.</w:t>
      </w:r>
    </w:p>
    <w:p w:rsidR="00636E3D" w:rsidRDefault="00636E3D" w:rsidP="001917DF">
      <w:pPr>
        <w:autoSpaceDE w:val="0"/>
        <w:autoSpaceDN w:val="0"/>
        <w:adjustRightInd w:val="0"/>
        <w:rPr>
          <w:b/>
          <w:bCs/>
          <w:sz w:val="28"/>
          <w:szCs w:val="28"/>
          <w:lang w:val="uk-UA"/>
        </w:rPr>
      </w:pPr>
    </w:p>
    <w:p w:rsidR="00636E3D" w:rsidRDefault="00636E3D" w:rsidP="001917DF">
      <w:pPr>
        <w:rPr>
          <w:lang w:val="en-US"/>
        </w:rPr>
      </w:pPr>
    </w:p>
    <w:p w:rsidR="00636E3D" w:rsidRDefault="00636E3D" w:rsidP="001917DF">
      <w:pPr>
        <w:rPr>
          <w:lang w:val="en-US"/>
        </w:rPr>
      </w:pPr>
    </w:p>
    <w:p w:rsidR="00636E3D" w:rsidRDefault="00636E3D" w:rsidP="001917DF">
      <w:pPr>
        <w:rPr>
          <w:lang w:val="en-US"/>
        </w:rPr>
      </w:pPr>
    </w:p>
    <w:p w:rsidR="00636E3D" w:rsidRDefault="00636E3D" w:rsidP="001917DF">
      <w:pPr>
        <w:rPr>
          <w:lang w:val="en-US"/>
        </w:rPr>
      </w:pPr>
    </w:p>
    <w:p w:rsidR="00636E3D" w:rsidRDefault="00636E3D" w:rsidP="001917DF">
      <w:pPr>
        <w:rPr>
          <w:lang w:val="en-US"/>
        </w:rPr>
      </w:pPr>
    </w:p>
    <w:p w:rsidR="00636E3D" w:rsidRDefault="00636E3D" w:rsidP="001917DF">
      <w:pPr>
        <w:rPr>
          <w:lang w:val="en-US"/>
        </w:rPr>
      </w:pPr>
    </w:p>
    <w:p w:rsidR="00636E3D" w:rsidRPr="006A76F9" w:rsidRDefault="00636E3D" w:rsidP="001917DF">
      <w:pPr>
        <w:pStyle w:val="Caption"/>
        <w:rPr>
          <w:b w:val="0"/>
          <w:sz w:val="24"/>
          <w:szCs w:val="24"/>
        </w:rPr>
      </w:pPr>
      <w:r w:rsidRPr="006A76F9">
        <w:rPr>
          <w:b w:val="0"/>
          <w:sz w:val="24"/>
          <w:szCs w:val="24"/>
        </w:rPr>
        <w:t>МІНІСТЕРСТВО ОСВІТИ І НАУКИ УКРАЇНИ</w:t>
      </w:r>
    </w:p>
    <w:p w:rsidR="00636E3D" w:rsidRPr="006A76F9" w:rsidRDefault="00636E3D" w:rsidP="001917DF">
      <w:pPr>
        <w:jc w:val="center"/>
        <w:rPr>
          <w:caps/>
        </w:rPr>
      </w:pPr>
      <w:r w:rsidRPr="006A76F9">
        <w:rPr>
          <w:caps/>
        </w:rPr>
        <w:t>Державний університет інфраструктури та технологій</w:t>
      </w:r>
    </w:p>
    <w:p w:rsidR="00636E3D" w:rsidRDefault="00636E3D" w:rsidP="001917DF">
      <w:pPr>
        <w:jc w:val="center"/>
        <w:rPr>
          <w:u w:val="single"/>
        </w:rPr>
      </w:pPr>
      <w:r w:rsidRPr="006A76F9">
        <w:rPr>
          <w:u w:val="single"/>
        </w:rPr>
        <w:t>ДУНАЙСЬКИЙ ФАКУЛЬТЕТ МОРСЬКОГО ТА РІЧКОВОГО ТРАНСПОРТУ</w:t>
      </w:r>
    </w:p>
    <w:p w:rsidR="00636E3D" w:rsidRPr="006A76F9" w:rsidRDefault="00636E3D" w:rsidP="001917DF">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1917DF">
      <w:pPr>
        <w:jc w:val="center"/>
        <w:rPr>
          <w:b/>
        </w:rPr>
      </w:pPr>
      <w:r w:rsidRPr="006A76F9">
        <w:rPr>
          <w:b/>
        </w:rPr>
        <w:t>З дисципліни «Англійська мова за професійним спрямуванням»</w:t>
      </w:r>
    </w:p>
    <w:p w:rsidR="00636E3D" w:rsidRPr="002666EC" w:rsidRDefault="00636E3D" w:rsidP="001917DF">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1917DF">
      <w:pPr>
        <w:pStyle w:val="Style5"/>
        <w:widowControl/>
        <w:spacing w:line="240" w:lineRule="exact"/>
        <w:jc w:val="left"/>
      </w:pPr>
    </w:p>
    <w:p w:rsidR="00636E3D" w:rsidRDefault="00636E3D" w:rsidP="001917DF">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897CF2">
        <w:rPr>
          <w:rStyle w:val="FontStyle27"/>
          <w:bCs/>
          <w:szCs w:val="22"/>
          <w:lang w:val="en-US" w:eastAsia="en-US"/>
        </w:rPr>
        <w:t xml:space="preserve"> </w:t>
      </w:r>
      <w:r>
        <w:rPr>
          <w:rStyle w:val="FontStyle27"/>
          <w:bCs/>
          <w:szCs w:val="22"/>
          <w:lang w:val="en-US" w:eastAsia="en-US"/>
        </w:rPr>
        <w:t>1</w:t>
      </w:r>
      <w:r>
        <w:rPr>
          <w:rStyle w:val="FontStyle27"/>
          <w:bCs/>
          <w:szCs w:val="22"/>
          <w:lang w:val="uk-UA" w:eastAsia="en-US"/>
        </w:rPr>
        <w:t>2</w:t>
      </w:r>
    </w:p>
    <w:p w:rsidR="00636E3D" w:rsidRDefault="00636E3D" w:rsidP="001917DF">
      <w:pPr>
        <w:ind w:firstLine="708"/>
        <w:jc w:val="both"/>
        <w:rPr>
          <w:b/>
          <w:i/>
          <w:lang w:val="en-US"/>
        </w:rPr>
      </w:pPr>
      <w:r>
        <w:rPr>
          <w:b/>
          <w:i/>
          <w:lang w:val="en-US"/>
        </w:rPr>
        <w:t>1. Give English equivalents to the following words and phrases (topic “</w:t>
      </w:r>
      <w:r w:rsidRPr="00897CF2">
        <w:rPr>
          <w:b/>
          <w:bCs/>
          <w:i/>
          <w:lang w:val="en-US"/>
        </w:rPr>
        <w:t>Bunkering</w:t>
      </w:r>
      <w:r w:rsidRPr="00897CF2">
        <w:rPr>
          <w:b/>
          <w:i/>
          <w:lang w:val="en-US"/>
        </w:rPr>
        <w:t>”):</w:t>
      </w:r>
    </w:p>
    <w:p w:rsidR="00636E3D" w:rsidRPr="00897CF2" w:rsidRDefault="00636E3D" w:rsidP="001917DF">
      <w:pPr>
        <w:ind w:firstLine="708"/>
        <w:jc w:val="both"/>
        <w:rPr>
          <w:bCs/>
          <w:lang w:val="en-US"/>
        </w:rPr>
      </w:pPr>
    </w:p>
    <w:p w:rsidR="00636E3D" w:rsidRPr="00897CF2" w:rsidRDefault="00636E3D" w:rsidP="00BD7C05">
      <w:pPr>
        <w:pStyle w:val="ListParagraph"/>
        <w:numPr>
          <w:ilvl w:val="0"/>
          <w:numId w:val="55"/>
        </w:numPr>
        <w:rPr>
          <w:lang w:val="uk-UA"/>
        </w:rPr>
      </w:pPr>
      <w:r>
        <w:t>назначать кого-либо для наблюдения за утечками и переливом;</w:t>
      </w:r>
    </w:p>
    <w:p w:rsidR="00636E3D" w:rsidRDefault="00636E3D" w:rsidP="00BD7C05">
      <w:pPr>
        <w:pStyle w:val="ListParagraph"/>
        <w:numPr>
          <w:ilvl w:val="0"/>
          <w:numId w:val="55"/>
        </w:numPr>
        <w:rPr>
          <w:lang w:val="uk-UA"/>
        </w:rPr>
      </w:pPr>
      <w:r>
        <w:rPr>
          <w:lang w:val="uk-UA"/>
        </w:rPr>
        <w:t>снимать показания счетчика;</w:t>
      </w:r>
    </w:p>
    <w:p w:rsidR="00636E3D" w:rsidRDefault="00636E3D" w:rsidP="00BD7C05">
      <w:pPr>
        <w:pStyle w:val="ListParagraph"/>
        <w:numPr>
          <w:ilvl w:val="0"/>
          <w:numId w:val="55"/>
        </w:numPr>
        <w:rPr>
          <w:lang w:val="uk-UA"/>
        </w:rPr>
      </w:pPr>
      <w:r>
        <w:rPr>
          <w:lang w:val="uk-UA"/>
        </w:rPr>
        <w:t>отвечать за бункеровку;</w:t>
      </w:r>
    </w:p>
    <w:p w:rsidR="00636E3D" w:rsidRDefault="00636E3D" w:rsidP="00BD7C05">
      <w:pPr>
        <w:pStyle w:val="ListParagraph"/>
        <w:numPr>
          <w:ilvl w:val="0"/>
          <w:numId w:val="55"/>
        </w:numPr>
        <w:rPr>
          <w:lang w:val="uk-UA"/>
        </w:rPr>
      </w:pPr>
      <w:r>
        <w:rPr>
          <w:lang w:val="uk-UA"/>
        </w:rPr>
        <w:t>обеспечивать более высокую (низкую) производительность насоса;</w:t>
      </w:r>
    </w:p>
    <w:p w:rsidR="00636E3D" w:rsidRDefault="00636E3D" w:rsidP="00BD7C05">
      <w:pPr>
        <w:pStyle w:val="ListParagraph"/>
        <w:numPr>
          <w:ilvl w:val="0"/>
          <w:numId w:val="55"/>
        </w:numPr>
        <w:rPr>
          <w:lang w:val="uk-UA"/>
        </w:rPr>
      </w:pPr>
      <w:r>
        <w:rPr>
          <w:lang w:val="uk-UA"/>
        </w:rPr>
        <w:t>поставщик топлива.</w:t>
      </w:r>
    </w:p>
    <w:p w:rsidR="00636E3D" w:rsidRDefault="00636E3D" w:rsidP="001917DF">
      <w:pPr>
        <w:pStyle w:val="ListParagraph"/>
        <w:rPr>
          <w:lang w:val="uk-UA"/>
        </w:rPr>
      </w:pPr>
    </w:p>
    <w:p w:rsidR="00636E3D" w:rsidRDefault="00636E3D" w:rsidP="001917DF">
      <w:pPr>
        <w:rPr>
          <w:b/>
          <w:i/>
          <w:lang w:val="en-US"/>
        </w:rPr>
      </w:pPr>
      <w:r>
        <w:rPr>
          <w:lang w:val="en-US"/>
        </w:rPr>
        <w:t xml:space="preserve">           </w:t>
      </w:r>
      <w:r>
        <w:rPr>
          <w:b/>
          <w:i/>
          <w:lang w:val="en-US"/>
        </w:rPr>
        <w:t>2. Find the correct answer:</w:t>
      </w:r>
    </w:p>
    <w:p w:rsidR="00636E3D" w:rsidRPr="00897CF2" w:rsidRDefault="00636E3D" w:rsidP="00BD7C05">
      <w:pPr>
        <w:numPr>
          <w:ilvl w:val="0"/>
          <w:numId w:val="54"/>
        </w:numPr>
        <w:rPr>
          <w:lang w:val="en-US"/>
        </w:rPr>
      </w:pPr>
      <w:r w:rsidRPr="00897CF2">
        <w:rPr>
          <w:lang w:val="en-US"/>
        </w:rPr>
        <w:t>What is distortion of a vessel's structure caused by rolling called?</w:t>
      </w:r>
    </w:p>
    <w:p w:rsidR="00636E3D" w:rsidRPr="00897CF2" w:rsidRDefault="00636E3D" w:rsidP="00BD7C05">
      <w:pPr>
        <w:numPr>
          <w:ilvl w:val="1"/>
          <w:numId w:val="54"/>
        </w:numPr>
        <w:rPr>
          <w:lang w:val="en-US"/>
        </w:rPr>
      </w:pPr>
      <w:r w:rsidRPr="00897CF2">
        <w:rPr>
          <w:lang w:val="en-US"/>
        </w:rPr>
        <w:t>Racking</w:t>
      </w:r>
    </w:p>
    <w:p w:rsidR="00636E3D" w:rsidRPr="00897CF2" w:rsidRDefault="00636E3D" w:rsidP="00BD7C05">
      <w:pPr>
        <w:numPr>
          <w:ilvl w:val="1"/>
          <w:numId w:val="54"/>
        </w:numPr>
        <w:rPr>
          <w:lang w:val="en-US"/>
        </w:rPr>
      </w:pPr>
      <w:r w:rsidRPr="00897CF2">
        <w:rPr>
          <w:lang w:val="en-US"/>
        </w:rPr>
        <w:t>Slamming</w:t>
      </w:r>
    </w:p>
    <w:p w:rsidR="00636E3D" w:rsidRPr="00897CF2" w:rsidRDefault="00636E3D" w:rsidP="00BD7C05">
      <w:pPr>
        <w:numPr>
          <w:ilvl w:val="1"/>
          <w:numId w:val="54"/>
        </w:numPr>
        <w:rPr>
          <w:lang w:val="en-US"/>
        </w:rPr>
      </w:pPr>
      <w:r w:rsidRPr="00897CF2">
        <w:rPr>
          <w:lang w:val="en-US"/>
        </w:rPr>
        <w:t>Pounding</w:t>
      </w:r>
    </w:p>
    <w:p w:rsidR="00636E3D" w:rsidRPr="00897CF2" w:rsidRDefault="00636E3D" w:rsidP="00BD7C05">
      <w:pPr>
        <w:numPr>
          <w:ilvl w:val="1"/>
          <w:numId w:val="54"/>
        </w:numPr>
        <w:rPr>
          <w:lang w:val="en-US"/>
        </w:rPr>
      </w:pPr>
      <w:r w:rsidRPr="00897CF2">
        <w:rPr>
          <w:lang w:val="en-US"/>
        </w:rPr>
        <w:t>Heaving</w:t>
      </w:r>
    </w:p>
    <w:p w:rsidR="00636E3D" w:rsidRPr="00897CF2" w:rsidRDefault="00636E3D" w:rsidP="001917DF">
      <w:pPr>
        <w:rPr>
          <w:b/>
          <w:lang w:val="en-US"/>
        </w:rPr>
      </w:pPr>
    </w:p>
    <w:p w:rsidR="00636E3D" w:rsidRPr="00897CF2" w:rsidRDefault="00636E3D" w:rsidP="00BD7C05">
      <w:pPr>
        <w:numPr>
          <w:ilvl w:val="0"/>
          <w:numId w:val="54"/>
        </w:numPr>
        <w:rPr>
          <w:lang w:val="en-US"/>
        </w:rPr>
      </w:pPr>
      <w:r w:rsidRPr="00897CF2">
        <w:rPr>
          <w:lang w:val="en-US"/>
        </w:rPr>
        <w:t>Gross tonnage is defined as....</w:t>
      </w:r>
    </w:p>
    <w:p w:rsidR="00636E3D" w:rsidRPr="00897CF2" w:rsidRDefault="00636E3D" w:rsidP="00BD7C05">
      <w:pPr>
        <w:numPr>
          <w:ilvl w:val="1"/>
          <w:numId w:val="54"/>
        </w:numPr>
        <w:rPr>
          <w:lang w:val="en-US"/>
        </w:rPr>
      </w:pPr>
      <w:r w:rsidRPr="00897CF2">
        <w:rPr>
          <w:lang w:val="en-US"/>
        </w:rPr>
        <w:t>earning capacity</w:t>
      </w:r>
    </w:p>
    <w:p w:rsidR="00636E3D" w:rsidRPr="00897CF2" w:rsidRDefault="00636E3D" w:rsidP="00BD7C05">
      <w:pPr>
        <w:numPr>
          <w:ilvl w:val="1"/>
          <w:numId w:val="54"/>
        </w:numPr>
        <w:rPr>
          <w:lang w:val="en-US"/>
        </w:rPr>
      </w:pPr>
      <w:r w:rsidRPr="00897CF2">
        <w:rPr>
          <w:lang w:val="en-US"/>
        </w:rPr>
        <w:t>internal capacity</w:t>
      </w:r>
    </w:p>
    <w:p w:rsidR="00636E3D" w:rsidRPr="00897CF2" w:rsidRDefault="00636E3D" w:rsidP="00BD7C05">
      <w:pPr>
        <w:numPr>
          <w:ilvl w:val="1"/>
          <w:numId w:val="54"/>
        </w:numPr>
      </w:pPr>
      <w:r w:rsidRPr="00897CF2">
        <w:rPr>
          <w:lang w:val="en-US"/>
        </w:rPr>
        <w:t>light displacement</w:t>
      </w:r>
    </w:p>
    <w:p w:rsidR="00636E3D" w:rsidRPr="00897CF2" w:rsidRDefault="00636E3D" w:rsidP="00BD7C05">
      <w:pPr>
        <w:numPr>
          <w:ilvl w:val="1"/>
          <w:numId w:val="54"/>
        </w:numPr>
      </w:pPr>
      <w:r w:rsidRPr="00897CF2">
        <w:t>load displacement</w:t>
      </w:r>
    </w:p>
    <w:p w:rsidR="00636E3D" w:rsidRPr="00897CF2" w:rsidRDefault="00636E3D" w:rsidP="001917DF">
      <w:pPr>
        <w:jc w:val="center"/>
      </w:pPr>
    </w:p>
    <w:p w:rsidR="00636E3D" w:rsidRPr="00897CF2" w:rsidRDefault="00636E3D" w:rsidP="00BD7C05">
      <w:pPr>
        <w:numPr>
          <w:ilvl w:val="0"/>
          <w:numId w:val="54"/>
        </w:numPr>
        <w:rPr>
          <w:lang w:val="en-US"/>
        </w:rPr>
      </w:pPr>
      <w:r w:rsidRPr="00897CF2">
        <w:rPr>
          <w:lang w:val="en-US"/>
        </w:rPr>
        <w:t>A decrease in the viscosity of the lubricating oil in a trunk engine may be due to dilution by:</w:t>
      </w:r>
    </w:p>
    <w:p w:rsidR="00636E3D" w:rsidRPr="00897CF2" w:rsidRDefault="00636E3D" w:rsidP="00BD7C05">
      <w:pPr>
        <w:numPr>
          <w:ilvl w:val="1"/>
          <w:numId w:val="54"/>
        </w:numPr>
        <w:rPr>
          <w:lang w:val="en-US"/>
        </w:rPr>
      </w:pPr>
      <w:r w:rsidRPr="00897CF2">
        <w:rPr>
          <w:lang w:val="en-US"/>
        </w:rPr>
        <w:t>Diesel oil.</w:t>
      </w:r>
    </w:p>
    <w:p w:rsidR="00636E3D" w:rsidRPr="00897CF2" w:rsidRDefault="00636E3D" w:rsidP="00BD7C05">
      <w:pPr>
        <w:numPr>
          <w:ilvl w:val="1"/>
          <w:numId w:val="54"/>
        </w:numPr>
        <w:rPr>
          <w:lang w:val="en-US"/>
        </w:rPr>
      </w:pPr>
      <w:r w:rsidRPr="00897CF2">
        <w:rPr>
          <w:lang w:val="en-US"/>
        </w:rPr>
        <w:t>Cylinder oil.</w:t>
      </w:r>
    </w:p>
    <w:p w:rsidR="00636E3D" w:rsidRPr="00897CF2" w:rsidRDefault="00636E3D" w:rsidP="00BD7C05">
      <w:pPr>
        <w:numPr>
          <w:ilvl w:val="1"/>
          <w:numId w:val="54"/>
        </w:numPr>
        <w:rPr>
          <w:lang w:val="en-US"/>
        </w:rPr>
      </w:pPr>
      <w:r w:rsidRPr="00897CF2">
        <w:rPr>
          <w:lang w:val="en-US"/>
        </w:rPr>
        <w:t>Water.</w:t>
      </w:r>
    </w:p>
    <w:p w:rsidR="00636E3D" w:rsidRPr="00897CF2" w:rsidRDefault="00636E3D" w:rsidP="00BD7C05">
      <w:pPr>
        <w:numPr>
          <w:ilvl w:val="1"/>
          <w:numId w:val="54"/>
        </w:numPr>
        <w:rPr>
          <w:lang w:val="en-US"/>
        </w:rPr>
      </w:pPr>
      <w:r w:rsidRPr="00897CF2">
        <w:rPr>
          <w:lang w:val="en-US"/>
        </w:rPr>
        <w:t>Heavy fuel oil.</w:t>
      </w:r>
    </w:p>
    <w:p w:rsidR="00636E3D" w:rsidRPr="00897CF2" w:rsidRDefault="00636E3D" w:rsidP="001917DF">
      <w:pPr>
        <w:rPr>
          <w:lang w:val="en-US"/>
        </w:rPr>
      </w:pPr>
    </w:p>
    <w:p w:rsidR="00636E3D" w:rsidRPr="00897CF2" w:rsidRDefault="00636E3D" w:rsidP="00BD7C05">
      <w:pPr>
        <w:numPr>
          <w:ilvl w:val="0"/>
          <w:numId w:val="54"/>
        </w:numPr>
        <w:rPr>
          <w:lang w:val="en-US"/>
        </w:rPr>
      </w:pPr>
      <w:r w:rsidRPr="00897CF2">
        <w:rPr>
          <w:lang w:val="en-US"/>
        </w:rPr>
        <w:t>If a leak occurs in a lube oil cooler, the water cannot mix with the oil because the:</w:t>
      </w:r>
    </w:p>
    <w:p w:rsidR="00636E3D" w:rsidRPr="00897CF2" w:rsidRDefault="00636E3D" w:rsidP="00BD7C05">
      <w:pPr>
        <w:numPr>
          <w:ilvl w:val="1"/>
          <w:numId w:val="54"/>
        </w:numPr>
        <w:rPr>
          <w:lang w:val="en-US"/>
        </w:rPr>
      </w:pPr>
      <w:r w:rsidRPr="00897CF2">
        <w:rPr>
          <w:lang w:val="en-US"/>
        </w:rPr>
        <w:t>Oil pressure is greater than the water pressure.</w:t>
      </w:r>
    </w:p>
    <w:p w:rsidR="00636E3D" w:rsidRPr="00897CF2" w:rsidRDefault="00636E3D" w:rsidP="00BD7C05">
      <w:pPr>
        <w:numPr>
          <w:ilvl w:val="1"/>
          <w:numId w:val="54"/>
        </w:numPr>
        <w:rPr>
          <w:lang w:val="en-US"/>
        </w:rPr>
      </w:pPr>
      <w:r w:rsidRPr="00897CF2">
        <w:rPr>
          <w:lang w:val="en-US"/>
        </w:rPr>
        <w:t>By-pass valve will open.</w:t>
      </w:r>
    </w:p>
    <w:p w:rsidR="00636E3D" w:rsidRPr="00897CF2" w:rsidRDefault="00636E3D" w:rsidP="00BD7C05">
      <w:pPr>
        <w:numPr>
          <w:ilvl w:val="1"/>
          <w:numId w:val="54"/>
        </w:numPr>
        <w:rPr>
          <w:lang w:val="en-US"/>
        </w:rPr>
      </w:pPr>
      <w:r w:rsidRPr="00897CF2">
        <w:rPr>
          <w:lang w:val="en-US"/>
        </w:rPr>
        <w:t>Cooling pump will automatically stop.</w:t>
      </w:r>
    </w:p>
    <w:p w:rsidR="00636E3D" w:rsidRPr="00897CF2" w:rsidRDefault="00636E3D" w:rsidP="00BD7C05">
      <w:pPr>
        <w:numPr>
          <w:ilvl w:val="1"/>
          <w:numId w:val="54"/>
        </w:numPr>
        <w:rPr>
          <w:lang w:val="en-US"/>
        </w:rPr>
      </w:pPr>
      <w:r w:rsidRPr="00897CF2">
        <w:rPr>
          <w:lang w:val="en-US"/>
        </w:rPr>
        <w:t>Outlet valve will automatically close</w:t>
      </w:r>
    </w:p>
    <w:p w:rsidR="00636E3D" w:rsidRPr="00897CF2" w:rsidRDefault="00636E3D" w:rsidP="001917DF">
      <w:pPr>
        <w:rPr>
          <w:lang w:val="en-US"/>
        </w:rPr>
      </w:pPr>
    </w:p>
    <w:p w:rsidR="00636E3D" w:rsidRPr="00897CF2" w:rsidRDefault="00636E3D" w:rsidP="00BD7C05">
      <w:pPr>
        <w:numPr>
          <w:ilvl w:val="0"/>
          <w:numId w:val="54"/>
        </w:numPr>
        <w:rPr>
          <w:lang w:val="en-US"/>
        </w:rPr>
      </w:pPr>
      <w:r w:rsidRPr="00897CF2">
        <w:rPr>
          <w:lang w:val="en-US"/>
        </w:rPr>
        <w:t>What could be the reason if the lub oil viscosity decrease?</w:t>
      </w:r>
    </w:p>
    <w:p w:rsidR="00636E3D" w:rsidRPr="00897CF2" w:rsidRDefault="00636E3D" w:rsidP="00BD7C05">
      <w:pPr>
        <w:numPr>
          <w:ilvl w:val="1"/>
          <w:numId w:val="54"/>
        </w:numPr>
        <w:rPr>
          <w:lang w:val="en-US"/>
        </w:rPr>
      </w:pPr>
      <w:r w:rsidRPr="00897CF2">
        <w:rPr>
          <w:lang w:val="en-US"/>
        </w:rPr>
        <w:t>Diesel oil leakage to the lub oil system.</w:t>
      </w:r>
    </w:p>
    <w:p w:rsidR="00636E3D" w:rsidRPr="00897CF2" w:rsidRDefault="00636E3D" w:rsidP="00BD7C05">
      <w:pPr>
        <w:numPr>
          <w:ilvl w:val="1"/>
          <w:numId w:val="54"/>
        </w:numPr>
        <w:rPr>
          <w:lang w:val="en-US"/>
        </w:rPr>
      </w:pPr>
      <w:r w:rsidRPr="00897CF2">
        <w:rPr>
          <w:lang w:val="en-US"/>
        </w:rPr>
        <w:t>Heavy fuel oil leakage to the lub oil system.</w:t>
      </w:r>
    </w:p>
    <w:p w:rsidR="00636E3D" w:rsidRPr="00897CF2" w:rsidRDefault="00636E3D" w:rsidP="00BD7C05">
      <w:pPr>
        <w:numPr>
          <w:ilvl w:val="1"/>
          <w:numId w:val="54"/>
        </w:numPr>
        <w:rPr>
          <w:lang w:val="en-US"/>
        </w:rPr>
      </w:pPr>
      <w:r w:rsidRPr="00897CF2">
        <w:rPr>
          <w:lang w:val="en-US"/>
        </w:rPr>
        <w:t>Low lub oil temperature.</w:t>
      </w:r>
    </w:p>
    <w:p w:rsidR="00636E3D" w:rsidRPr="00897CF2" w:rsidRDefault="00636E3D" w:rsidP="00BD7C05">
      <w:pPr>
        <w:numPr>
          <w:ilvl w:val="1"/>
          <w:numId w:val="54"/>
        </w:numPr>
        <w:rPr>
          <w:lang w:val="en-US"/>
        </w:rPr>
      </w:pPr>
      <w:r w:rsidRPr="00897CF2">
        <w:rPr>
          <w:lang w:val="en-US"/>
        </w:rPr>
        <w:t>Wrong lub oil pressure.</w:t>
      </w:r>
    </w:p>
    <w:p w:rsidR="00636E3D" w:rsidRPr="00897CF2" w:rsidRDefault="00636E3D" w:rsidP="001917DF">
      <w:pPr>
        <w:rPr>
          <w:lang w:val="en-US"/>
        </w:rPr>
      </w:pPr>
    </w:p>
    <w:p w:rsidR="00636E3D" w:rsidRPr="00897CF2" w:rsidRDefault="00636E3D" w:rsidP="00BD7C05">
      <w:pPr>
        <w:numPr>
          <w:ilvl w:val="0"/>
          <w:numId w:val="54"/>
        </w:numPr>
        <w:rPr>
          <w:lang w:val="en-US"/>
        </w:rPr>
      </w:pPr>
      <w:r w:rsidRPr="00897CF2">
        <w:rPr>
          <w:lang w:val="en-US"/>
        </w:rPr>
        <w:t>A water content greater than 2 % is detected in a lub oil system. What is the best action to do?</w:t>
      </w:r>
    </w:p>
    <w:p w:rsidR="00636E3D" w:rsidRPr="00897CF2" w:rsidRDefault="00636E3D" w:rsidP="00BD7C05">
      <w:pPr>
        <w:numPr>
          <w:ilvl w:val="1"/>
          <w:numId w:val="54"/>
        </w:numPr>
        <w:rPr>
          <w:lang w:val="en-US"/>
        </w:rPr>
      </w:pPr>
      <w:r w:rsidRPr="00897CF2">
        <w:rPr>
          <w:lang w:val="en-US"/>
        </w:rPr>
        <w:t>Continuous purifying the system with the lub oil pumps running.</w:t>
      </w:r>
    </w:p>
    <w:p w:rsidR="00636E3D" w:rsidRPr="00897CF2" w:rsidRDefault="00636E3D" w:rsidP="00BD7C05">
      <w:pPr>
        <w:numPr>
          <w:ilvl w:val="1"/>
          <w:numId w:val="54"/>
        </w:numPr>
        <w:rPr>
          <w:lang w:val="en-US"/>
        </w:rPr>
      </w:pPr>
      <w:r w:rsidRPr="00897CF2">
        <w:rPr>
          <w:lang w:val="en-US"/>
        </w:rPr>
        <w:t>Boil out the water by increasing the temperature.</w:t>
      </w:r>
    </w:p>
    <w:p w:rsidR="00636E3D" w:rsidRPr="00897CF2" w:rsidRDefault="00636E3D" w:rsidP="00BD7C05">
      <w:pPr>
        <w:numPr>
          <w:ilvl w:val="1"/>
          <w:numId w:val="54"/>
        </w:numPr>
        <w:rPr>
          <w:lang w:val="en-US"/>
        </w:rPr>
      </w:pPr>
      <w:r w:rsidRPr="00897CF2">
        <w:rPr>
          <w:lang w:val="en-US"/>
        </w:rPr>
        <w:t>Segregate the oil in a seperate tank for continuous purifying.</w:t>
      </w:r>
    </w:p>
    <w:p w:rsidR="00636E3D" w:rsidRPr="00897CF2" w:rsidRDefault="00636E3D" w:rsidP="00BD7C05">
      <w:pPr>
        <w:numPr>
          <w:ilvl w:val="1"/>
          <w:numId w:val="54"/>
        </w:numPr>
        <w:rPr>
          <w:lang w:val="en-US"/>
        </w:rPr>
      </w:pPr>
      <w:r w:rsidRPr="00897CF2">
        <w:rPr>
          <w:lang w:val="en-US"/>
        </w:rPr>
        <w:t>It is no danger before the water level reach 6-8%.</w:t>
      </w:r>
    </w:p>
    <w:p w:rsidR="00636E3D" w:rsidRPr="00897CF2" w:rsidRDefault="00636E3D" w:rsidP="001917DF">
      <w:pPr>
        <w:rPr>
          <w:lang w:val="en-US"/>
        </w:rPr>
      </w:pPr>
    </w:p>
    <w:p w:rsidR="00636E3D" w:rsidRPr="00897CF2" w:rsidRDefault="00636E3D" w:rsidP="00BD7C05">
      <w:pPr>
        <w:numPr>
          <w:ilvl w:val="0"/>
          <w:numId w:val="54"/>
        </w:numPr>
        <w:rPr>
          <w:lang w:val="en-US"/>
        </w:rPr>
      </w:pPr>
      <w:r w:rsidRPr="00897CF2">
        <w:rPr>
          <w:lang w:val="en-US"/>
        </w:rPr>
        <w:t>Which of the following pumps is not allowed to have a direct overboard connection to the sea?</w:t>
      </w:r>
    </w:p>
    <w:p w:rsidR="00636E3D" w:rsidRPr="00897CF2" w:rsidRDefault="00636E3D" w:rsidP="00BD7C05">
      <w:pPr>
        <w:numPr>
          <w:ilvl w:val="1"/>
          <w:numId w:val="54"/>
        </w:numPr>
        <w:rPr>
          <w:lang w:val="en-US"/>
        </w:rPr>
      </w:pPr>
      <w:r w:rsidRPr="00897CF2">
        <w:rPr>
          <w:lang w:val="en-US"/>
        </w:rPr>
        <w:t>Ballast Water Pumps</w:t>
      </w:r>
    </w:p>
    <w:p w:rsidR="00636E3D" w:rsidRPr="00897CF2" w:rsidRDefault="00636E3D" w:rsidP="00BD7C05">
      <w:pPr>
        <w:numPr>
          <w:ilvl w:val="1"/>
          <w:numId w:val="54"/>
        </w:numPr>
        <w:rPr>
          <w:lang w:val="en-US"/>
        </w:rPr>
      </w:pPr>
      <w:r w:rsidRPr="00897CF2">
        <w:rPr>
          <w:lang w:val="en-US"/>
        </w:rPr>
        <w:t>Engine Room Bilge Pump</w:t>
      </w:r>
    </w:p>
    <w:p w:rsidR="00636E3D" w:rsidRPr="00897CF2" w:rsidRDefault="00636E3D" w:rsidP="00BD7C05">
      <w:pPr>
        <w:numPr>
          <w:ilvl w:val="1"/>
          <w:numId w:val="54"/>
        </w:numPr>
        <w:rPr>
          <w:lang w:val="en-US"/>
        </w:rPr>
      </w:pPr>
      <w:r w:rsidRPr="00897CF2">
        <w:rPr>
          <w:lang w:val="en-US"/>
        </w:rPr>
        <w:t>Cargo Hold Bilge Pump</w:t>
      </w:r>
    </w:p>
    <w:p w:rsidR="00636E3D" w:rsidRPr="00897CF2" w:rsidRDefault="00636E3D" w:rsidP="00BD7C05">
      <w:pPr>
        <w:numPr>
          <w:ilvl w:val="1"/>
          <w:numId w:val="54"/>
        </w:numPr>
        <w:rPr>
          <w:lang w:val="en-US"/>
        </w:rPr>
      </w:pPr>
      <w:r w:rsidRPr="00897CF2">
        <w:rPr>
          <w:lang w:val="en-US"/>
        </w:rPr>
        <w:t>Sludge Pump</w:t>
      </w:r>
    </w:p>
    <w:p w:rsidR="00636E3D" w:rsidRPr="00897CF2" w:rsidRDefault="00636E3D" w:rsidP="001917DF">
      <w:pPr>
        <w:rPr>
          <w:lang w:val="en-US"/>
        </w:rPr>
      </w:pPr>
    </w:p>
    <w:p w:rsidR="00636E3D" w:rsidRPr="00897CF2" w:rsidRDefault="00636E3D" w:rsidP="00BD7C05">
      <w:pPr>
        <w:numPr>
          <w:ilvl w:val="0"/>
          <w:numId w:val="54"/>
        </w:numPr>
        <w:rPr>
          <w:lang w:val="en-US"/>
        </w:rPr>
      </w:pPr>
      <w:r w:rsidRPr="00897CF2">
        <w:rPr>
          <w:lang w:val="en-US"/>
        </w:rPr>
        <w:t>Any discharge of oil into the sea is prohibited, except when some conditions are satisfied. One of these conditions for an oil tanker is that ....</w:t>
      </w:r>
    </w:p>
    <w:p w:rsidR="00636E3D" w:rsidRPr="00897CF2" w:rsidRDefault="00636E3D" w:rsidP="00BD7C05">
      <w:pPr>
        <w:numPr>
          <w:ilvl w:val="1"/>
          <w:numId w:val="54"/>
        </w:numPr>
        <w:rPr>
          <w:lang w:val="en-US"/>
        </w:rPr>
      </w:pPr>
      <w:r w:rsidRPr="00897CF2">
        <w:rPr>
          <w:lang w:val="en-US"/>
        </w:rPr>
        <w:t>the tanker is more than 10 nautical miles from the nearest land.</w:t>
      </w:r>
    </w:p>
    <w:p w:rsidR="00636E3D" w:rsidRPr="00897CF2" w:rsidRDefault="00636E3D" w:rsidP="00BD7C05">
      <w:pPr>
        <w:numPr>
          <w:ilvl w:val="1"/>
          <w:numId w:val="54"/>
        </w:numPr>
        <w:rPr>
          <w:lang w:val="en-US"/>
        </w:rPr>
      </w:pPr>
      <w:r w:rsidRPr="00897CF2">
        <w:rPr>
          <w:lang w:val="en-US"/>
        </w:rPr>
        <w:t>the tanker is more than 25 nautical miles from the nearest land</w:t>
      </w:r>
    </w:p>
    <w:p w:rsidR="00636E3D" w:rsidRPr="00897CF2" w:rsidRDefault="00636E3D" w:rsidP="00BD7C05">
      <w:pPr>
        <w:numPr>
          <w:ilvl w:val="1"/>
          <w:numId w:val="54"/>
        </w:numPr>
        <w:rPr>
          <w:lang w:val="en-US"/>
        </w:rPr>
      </w:pPr>
      <w:r w:rsidRPr="00897CF2">
        <w:rPr>
          <w:lang w:val="en-US"/>
        </w:rPr>
        <w:t>the tanker is more than 50 nautical miles from the nearest land./</w:t>
      </w:r>
      <w:r w:rsidRPr="00897CF2">
        <w:rPr>
          <w:bCs/>
          <w:lang w:val="en-US"/>
        </w:rPr>
        <w:t>En route</w:t>
      </w:r>
    </w:p>
    <w:p w:rsidR="00636E3D" w:rsidRPr="00897CF2" w:rsidRDefault="00636E3D" w:rsidP="00BD7C05">
      <w:pPr>
        <w:numPr>
          <w:ilvl w:val="1"/>
          <w:numId w:val="54"/>
        </w:numPr>
        <w:rPr>
          <w:lang w:val="en-US"/>
        </w:rPr>
      </w:pPr>
      <w:r w:rsidRPr="00897CF2">
        <w:rPr>
          <w:lang w:val="en-US"/>
        </w:rPr>
        <w:t>the tanker is more than 100 nautical miles from the nearest land.</w:t>
      </w:r>
    </w:p>
    <w:p w:rsidR="00636E3D" w:rsidRPr="00897CF2" w:rsidRDefault="00636E3D" w:rsidP="001917DF">
      <w:pPr>
        <w:rPr>
          <w:lang w:val="en-US"/>
        </w:rPr>
      </w:pPr>
    </w:p>
    <w:p w:rsidR="00636E3D" w:rsidRPr="00897CF2" w:rsidRDefault="00636E3D" w:rsidP="00BD7C05">
      <w:pPr>
        <w:numPr>
          <w:ilvl w:val="0"/>
          <w:numId w:val="54"/>
        </w:numPr>
        <w:rPr>
          <w:lang w:val="en-US"/>
        </w:rPr>
      </w:pPr>
      <w:r w:rsidRPr="00897CF2">
        <w:rPr>
          <w:lang w:val="en-US"/>
        </w:rPr>
        <w:t>One of the Main Engine cooling pumps is down for maintenance. The rest of the cooling pumps are operating on full capacity with minimum margins on the maximum temperature limit. What will be the correct precaution or action to take at the end of the day?</w:t>
      </w:r>
    </w:p>
    <w:p w:rsidR="00636E3D" w:rsidRPr="00897CF2" w:rsidRDefault="00636E3D" w:rsidP="00BD7C05">
      <w:pPr>
        <w:numPr>
          <w:ilvl w:val="1"/>
          <w:numId w:val="54"/>
        </w:numPr>
        <w:rPr>
          <w:lang w:val="en-US"/>
        </w:rPr>
      </w:pPr>
      <w:r w:rsidRPr="00897CF2">
        <w:rPr>
          <w:lang w:val="en-US"/>
        </w:rPr>
        <w:t>Operate the engine room on manual mode until the cooling pump is in operation, switched in stand-by mode.</w:t>
      </w:r>
    </w:p>
    <w:p w:rsidR="00636E3D" w:rsidRPr="00897CF2" w:rsidRDefault="00636E3D" w:rsidP="00BD7C05">
      <w:pPr>
        <w:numPr>
          <w:ilvl w:val="1"/>
          <w:numId w:val="54"/>
        </w:numPr>
        <w:rPr>
          <w:lang w:val="en-US"/>
        </w:rPr>
      </w:pPr>
      <w:r w:rsidRPr="00897CF2">
        <w:rPr>
          <w:lang w:val="en-US"/>
        </w:rPr>
        <w:t>Trust that the alarm function and automatic temperature regulation will assure safe operation for UMS-mode during the night, switching to UMS-mode as normal</w:t>
      </w:r>
    </w:p>
    <w:p w:rsidR="00636E3D" w:rsidRPr="00897CF2" w:rsidRDefault="00636E3D" w:rsidP="00BD7C05">
      <w:pPr>
        <w:numPr>
          <w:ilvl w:val="1"/>
          <w:numId w:val="54"/>
        </w:numPr>
        <w:rPr>
          <w:lang w:val="en-US"/>
        </w:rPr>
      </w:pPr>
      <w:r w:rsidRPr="00897CF2">
        <w:rPr>
          <w:lang w:val="en-US"/>
        </w:rPr>
        <w:t>Arrange frequent checks of the condition during the night, operating on UMS-mode</w:t>
      </w:r>
    </w:p>
    <w:p w:rsidR="00636E3D" w:rsidRPr="00897CF2" w:rsidRDefault="00636E3D" w:rsidP="00BD7C05">
      <w:pPr>
        <w:numPr>
          <w:ilvl w:val="1"/>
          <w:numId w:val="54"/>
        </w:numPr>
        <w:rPr>
          <w:lang w:val="en-US"/>
        </w:rPr>
      </w:pPr>
      <w:r w:rsidRPr="00897CF2">
        <w:rPr>
          <w:lang w:val="en-US"/>
        </w:rPr>
        <w:t>Arrange with a rating "on watch" in the engine room.</w:t>
      </w:r>
    </w:p>
    <w:p w:rsidR="00636E3D" w:rsidRPr="00897CF2" w:rsidRDefault="00636E3D" w:rsidP="001917DF">
      <w:pPr>
        <w:rPr>
          <w:lang w:val="en-US"/>
        </w:rPr>
      </w:pPr>
    </w:p>
    <w:p w:rsidR="00636E3D" w:rsidRPr="00897CF2" w:rsidRDefault="00636E3D" w:rsidP="00BD7C05">
      <w:pPr>
        <w:numPr>
          <w:ilvl w:val="0"/>
          <w:numId w:val="54"/>
        </w:numPr>
        <w:rPr>
          <w:lang w:val="en-US"/>
        </w:rPr>
      </w:pPr>
      <w:r w:rsidRPr="00897CF2">
        <w:rPr>
          <w:lang w:val="en-US"/>
        </w:rPr>
        <w:t>During a routine sea passage the cooling water high temperature alarm system for one of the auxiliary engines is out of function and blocked. What will be the appropriate immediate action?</w:t>
      </w:r>
    </w:p>
    <w:p w:rsidR="00636E3D" w:rsidRPr="00897CF2" w:rsidRDefault="00636E3D" w:rsidP="00BD7C05">
      <w:pPr>
        <w:numPr>
          <w:ilvl w:val="1"/>
          <w:numId w:val="54"/>
        </w:numPr>
        <w:rPr>
          <w:lang w:val="en-US"/>
        </w:rPr>
      </w:pPr>
      <w:r w:rsidRPr="00897CF2">
        <w:rPr>
          <w:lang w:val="en-US"/>
        </w:rPr>
        <w:t>All the actions listed in the other alternatives</w:t>
      </w:r>
    </w:p>
    <w:p w:rsidR="00636E3D" w:rsidRPr="00897CF2" w:rsidRDefault="00636E3D" w:rsidP="00BD7C05">
      <w:pPr>
        <w:numPr>
          <w:ilvl w:val="1"/>
          <w:numId w:val="54"/>
        </w:numPr>
        <w:rPr>
          <w:lang w:val="en-US"/>
        </w:rPr>
      </w:pPr>
      <w:r w:rsidRPr="00897CF2">
        <w:rPr>
          <w:lang w:val="en-US"/>
        </w:rPr>
        <w:t>Have the failure immediately repaired</w:t>
      </w:r>
    </w:p>
    <w:p w:rsidR="00636E3D" w:rsidRPr="00897CF2" w:rsidRDefault="00636E3D" w:rsidP="00BD7C05">
      <w:pPr>
        <w:numPr>
          <w:ilvl w:val="1"/>
          <w:numId w:val="54"/>
        </w:numPr>
        <w:rPr>
          <w:lang w:val="en-US"/>
        </w:rPr>
      </w:pPr>
      <w:r w:rsidRPr="00897CF2">
        <w:rPr>
          <w:lang w:val="en-US"/>
        </w:rPr>
        <w:t>Switch to another generator set (that is available)</w:t>
      </w:r>
    </w:p>
    <w:p w:rsidR="00636E3D" w:rsidRPr="00897CF2" w:rsidRDefault="00636E3D" w:rsidP="00BD7C05">
      <w:pPr>
        <w:numPr>
          <w:ilvl w:val="1"/>
          <w:numId w:val="54"/>
        </w:numPr>
        <w:rPr>
          <w:lang w:val="en-US"/>
        </w:rPr>
      </w:pPr>
      <w:r w:rsidRPr="00897CF2">
        <w:rPr>
          <w:lang w:val="en-US"/>
        </w:rPr>
        <w:t>If the failure is in conflict with pre-requisitional electric power supply, ensure manual operation mode until the failure is corrected</w:t>
      </w:r>
    </w:p>
    <w:p w:rsidR="00636E3D" w:rsidRPr="00897CF2" w:rsidRDefault="00636E3D" w:rsidP="001917DF">
      <w:pPr>
        <w:jc w:val="center"/>
        <w:rPr>
          <w:lang w:val="en-US"/>
        </w:rPr>
      </w:pPr>
    </w:p>
    <w:p w:rsidR="00636E3D" w:rsidRDefault="00636E3D" w:rsidP="001917DF">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1917DF">
      <w:pPr>
        <w:autoSpaceDE w:val="0"/>
        <w:autoSpaceDN w:val="0"/>
        <w:adjustRightInd w:val="0"/>
        <w:rPr>
          <w:b/>
          <w:i/>
          <w:lang w:val="en-US" w:eastAsia="uk-UA"/>
        </w:rPr>
      </w:pPr>
      <w:r>
        <w:rPr>
          <w:b/>
          <w:i/>
          <w:lang w:val="en-US" w:eastAsia="uk-UA"/>
        </w:rPr>
        <w:t xml:space="preserve">    Be ready to speak on it.</w:t>
      </w:r>
    </w:p>
    <w:p w:rsidR="00636E3D" w:rsidRDefault="00636E3D" w:rsidP="001917DF">
      <w:pPr>
        <w:autoSpaceDE w:val="0"/>
        <w:autoSpaceDN w:val="0"/>
        <w:adjustRightInd w:val="0"/>
        <w:rPr>
          <w:b/>
          <w:i/>
          <w:lang w:val="en-US" w:eastAsia="uk-UA"/>
        </w:rPr>
      </w:pPr>
    </w:p>
    <w:p w:rsidR="00636E3D" w:rsidRDefault="00636E3D" w:rsidP="001917DF">
      <w:pPr>
        <w:rPr>
          <w:b/>
          <w:bCs/>
          <w:sz w:val="28"/>
          <w:szCs w:val="28"/>
          <w:lang w:val="en-US"/>
        </w:rPr>
      </w:pPr>
      <w:r w:rsidRPr="003618DC">
        <w:rPr>
          <w:b/>
          <w:bCs/>
          <w:sz w:val="28"/>
          <w:szCs w:val="28"/>
          <w:lang w:val="en-US"/>
        </w:rPr>
        <w:t>Corrosion.</w:t>
      </w:r>
    </w:p>
    <w:p w:rsidR="00636E3D" w:rsidRDefault="00636E3D" w:rsidP="001917DF">
      <w:pPr>
        <w:rPr>
          <w:b/>
          <w:bCs/>
          <w:sz w:val="28"/>
          <w:szCs w:val="28"/>
          <w:lang w:val="en-US"/>
        </w:rPr>
      </w:pPr>
    </w:p>
    <w:p w:rsidR="00636E3D" w:rsidRDefault="00636E3D" w:rsidP="001917DF">
      <w:pPr>
        <w:rPr>
          <w:b/>
          <w:bCs/>
          <w:sz w:val="28"/>
          <w:szCs w:val="28"/>
          <w:lang w:val="en-US"/>
        </w:rPr>
      </w:pPr>
    </w:p>
    <w:p w:rsidR="00636E3D" w:rsidRPr="003618DC" w:rsidRDefault="00636E3D" w:rsidP="001917DF">
      <w:pPr>
        <w:rPr>
          <w:b/>
          <w:bCs/>
          <w:sz w:val="28"/>
          <w:szCs w:val="28"/>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Pr="006A76F9" w:rsidRDefault="00636E3D" w:rsidP="001917DF">
      <w:pPr>
        <w:pStyle w:val="Caption"/>
        <w:rPr>
          <w:b w:val="0"/>
          <w:sz w:val="24"/>
          <w:szCs w:val="24"/>
        </w:rPr>
      </w:pPr>
      <w:r w:rsidRPr="006A76F9">
        <w:rPr>
          <w:b w:val="0"/>
          <w:sz w:val="24"/>
          <w:szCs w:val="24"/>
        </w:rPr>
        <w:t>МІНІСТЕРСТВО ОСВІТИ І НАУКИ УКРАЇНИ</w:t>
      </w:r>
    </w:p>
    <w:p w:rsidR="00636E3D" w:rsidRPr="006A76F9" w:rsidRDefault="00636E3D" w:rsidP="001917DF">
      <w:pPr>
        <w:jc w:val="center"/>
        <w:rPr>
          <w:caps/>
        </w:rPr>
      </w:pPr>
      <w:r w:rsidRPr="006A76F9">
        <w:rPr>
          <w:caps/>
        </w:rPr>
        <w:t>Державний університет інфраструктури та технологій</w:t>
      </w:r>
    </w:p>
    <w:p w:rsidR="00636E3D" w:rsidRDefault="00636E3D" w:rsidP="001917DF">
      <w:pPr>
        <w:jc w:val="center"/>
        <w:rPr>
          <w:u w:val="single"/>
        </w:rPr>
      </w:pPr>
      <w:r w:rsidRPr="006A76F9">
        <w:rPr>
          <w:u w:val="single"/>
        </w:rPr>
        <w:t>ДУНАЙСЬКИЙ ФАКУЛЬТЕТ МОРСЬКОГО ТА РІЧКОВОГО ТРАНСПОРТУ</w:t>
      </w:r>
    </w:p>
    <w:p w:rsidR="00636E3D" w:rsidRPr="006A76F9" w:rsidRDefault="00636E3D" w:rsidP="001917DF">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1917DF">
      <w:pPr>
        <w:jc w:val="center"/>
        <w:rPr>
          <w:b/>
        </w:rPr>
      </w:pPr>
      <w:r w:rsidRPr="006A76F9">
        <w:rPr>
          <w:b/>
        </w:rPr>
        <w:t>З дисципліни «Англійська мова за професійним спрямуванням»</w:t>
      </w:r>
    </w:p>
    <w:p w:rsidR="00636E3D" w:rsidRPr="002666EC" w:rsidRDefault="00636E3D" w:rsidP="001917DF">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1917DF">
      <w:pPr>
        <w:pStyle w:val="Style5"/>
        <w:widowControl/>
        <w:spacing w:line="240" w:lineRule="exact"/>
        <w:jc w:val="left"/>
      </w:pPr>
    </w:p>
    <w:p w:rsidR="00636E3D" w:rsidRDefault="00636E3D" w:rsidP="001917DF">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897CF2">
        <w:rPr>
          <w:rStyle w:val="FontStyle27"/>
          <w:bCs/>
          <w:szCs w:val="22"/>
          <w:lang w:val="en-US" w:eastAsia="en-US"/>
        </w:rPr>
        <w:t xml:space="preserve"> </w:t>
      </w:r>
      <w:r>
        <w:rPr>
          <w:rStyle w:val="FontStyle27"/>
          <w:bCs/>
          <w:szCs w:val="22"/>
          <w:lang w:val="en-US" w:eastAsia="en-US"/>
        </w:rPr>
        <w:t>1</w:t>
      </w:r>
      <w:r>
        <w:rPr>
          <w:rStyle w:val="FontStyle27"/>
          <w:bCs/>
          <w:szCs w:val="22"/>
          <w:lang w:val="uk-UA" w:eastAsia="en-US"/>
        </w:rPr>
        <w:t>4</w:t>
      </w:r>
    </w:p>
    <w:p w:rsidR="00636E3D" w:rsidRDefault="00636E3D" w:rsidP="001917DF">
      <w:pPr>
        <w:ind w:firstLine="708"/>
        <w:jc w:val="both"/>
        <w:rPr>
          <w:b/>
          <w:i/>
          <w:lang w:val="en-US"/>
        </w:rPr>
      </w:pPr>
      <w:r>
        <w:rPr>
          <w:b/>
          <w:i/>
          <w:lang w:val="en-US"/>
        </w:rPr>
        <w:t>1. Give English equivalents to the following words and phrases (topic “</w:t>
      </w:r>
      <w:r>
        <w:rPr>
          <w:b/>
          <w:bCs/>
          <w:i/>
          <w:lang w:val="en-US"/>
        </w:rPr>
        <w:t>Ordering ship supplies</w:t>
      </w:r>
      <w:r w:rsidRPr="00897CF2">
        <w:rPr>
          <w:b/>
          <w:i/>
          <w:lang w:val="en-US"/>
        </w:rPr>
        <w:t>”):</w:t>
      </w:r>
    </w:p>
    <w:p w:rsidR="00636E3D" w:rsidRDefault="00636E3D" w:rsidP="001917DF">
      <w:pPr>
        <w:ind w:firstLine="708"/>
        <w:jc w:val="both"/>
        <w:rPr>
          <w:lang w:val="en-US"/>
        </w:rPr>
      </w:pPr>
    </w:p>
    <w:p w:rsidR="00636E3D" w:rsidRPr="003618DC" w:rsidRDefault="00636E3D" w:rsidP="00BD7C05">
      <w:pPr>
        <w:pStyle w:val="ListParagraph"/>
        <w:numPr>
          <w:ilvl w:val="0"/>
          <w:numId w:val="53"/>
        </w:numPr>
        <w:jc w:val="both"/>
        <w:rPr>
          <w:lang w:val="en-US"/>
        </w:rPr>
      </w:pPr>
      <w:r>
        <w:t>у нас кончились запасы;</w:t>
      </w:r>
    </w:p>
    <w:p w:rsidR="00636E3D" w:rsidRPr="003618DC" w:rsidRDefault="00636E3D" w:rsidP="00BD7C05">
      <w:pPr>
        <w:pStyle w:val="ListParagraph"/>
        <w:numPr>
          <w:ilvl w:val="0"/>
          <w:numId w:val="53"/>
        </w:numPr>
        <w:jc w:val="both"/>
      </w:pPr>
      <w:r>
        <w:t>мы собираемся заказать притирочное масло;</w:t>
      </w:r>
    </w:p>
    <w:p w:rsidR="00636E3D" w:rsidRDefault="00636E3D" w:rsidP="00BD7C05">
      <w:pPr>
        <w:pStyle w:val="ListParagraph"/>
        <w:numPr>
          <w:ilvl w:val="0"/>
          <w:numId w:val="53"/>
        </w:numPr>
        <w:jc w:val="both"/>
      </w:pPr>
      <w:r>
        <w:t>какова предварительная стоимость?</w:t>
      </w:r>
    </w:p>
    <w:p w:rsidR="00636E3D" w:rsidRDefault="00636E3D" w:rsidP="00BD7C05">
      <w:pPr>
        <w:pStyle w:val="ListParagraph"/>
        <w:numPr>
          <w:ilvl w:val="0"/>
          <w:numId w:val="53"/>
        </w:numPr>
        <w:jc w:val="both"/>
      </w:pPr>
      <w:r>
        <w:t>низкосортное топливо;</w:t>
      </w:r>
    </w:p>
    <w:p w:rsidR="00636E3D" w:rsidRDefault="00636E3D" w:rsidP="00BD7C05">
      <w:pPr>
        <w:pStyle w:val="ListParagraph"/>
        <w:numPr>
          <w:ilvl w:val="0"/>
          <w:numId w:val="53"/>
        </w:numPr>
        <w:jc w:val="both"/>
      </w:pPr>
      <w:r>
        <w:t>присадки антикоррозийные.</w:t>
      </w:r>
    </w:p>
    <w:p w:rsidR="00636E3D" w:rsidRDefault="00636E3D" w:rsidP="001917DF">
      <w:pPr>
        <w:pStyle w:val="ListParagraph"/>
        <w:ind w:left="1428"/>
        <w:jc w:val="both"/>
      </w:pPr>
    </w:p>
    <w:p w:rsidR="00636E3D" w:rsidRDefault="00636E3D" w:rsidP="001917DF">
      <w:pPr>
        <w:rPr>
          <w:b/>
          <w:i/>
          <w:lang w:val="en-US"/>
        </w:rPr>
      </w:pPr>
      <w:r>
        <w:rPr>
          <w:lang w:val="en-US"/>
        </w:rPr>
        <w:t xml:space="preserve">           </w:t>
      </w:r>
      <w:r>
        <w:rPr>
          <w:b/>
          <w:i/>
          <w:lang w:val="en-US"/>
        </w:rPr>
        <w:t>2. Find the correct answer:</w:t>
      </w:r>
    </w:p>
    <w:p w:rsidR="00636E3D" w:rsidRPr="00820232" w:rsidRDefault="00636E3D" w:rsidP="00BD7C05">
      <w:pPr>
        <w:numPr>
          <w:ilvl w:val="0"/>
          <w:numId w:val="52"/>
        </w:numPr>
        <w:rPr>
          <w:lang w:val="en-US"/>
        </w:rPr>
      </w:pPr>
      <w:r w:rsidRPr="00820232">
        <w:rPr>
          <w:lang w:val="en-US"/>
        </w:rPr>
        <w:t>What is the connecting plate between a side frame and a transverse deck beam called?</w:t>
      </w:r>
    </w:p>
    <w:p w:rsidR="00636E3D" w:rsidRPr="00820232" w:rsidRDefault="00636E3D" w:rsidP="00BD7C05">
      <w:pPr>
        <w:numPr>
          <w:ilvl w:val="1"/>
          <w:numId w:val="52"/>
        </w:numPr>
        <w:rPr>
          <w:lang w:val="en-US"/>
        </w:rPr>
      </w:pPr>
      <w:r w:rsidRPr="00820232">
        <w:rPr>
          <w:lang w:val="en-US"/>
        </w:rPr>
        <w:t>Bracket</w:t>
      </w:r>
    </w:p>
    <w:p w:rsidR="00636E3D" w:rsidRPr="00820232" w:rsidRDefault="00636E3D" w:rsidP="00BD7C05">
      <w:pPr>
        <w:numPr>
          <w:ilvl w:val="1"/>
          <w:numId w:val="52"/>
        </w:numPr>
        <w:rPr>
          <w:lang w:val="en-US"/>
        </w:rPr>
      </w:pPr>
      <w:r w:rsidRPr="00820232">
        <w:rPr>
          <w:lang w:val="en-US"/>
        </w:rPr>
        <w:t>Gusset</w:t>
      </w:r>
    </w:p>
    <w:p w:rsidR="00636E3D" w:rsidRPr="00820232" w:rsidRDefault="00636E3D" w:rsidP="00BD7C05">
      <w:pPr>
        <w:numPr>
          <w:ilvl w:val="1"/>
          <w:numId w:val="52"/>
        </w:numPr>
        <w:rPr>
          <w:lang w:val="en-US"/>
        </w:rPr>
      </w:pPr>
      <w:r w:rsidRPr="00820232">
        <w:rPr>
          <w:lang w:val="en-US"/>
        </w:rPr>
        <w:t>Knee</w:t>
      </w:r>
    </w:p>
    <w:p w:rsidR="00636E3D" w:rsidRPr="00820232" w:rsidRDefault="00636E3D" w:rsidP="00BD7C05">
      <w:pPr>
        <w:numPr>
          <w:ilvl w:val="1"/>
          <w:numId w:val="52"/>
        </w:numPr>
        <w:rPr>
          <w:lang w:val="en-US"/>
        </w:rPr>
      </w:pPr>
      <w:r w:rsidRPr="00820232">
        <w:rPr>
          <w:lang w:val="en-US"/>
        </w:rPr>
        <w:t>Stiffener</w:t>
      </w:r>
    </w:p>
    <w:p w:rsidR="00636E3D" w:rsidRPr="00820232" w:rsidRDefault="00636E3D" w:rsidP="001917DF">
      <w:pPr>
        <w:rPr>
          <w:lang w:val="en-US"/>
        </w:rPr>
      </w:pPr>
    </w:p>
    <w:p w:rsidR="00636E3D" w:rsidRPr="00820232" w:rsidRDefault="00636E3D" w:rsidP="00BD7C05">
      <w:pPr>
        <w:numPr>
          <w:ilvl w:val="0"/>
          <w:numId w:val="52"/>
        </w:numPr>
        <w:rPr>
          <w:lang w:val="en-US"/>
        </w:rPr>
      </w:pPr>
      <w:r w:rsidRPr="00820232">
        <w:rPr>
          <w:lang w:val="en-US"/>
        </w:rPr>
        <w:t>What are bulkhead stiffeners attached to the tank top by?</w:t>
      </w:r>
    </w:p>
    <w:p w:rsidR="00636E3D" w:rsidRPr="00820232" w:rsidRDefault="00636E3D" w:rsidP="00BD7C05">
      <w:pPr>
        <w:numPr>
          <w:ilvl w:val="1"/>
          <w:numId w:val="52"/>
        </w:numPr>
        <w:rPr>
          <w:lang w:val="en-US"/>
        </w:rPr>
      </w:pPr>
      <w:r w:rsidRPr="00820232">
        <w:rPr>
          <w:lang w:val="en-US"/>
        </w:rPr>
        <w:t>Cleats</w:t>
      </w:r>
    </w:p>
    <w:p w:rsidR="00636E3D" w:rsidRPr="00820232" w:rsidRDefault="00636E3D" w:rsidP="00BD7C05">
      <w:pPr>
        <w:numPr>
          <w:ilvl w:val="1"/>
          <w:numId w:val="52"/>
        </w:numPr>
        <w:rPr>
          <w:lang w:val="en-US"/>
        </w:rPr>
      </w:pPr>
      <w:r w:rsidRPr="00820232">
        <w:rPr>
          <w:lang w:val="en-US"/>
        </w:rPr>
        <w:t>Brackets</w:t>
      </w:r>
    </w:p>
    <w:p w:rsidR="00636E3D" w:rsidRPr="00820232" w:rsidRDefault="00636E3D" w:rsidP="00BD7C05">
      <w:pPr>
        <w:numPr>
          <w:ilvl w:val="1"/>
          <w:numId w:val="52"/>
        </w:numPr>
        <w:rPr>
          <w:lang w:val="en-US"/>
        </w:rPr>
      </w:pPr>
      <w:r w:rsidRPr="00820232">
        <w:rPr>
          <w:lang w:val="en-US"/>
        </w:rPr>
        <w:t>Stays</w:t>
      </w:r>
    </w:p>
    <w:p w:rsidR="00636E3D" w:rsidRPr="00820232" w:rsidRDefault="00636E3D" w:rsidP="00BD7C05">
      <w:pPr>
        <w:numPr>
          <w:ilvl w:val="1"/>
          <w:numId w:val="52"/>
        </w:numPr>
        <w:rPr>
          <w:lang w:val="en-US"/>
        </w:rPr>
      </w:pPr>
      <w:r w:rsidRPr="00820232">
        <w:rPr>
          <w:lang w:val="en-US"/>
        </w:rPr>
        <w:t>Chocks</w:t>
      </w:r>
    </w:p>
    <w:p w:rsidR="00636E3D" w:rsidRPr="00820232" w:rsidRDefault="00636E3D" w:rsidP="001917DF">
      <w:pPr>
        <w:rPr>
          <w:lang w:val="en-US"/>
        </w:rPr>
      </w:pPr>
    </w:p>
    <w:p w:rsidR="00636E3D" w:rsidRPr="00820232" w:rsidRDefault="00636E3D" w:rsidP="00BD7C05">
      <w:pPr>
        <w:numPr>
          <w:ilvl w:val="0"/>
          <w:numId w:val="52"/>
        </w:numPr>
        <w:rPr>
          <w:lang w:val="en-US"/>
        </w:rPr>
      </w:pPr>
      <w:r w:rsidRPr="00820232">
        <w:rPr>
          <w:lang w:val="en-US"/>
        </w:rPr>
        <w:t>If a leak occurs in a lube oil cooler, the water cannot mix with the oil because the:</w:t>
      </w:r>
    </w:p>
    <w:p w:rsidR="00636E3D" w:rsidRPr="00820232" w:rsidRDefault="00636E3D" w:rsidP="00BD7C05">
      <w:pPr>
        <w:numPr>
          <w:ilvl w:val="1"/>
          <w:numId w:val="52"/>
        </w:numPr>
        <w:rPr>
          <w:lang w:val="en-US"/>
        </w:rPr>
      </w:pPr>
      <w:r w:rsidRPr="00820232">
        <w:rPr>
          <w:lang w:val="en-US"/>
        </w:rPr>
        <w:t>Oil pressure is greater than the water pressure.</w:t>
      </w:r>
    </w:p>
    <w:p w:rsidR="00636E3D" w:rsidRPr="00820232" w:rsidRDefault="00636E3D" w:rsidP="00BD7C05">
      <w:pPr>
        <w:numPr>
          <w:ilvl w:val="1"/>
          <w:numId w:val="52"/>
        </w:numPr>
        <w:rPr>
          <w:lang w:val="en-US"/>
        </w:rPr>
      </w:pPr>
      <w:r w:rsidRPr="00820232">
        <w:rPr>
          <w:lang w:val="en-US"/>
        </w:rPr>
        <w:t>By-pass valve will open.</w:t>
      </w:r>
    </w:p>
    <w:p w:rsidR="00636E3D" w:rsidRPr="00820232" w:rsidRDefault="00636E3D" w:rsidP="00BD7C05">
      <w:pPr>
        <w:numPr>
          <w:ilvl w:val="1"/>
          <w:numId w:val="52"/>
        </w:numPr>
        <w:rPr>
          <w:lang w:val="en-US"/>
        </w:rPr>
      </w:pPr>
      <w:r w:rsidRPr="00820232">
        <w:rPr>
          <w:lang w:val="en-US"/>
        </w:rPr>
        <w:t>Cooling pump will automatically stop.</w:t>
      </w:r>
    </w:p>
    <w:p w:rsidR="00636E3D" w:rsidRPr="00820232" w:rsidRDefault="00636E3D" w:rsidP="00BD7C05">
      <w:pPr>
        <w:numPr>
          <w:ilvl w:val="1"/>
          <w:numId w:val="52"/>
        </w:numPr>
        <w:rPr>
          <w:lang w:val="en-US"/>
        </w:rPr>
      </w:pPr>
      <w:r w:rsidRPr="00820232">
        <w:rPr>
          <w:lang w:val="en-US"/>
        </w:rPr>
        <w:t>Outlet valve will automatically close</w:t>
      </w:r>
    </w:p>
    <w:p w:rsidR="00636E3D" w:rsidRPr="00820232" w:rsidRDefault="00636E3D" w:rsidP="001917DF">
      <w:pPr>
        <w:rPr>
          <w:lang w:val="en-US"/>
        </w:rPr>
      </w:pPr>
    </w:p>
    <w:p w:rsidR="00636E3D" w:rsidRPr="00820232" w:rsidRDefault="00636E3D" w:rsidP="00BD7C05">
      <w:pPr>
        <w:numPr>
          <w:ilvl w:val="0"/>
          <w:numId w:val="52"/>
        </w:numPr>
        <w:rPr>
          <w:lang w:val="en-US"/>
        </w:rPr>
      </w:pPr>
      <w:r w:rsidRPr="00820232">
        <w:rPr>
          <w:lang w:val="en-US"/>
        </w:rPr>
        <w:t>The output pressure of a diesel engine lubricating oil pump is regulated by:</w:t>
      </w:r>
    </w:p>
    <w:p w:rsidR="00636E3D" w:rsidRPr="00820232" w:rsidRDefault="00636E3D" w:rsidP="00BD7C05">
      <w:pPr>
        <w:numPr>
          <w:ilvl w:val="1"/>
          <w:numId w:val="52"/>
        </w:numPr>
        <w:rPr>
          <w:lang w:val="en-US"/>
        </w:rPr>
      </w:pPr>
      <w:r w:rsidRPr="00820232">
        <w:rPr>
          <w:lang w:val="en-US"/>
        </w:rPr>
        <w:t>A relief valve.</w:t>
      </w:r>
    </w:p>
    <w:p w:rsidR="00636E3D" w:rsidRPr="00820232" w:rsidRDefault="00636E3D" w:rsidP="00BD7C05">
      <w:pPr>
        <w:numPr>
          <w:ilvl w:val="1"/>
          <w:numId w:val="52"/>
        </w:numPr>
        <w:rPr>
          <w:lang w:val="en-US"/>
        </w:rPr>
      </w:pPr>
      <w:r w:rsidRPr="00820232">
        <w:rPr>
          <w:lang w:val="en-US"/>
        </w:rPr>
        <w:t>A metering valve.</w:t>
      </w:r>
    </w:p>
    <w:p w:rsidR="00636E3D" w:rsidRPr="00820232" w:rsidRDefault="00636E3D" w:rsidP="00BD7C05">
      <w:pPr>
        <w:numPr>
          <w:ilvl w:val="1"/>
          <w:numId w:val="52"/>
        </w:numPr>
        <w:rPr>
          <w:lang w:val="en-US"/>
        </w:rPr>
      </w:pPr>
      <w:r w:rsidRPr="00820232">
        <w:rPr>
          <w:lang w:val="en-US"/>
        </w:rPr>
        <w:t>An orifice.</w:t>
      </w:r>
    </w:p>
    <w:p w:rsidR="00636E3D" w:rsidRPr="00820232" w:rsidRDefault="00636E3D" w:rsidP="00BD7C05">
      <w:pPr>
        <w:numPr>
          <w:ilvl w:val="1"/>
          <w:numId w:val="52"/>
        </w:numPr>
        <w:rPr>
          <w:lang w:val="en-US"/>
        </w:rPr>
      </w:pPr>
      <w:r w:rsidRPr="00820232">
        <w:rPr>
          <w:lang w:val="en-US"/>
        </w:rPr>
        <w:t>A variable speed pump drive.</w:t>
      </w:r>
    </w:p>
    <w:p w:rsidR="00636E3D" w:rsidRPr="00820232" w:rsidRDefault="00636E3D" w:rsidP="001917DF">
      <w:pPr>
        <w:rPr>
          <w:lang w:val="en-US"/>
        </w:rPr>
      </w:pPr>
    </w:p>
    <w:p w:rsidR="00636E3D" w:rsidRPr="00820232" w:rsidRDefault="00636E3D" w:rsidP="00BD7C05">
      <w:pPr>
        <w:numPr>
          <w:ilvl w:val="0"/>
          <w:numId w:val="52"/>
        </w:numPr>
        <w:rPr>
          <w:lang w:val="en-US"/>
        </w:rPr>
      </w:pPr>
      <w:r w:rsidRPr="00820232">
        <w:rPr>
          <w:lang w:val="en-US"/>
        </w:rPr>
        <w:t>The main reason for the use of cylinder oil is to:</w:t>
      </w:r>
    </w:p>
    <w:p w:rsidR="00636E3D" w:rsidRPr="00820232" w:rsidRDefault="00636E3D" w:rsidP="00BD7C05">
      <w:pPr>
        <w:numPr>
          <w:ilvl w:val="1"/>
          <w:numId w:val="52"/>
        </w:numPr>
        <w:rPr>
          <w:lang w:val="en-US"/>
        </w:rPr>
      </w:pPr>
      <w:r w:rsidRPr="00820232">
        <w:rPr>
          <w:lang w:val="en-US"/>
        </w:rPr>
        <w:t>To improve combustion efficiency.</w:t>
      </w:r>
    </w:p>
    <w:p w:rsidR="00636E3D" w:rsidRPr="00820232" w:rsidRDefault="00636E3D" w:rsidP="00BD7C05">
      <w:pPr>
        <w:numPr>
          <w:ilvl w:val="1"/>
          <w:numId w:val="52"/>
        </w:numPr>
        <w:rPr>
          <w:lang w:val="en-US"/>
        </w:rPr>
      </w:pPr>
      <w:r w:rsidRPr="00820232">
        <w:rPr>
          <w:lang w:val="en-US"/>
        </w:rPr>
        <w:t>To protect the piston and liner</w:t>
      </w:r>
    </w:p>
    <w:p w:rsidR="00636E3D" w:rsidRPr="00820232" w:rsidRDefault="00636E3D" w:rsidP="00BD7C05">
      <w:pPr>
        <w:numPr>
          <w:ilvl w:val="1"/>
          <w:numId w:val="52"/>
        </w:numPr>
        <w:rPr>
          <w:lang w:val="en-US"/>
        </w:rPr>
      </w:pPr>
      <w:r w:rsidRPr="00820232">
        <w:rPr>
          <w:lang w:val="en-US"/>
        </w:rPr>
        <w:t>Lubricate the piston rings.</w:t>
      </w:r>
    </w:p>
    <w:p w:rsidR="00636E3D" w:rsidRPr="00820232" w:rsidRDefault="00636E3D" w:rsidP="00BD7C05">
      <w:pPr>
        <w:numPr>
          <w:ilvl w:val="1"/>
          <w:numId w:val="52"/>
        </w:numPr>
        <w:rPr>
          <w:lang w:val="en-US"/>
        </w:rPr>
      </w:pPr>
      <w:r w:rsidRPr="00820232">
        <w:rPr>
          <w:lang w:val="en-US"/>
        </w:rPr>
        <w:t>Cool the piston and liner.</w:t>
      </w:r>
    </w:p>
    <w:p w:rsidR="00636E3D" w:rsidRPr="00820232" w:rsidRDefault="00636E3D" w:rsidP="001917DF">
      <w:pPr>
        <w:rPr>
          <w:lang w:val="en-US"/>
        </w:rPr>
      </w:pPr>
    </w:p>
    <w:p w:rsidR="00636E3D" w:rsidRPr="00820232" w:rsidRDefault="00636E3D" w:rsidP="00BD7C05">
      <w:pPr>
        <w:numPr>
          <w:ilvl w:val="0"/>
          <w:numId w:val="52"/>
        </w:numPr>
        <w:rPr>
          <w:lang w:val="en-US"/>
        </w:rPr>
      </w:pPr>
      <w:r w:rsidRPr="00820232">
        <w:rPr>
          <w:lang w:val="en-US"/>
        </w:rPr>
        <w:t>What long term effect will excessively high temperature have on lubricating oil quality?</w:t>
      </w:r>
    </w:p>
    <w:p w:rsidR="00636E3D" w:rsidRPr="00820232" w:rsidRDefault="00636E3D" w:rsidP="00BD7C05">
      <w:pPr>
        <w:numPr>
          <w:ilvl w:val="1"/>
          <w:numId w:val="52"/>
        </w:numPr>
        <w:rPr>
          <w:lang w:val="en-US"/>
        </w:rPr>
      </w:pPr>
      <w:r w:rsidRPr="00820232">
        <w:rPr>
          <w:lang w:val="en-US"/>
        </w:rPr>
        <w:t>Cause oxydation which increase viscosity.</w:t>
      </w:r>
    </w:p>
    <w:p w:rsidR="00636E3D" w:rsidRPr="00820232" w:rsidRDefault="00636E3D" w:rsidP="00BD7C05">
      <w:pPr>
        <w:numPr>
          <w:ilvl w:val="1"/>
          <w:numId w:val="52"/>
        </w:numPr>
        <w:rPr>
          <w:lang w:val="en-US"/>
        </w:rPr>
      </w:pPr>
      <w:r w:rsidRPr="00820232">
        <w:rPr>
          <w:lang w:val="en-US"/>
        </w:rPr>
        <w:t>Cause oxydation which reduce viscosity.</w:t>
      </w:r>
    </w:p>
    <w:p w:rsidR="00636E3D" w:rsidRPr="00820232" w:rsidRDefault="00636E3D" w:rsidP="00BD7C05">
      <w:pPr>
        <w:numPr>
          <w:ilvl w:val="1"/>
          <w:numId w:val="52"/>
        </w:numPr>
        <w:rPr>
          <w:lang w:val="en-US"/>
        </w:rPr>
      </w:pPr>
      <w:r w:rsidRPr="00820232">
        <w:rPr>
          <w:lang w:val="en-US"/>
        </w:rPr>
        <w:t>Evaporates the oil giving high consumption.</w:t>
      </w:r>
    </w:p>
    <w:p w:rsidR="00636E3D" w:rsidRPr="00820232" w:rsidRDefault="00636E3D" w:rsidP="00BD7C05">
      <w:pPr>
        <w:numPr>
          <w:ilvl w:val="1"/>
          <w:numId w:val="52"/>
        </w:numPr>
        <w:rPr>
          <w:lang w:val="en-US"/>
        </w:rPr>
      </w:pPr>
      <w:r w:rsidRPr="00820232">
        <w:rPr>
          <w:lang w:val="en-US"/>
        </w:rPr>
        <w:t>The oil flashpoint will be changed.</w:t>
      </w:r>
    </w:p>
    <w:p w:rsidR="00636E3D" w:rsidRPr="00820232" w:rsidRDefault="00636E3D" w:rsidP="001917DF">
      <w:pPr>
        <w:rPr>
          <w:lang w:val="en-US"/>
        </w:rPr>
      </w:pPr>
    </w:p>
    <w:p w:rsidR="00636E3D" w:rsidRPr="00820232" w:rsidRDefault="00636E3D" w:rsidP="00BD7C05">
      <w:pPr>
        <w:numPr>
          <w:ilvl w:val="0"/>
          <w:numId w:val="52"/>
        </w:numPr>
        <w:rPr>
          <w:lang w:val="en-US"/>
        </w:rPr>
      </w:pPr>
      <w:r w:rsidRPr="00820232">
        <w:rPr>
          <w:lang w:val="en-US"/>
        </w:rPr>
        <w:t>Which is nearest to the Marpol description of segregated ballast?</w:t>
      </w:r>
    </w:p>
    <w:p w:rsidR="00636E3D" w:rsidRPr="00820232" w:rsidRDefault="00636E3D" w:rsidP="00BD7C05">
      <w:pPr>
        <w:numPr>
          <w:ilvl w:val="1"/>
          <w:numId w:val="52"/>
        </w:numPr>
        <w:rPr>
          <w:lang w:val="en-US"/>
        </w:rPr>
      </w:pPr>
      <w:r w:rsidRPr="00820232">
        <w:rPr>
          <w:lang w:val="en-US"/>
        </w:rPr>
        <w:t>Ballast water that cannot be pumped through cargo oil piping and for which cargo pumps cannot be used</w:t>
      </w:r>
    </w:p>
    <w:p w:rsidR="00636E3D" w:rsidRPr="00820232" w:rsidRDefault="00636E3D" w:rsidP="00BD7C05">
      <w:pPr>
        <w:numPr>
          <w:ilvl w:val="1"/>
          <w:numId w:val="52"/>
        </w:numPr>
        <w:rPr>
          <w:lang w:val="en-US"/>
        </w:rPr>
      </w:pPr>
      <w:r w:rsidRPr="00820232">
        <w:rPr>
          <w:lang w:val="en-US"/>
        </w:rPr>
        <w:t>The ballast water introduced in a tank which is completely separated from the cargo or fuel oil system and permanently allocated to ballast</w:t>
      </w:r>
    </w:p>
    <w:p w:rsidR="00636E3D" w:rsidRPr="00820232" w:rsidRDefault="00636E3D" w:rsidP="00BD7C05">
      <w:pPr>
        <w:numPr>
          <w:ilvl w:val="1"/>
          <w:numId w:val="52"/>
        </w:numPr>
        <w:rPr>
          <w:lang w:val="en-US"/>
        </w:rPr>
      </w:pPr>
      <w:r w:rsidRPr="00820232">
        <w:rPr>
          <w:lang w:val="en-US"/>
        </w:rPr>
        <w:t>The clean ballast water which can only be pumped via segregated lines by the clean ballast pump</w:t>
      </w:r>
    </w:p>
    <w:p w:rsidR="00636E3D" w:rsidRPr="00820232" w:rsidRDefault="00636E3D" w:rsidP="00BD7C05">
      <w:pPr>
        <w:numPr>
          <w:ilvl w:val="1"/>
          <w:numId w:val="52"/>
        </w:numPr>
        <w:rPr>
          <w:lang w:val="en-US"/>
        </w:rPr>
      </w:pPr>
      <w:r w:rsidRPr="00820232">
        <w:rPr>
          <w:lang w:val="en-US"/>
        </w:rPr>
        <w:t>The ballast carried in the clean ballast tank, pumped via the segregated ballast pump</w:t>
      </w:r>
    </w:p>
    <w:p w:rsidR="00636E3D" w:rsidRPr="00820232" w:rsidRDefault="00636E3D" w:rsidP="001917DF">
      <w:pPr>
        <w:rPr>
          <w:b/>
          <w:lang w:val="en-US"/>
        </w:rPr>
      </w:pPr>
    </w:p>
    <w:p w:rsidR="00636E3D" w:rsidRPr="00820232" w:rsidRDefault="00636E3D" w:rsidP="00BD7C05">
      <w:pPr>
        <w:numPr>
          <w:ilvl w:val="0"/>
          <w:numId w:val="52"/>
        </w:numPr>
        <w:rPr>
          <w:lang w:val="en-US"/>
        </w:rPr>
      </w:pPr>
      <w:r w:rsidRPr="00820232">
        <w:rPr>
          <w:lang w:val="en-US"/>
        </w:rPr>
        <w:t>Which description given is nearest to the description of clean ballast as defined by Marpol?</w:t>
      </w:r>
    </w:p>
    <w:p w:rsidR="00636E3D" w:rsidRPr="00820232" w:rsidRDefault="00636E3D" w:rsidP="00BD7C05">
      <w:pPr>
        <w:numPr>
          <w:ilvl w:val="1"/>
          <w:numId w:val="52"/>
        </w:numPr>
        <w:rPr>
          <w:lang w:val="en-US"/>
        </w:rPr>
      </w:pPr>
      <w:r w:rsidRPr="00820232">
        <w:rPr>
          <w:lang w:val="en-US"/>
        </w:rPr>
        <w:t>Its oil content is NIL and consequently would not leave any traces upon the surface of the water or emulsion beneath the water surface.</w:t>
      </w:r>
    </w:p>
    <w:p w:rsidR="00636E3D" w:rsidRPr="00820232" w:rsidRDefault="00636E3D" w:rsidP="00BD7C05">
      <w:pPr>
        <w:numPr>
          <w:ilvl w:val="1"/>
          <w:numId w:val="52"/>
        </w:numPr>
        <w:rPr>
          <w:lang w:val="en-US"/>
        </w:rPr>
      </w:pPr>
      <w:r w:rsidRPr="00820232">
        <w:rPr>
          <w:lang w:val="en-US"/>
        </w:rPr>
        <w:t>If discharged from a stationary ship in clean calm water on a clear day will not produce visible traces of oil on the water surface nor emulsion below</w:t>
      </w:r>
    </w:p>
    <w:p w:rsidR="00636E3D" w:rsidRPr="00820232" w:rsidRDefault="00636E3D" w:rsidP="00BD7C05">
      <w:pPr>
        <w:numPr>
          <w:ilvl w:val="1"/>
          <w:numId w:val="52"/>
        </w:numPr>
        <w:rPr>
          <w:lang w:val="en-US"/>
        </w:rPr>
      </w:pPr>
      <w:r w:rsidRPr="00820232">
        <w:rPr>
          <w:lang w:val="en-US"/>
        </w:rPr>
        <w:t>Its oil content is no more than 50 ppm and will not produce visible traces on adjoining shorelines, nor emulsion in the sea.</w:t>
      </w:r>
    </w:p>
    <w:p w:rsidR="00636E3D" w:rsidRPr="00820232" w:rsidRDefault="00636E3D" w:rsidP="00BD7C05">
      <w:pPr>
        <w:numPr>
          <w:ilvl w:val="1"/>
          <w:numId w:val="52"/>
        </w:numPr>
        <w:rPr>
          <w:lang w:val="en-US"/>
        </w:rPr>
      </w:pPr>
      <w:r w:rsidRPr="00820232">
        <w:rPr>
          <w:lang w:val="en-US"/>
        </w:rPr>
        <w:t>Its oil content is no more than 100 ppm and it will not produce visible traces on the shore lines.</w:t>
      </w:r>
    </w:p>
    <w:p w:rsidR="00636E3D" w:rsidRPr="00820232" w:rsidRDefault="00636E3D" w:rsidP="001917DF">
      <w:pPr>
        <w:rPr>
          <w:lang w:val="en-US"/>
        </w:rPr>
      </w:pPr>
    </w:p>
    <w:p w:rsidR="00636E3D" w:rsidRPr="00820232" w:rsidRDefault="00636E3D" w:rsidP="00BD7C05">
      <w:pPr>
        <w:numPr>
          <w:ilvl w:val="0"/>
          <w:numId w:val="52"/>
        </w:numPr>
        <w:rPr>
          <w:lang w:val="en-US"/>
        </w:rPr>
      </w:pPr>
      <w:r w:rsidRPr="00820232">
        <w:rPr>
          <w:lang w:val="en-US"/>
        </w:rPr>
        <w:t>During execution of a standard UMS-check, the Engineer on Duty is experiencing a "low water level" alarm in a cooling water expansion tank. What will be the appropriate  immediate action?</w:t>
      </w:r>
    </w:p>
    <w:p w:rsidR="00636E3D" w:rsidRPr="00820232" w:rsidRDefault="00636E3D" w:rsidP="00BD7C05">
      <w:pPr>
        <w:numPr>
          <w:ilvl w:val="1"/>
          <w:numId w:val="52"/>
        </w:numPr>
        <w:rPr>
          <w:lang w:val="en-US"/>
        </w:rPr>
      </w:pPr>
      <w:r w:rsidRPr="00820232">
        <w:rPr>
          <w:lang w:val="en-US"/>
        </w:rPr>
        <w:t>Correct water level is obtained by refilling the cooling system, and the entire system is checked for leakages</w:t>
      </w:r>
    </w:p>
    <w:p w:rsidR="00636E3D" w:rsidRPr="00820232" w:rsidRDefault="00636E3D" w:rsidP="00BD7C05">
      <w:pPr>
        <w:numPr>
          <w:ilvl w:val="1"/>
          <w:numId w:val="52"/>
        </w:numPr>
        <w:rPr>
          <w:lang w:val="en-US"/>
        </w:rPr>
      </w:pPr>
      <w:r w:rsidRPr="00820232">
        <w:rPr>
          <w:lang w:val="en-US"/>
        </w:rPr>
        <w:t>The set point for the water level in the expansion tank is temporarily readjusted for later action.</w:t>
      </w:r>
    </w:p>
    <w:p w:rsidR="00636E3D" w:rsidRPr="00820232" w:rsidRDefault="00636E3D" w:rsidP="00BD7C05">
      <w:pPr>
        <w:numPr>
          <w:ilvl w:val="1"/>
          <w:numId w:val="52"/>
        </w:numPr>
        <w:rPr>
          <w:lang w:val="en-US"/>
        </w:rPr>
      </w:pPr>
      <w:r w:rsidRPr="00820232">
        <w:rPr>
          <w:lang w:val="en-US"/>
        </w:rPr>
        <w:t>The alarm function is blocked for later action</w:t>
      </w:r>
    </w:p>
    <w:p w:rsidR="00636E3D" w:rsidRPr="00820232" w:rsidRDefault="00636E3D" w:rsidP="00BD7C05">
      <w:pPr>
        <w:numPr>
          <w:ilvl w:val="1"/>
          <w:numId w:val="52"/>
        </w:numPr>
        <w:rPr>
          <w:lang w:val="en-US"/>
        </w:rPr>
      </w:pPr>
      <w:r w:rsidRPr="00820232">
        <w:rPr>
          <w:lang w:val="en-US"/>
        </w:rPr>
        <w:t>The alarm function is blocked and the engine room is changed to manual mode.</w:t>
      </w:r>
    </w:p>
    <w:p w:rsidR="00636E3D" w:rsidRPr="00820232" w:rsidRDefault="00636E3D" w:rsidP="001917DF">
      <w:pPr>
        <w:rPr>
          <w:lang w:val="en-US"/>
        </w:rPr>
      </w:pPr>
    </w:p>
    <w:p w:rsidR="00636E3D" w:rsidRPr="00820232" w:rsidRDefault="00636E3D" w:rsidP="00BD7C05">
      <w:pPr>
        <w:numPr>
          <w:ilvl w:val="0"/>
          <w:numId w:val="52"/>
        </w:numPr>
        <w:rPr>
          <w:lang w:val="en-US"/>
        </w:rPr>
      </w:pPr>
      <w:r w:rsidRPr="00820232">
        <w:rPr>
          <w:lang w:val="en-US"/>
        </w:rPr>
        <w:t>What are the compartments to be regularly checked with regard to water and oil leakages?</w:t>
      </w:r>
    </w:p>
    <w:p w:rsidR="00636E3D" w:rsidRPr="00820232" w:rsidRDefault="00636E3D" w:rsidP="00BD7C05">
      <w:pPr>
        <w:numPr>
          <w:ilvl w:val="1"/>
          <w:numId w:val="52"/>
        </w:numPr>
        <w:rPr>
          <w:lang w:val="en-US"/>
        </w:rPr>
      </w:pPr>
      <w:r w:rsidRPr="00820232">
        <w:rPr>
          <w:lang w:val="en-US"/>
        </w:rPr>
        <w:t>All those listed in the other alternatives</w:t>
      </w:r>
    </w:p>
    <w:p w:rsidR="00636E3D" w:rsidRPr="00820232" w:rsidRDefault="00636E3D" w:rsidP="00BD7C05">
      <w:pPr>
        <w:numPr>
          <w:ilvl w:val="1"/>
          <w:numId w:val="52"/>
        </w:numPr>
        <w:rPr>
          <w:lang w:val="en-US"/>
        </w:rPr>
      </w:pPr>
      <w:r w:rsidRPr="00820232">
        <w:rPr>
          <w:lang w:val="en-US"/>
        </w:rPr>
        <w:t>Bilge wells</w:t>
      </w:r>
    </w:p>
    <w:p w:rsidR="00636E3D" w:rsidRPr="00820232" w:rsidRDefault="00636E3D" w:rsidP="00BD7C05">
      <w:pPr>
        <w:numPr>
          <w:ilvl w:val="1"/>
          <w:numId w:val="52"/>
        </w:numPr>
        <w:rPr>
          <w:lang w:val="en-US"/>
        </w:rPr>
      </w:pPr>
      <w:r w:rsidRPr="00820232">
        <w:rPr>
          <w:lang w:val="en-US"/>
        </w:rPr>
        <w:t>Tank top in the engine room.</w:t>
      </w:r>
    </w:p>
    <w:p w:rsidR="00636E3D" w:rsidRPr="00820232" w:rsidRDefault="00636E3D" w:rsidP="00BD7C05">
      <w:pPr>
        <w:numPr>
          <w:ilvl w:val="1"/>
          <w:numId w:val="52"/>
        </w:numPr>
        <w:rPr>
          <w:lang w:val="en-US"/>
        </w:rPr>
      </w:pPr>
      <w:r w:rsidRPr="00820232">
        <w:rPr>
          <w:lang w:val="en-US"/>
        </w:rPr>
        <w:t>Bilge tank(s)</w:t>
      </w:r>
    </w:p>
    <w:p w:rsidR="00636E3D" w:rsidRDefault="00636E3D" w:rsidP="001917DF">
      <w:pPr>
        <w:pStyle w:val="ListParagraph"/>
        <w:ind w:left="1428"/>
        <w:jc w:val="both"/>
      </w:pPr>
    </w:p>
    <w:p w:rsidR="00636E3D" w:rsidRPr="003618DC" w:rsidRDefault="00636E3D" w:rsidP="001917DF">
      <w:pPr>
        <w:pStyle w:val="ListParagraph"/>
        <w:ind w:left="1428"/>
        <w:jc w:val="both"/>
        <w:rPr>
          <w:lang w:val="en-US"/>
        </w:rPr>
      </w:pPr>
      <w:r w:rsidRPr="003618DC">
        <w:rPr>
          <w:lang w:val="en-US"/>
        </w:rPr>
        <w:t xml:space="preserve"> </w:t>
      </w:r>
    </w:p>
    <w:p w:rsidR="00636E3D" w:rsidRDefault="00636E3D" w:rsidP="001917DF">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1917DF">
      <w:pPr>
        <w:autoSpaceDE w:val="0"/>
        <w:autoSpaceDN w:val="0"/>
        <w:adjustRightInd w:val="0"/>
        <w:rPr>
          <w:b/>
          <w:i/>
          <w:lang w:val="en-US" w:eastAsia="uk-UA"/>
        </w:rPr>
      </w:pPr>
      <w:r>
        <w:rPr>
          <w:b/>
          <w:i/>
          <w:lang w:val="en-US" w:eastAsia="uk-UA"/>
        </w:rPr>
        <w:t xml:space="preserve">    Be ready to speak on it.</w:t>
      </w:r>
    </w:p>
    <w:p w:rsidR="00636E3D" w:rsidRDefault="00636E3D" w:rsidP="001917DF">
      <w:pPr>
        <w:autoSpaceDE w:val="0"/>
        <w:autoSpaceDN w:val="0"/>
        <w:adjustRightInd w:val="0"/>
        <w:rPr>
          <w:b/>
          <w:i/>
          <w:lang w:val="en-US" w:eastAsia="uk-UA"/>
        </w:rPr>
      </w:pPr>
    </w:p>
    <w:p w:rsidR="00636E3D" w:rsidRPr="00C479D5" w:rsidRDefault="00636E3D" w:rsidP="001917DF">
      <w:pPr>
        <w:rPr>
          <w:b/>
          <w:bCs/>
          <w:sz w:val="28"/>
          <w:szCs w:val="28"/>
          <w:lang w:val="en-US"/>
        </w:rPr>
      </w:pPr>
      <w:r w:rsidRPr="00C479D5">
        <w:rPr>
          <w:b/>
          <w:bCs/>
          <w:sz w:val="28"/>
          <w:szCs w:val="28"/>
          <w:lang w:val="en-US"/>
        </w:rPr>
        <w:t>In-situ repairs.</w:t>
      </w:r>
    </w:p>
    <w:p w:rsidR="00636E3D" w:rsidRDefault="00636E3D" w:rsidP="001917DF">
      <w:pPr>
        <w:rPr>
          <w:b/>
          <w:bCs/>
          <w:sz w:val="28"/>
          <w:szCs w:val="28"/>
          <w:lang w:val="en-US"/>
        </w:rPr>
      </w:pPr>
    </w:p>
    <w:p w:rsidR="00636E3D" w:rsidRDefault="00636E3D" w:rsidP="001917DF">
      <w:pPr>
        <w:rPr>
          <w:b/>
          <w:bCs/>
          <w:sz w:val="28"/>
          <w:szCs w:val="28"/>
          <w:lang w:val="en-US"/>
        </w:rPr>
      </w:pPr>
    </w:p>
    <w:p w:rsidR="00636E3D" w:rsidRPr="003618DC" w:rsidRDefault="00636E3D" w:rsidP="001917DF">
      <w:pPr>
        <w:rPr>
          <w:b/>
          <w:bCs/>
          <w:sz w:val="28"/>
          <w:szCs w:val="28"/>
          <w:lang w:val="en-US"/>
        </w:rPr>
      </w:pPr>
    </w:p>
    <w:p w:rsidR="00636E3D" w:rsidRDefault="00636E3D" w:rsidP="001917DF">
      <w:pPr>
        <w:pStyle w:val="ListParagraph"/>
        <w:ind w:left="0"/>
        <w:rPr>
          <w:lang w:val="en-US"/>
        </w:rPr>
      </w:pPr>
    </w:p>
    <w:p w:rsidR="00636E3D" w:rsidRDefault="00636E3D" w:rsidP="001917DF">
      <w:pPr>
        <w:pStyle w:val="ListParagraph"/>
        <w:rPr>
          <w:lang w:val="en-US"/>
        </w:rPr>
      </w:pPr>
    </w:p>
    <w:p w:rsidR="00636E3D" w:rsidRPr="00C479D5" w:rsidRDefault="00636E3D" w:rsidP="001917DF">
      <w:pPr>
        <w:pStyle w:val="ListParagraph"/>
        <w:ind w:left="142"/>
        <w:rPr>
          <w:lang w:val="en-US"/>
        </w:rPr>
      </w:pPr>
    </w:p>
    <w:p w:rsidR="00636E3D" w:rsidRPr="00C479D5" w:rsidRDefault="00636E3D" w:rsidP="001917DF">
      <w:pPr>
        <w:pStyle w:val="ListParagraph"/>
        <w:ind w:left="142"/>
        <w:rPr>
          <w:lang w:val="en-US"/>
        </w:rPr>
      </w:pPr>
    </w:p>
    <w:p w:rsidR="00636E3D" w:rsidRPr="00C479D5" w:rsidRDefault="00636E3D" w:rsidP="001917DF">
      <w:pPr>
        <w:pStyle w:val="ListParagraph"/>
        <w:ind w:left="142"/>
        <w:rPr>
          <w:lang w:val="en-US"/>
        </w:rPr>
      </w:pPr>
    </w:p>
    <w:p w:rsidR="00636E3D" w:rsidRPr="006A76F9" w:rsidRDefault="00636E3D" w:rsidP="001917DF">
      <w:pPr>
        <w:pStyle w:val="Caption"/>
        <w:rPr>
          <w:b w:val="0"/>
          <w:sz w:val="24"/>
          <w:szCs w:val="24"/>
        </w:rPr>
      </w:pPr>
      <w:r w:rsidRPr="006A76F9">
        <w:rPr>
          <w:b w:val="0"/>
          <w:sz w:val="24"/>
          <w:szCs w:val="24"/>
        </w:rPr>
        <w:t>МІНІСТЕРСТВО ОСВІТИ І НАУКИ УКРАЇНИ</w:t>
      </w:r>
    </w:p>
    <w:p w:rsidR="00636E3D" w:rsidRPr="006A76F9" w:rsidRDefault="00636E3D" w:rsidP="001917DF">
      <w:pPr>
        <w:jc w:val="center"/>
        <w:rPr>
          <w:caps/>
        </w:rPr>
      </w:pPr>
      <w:r w:rsidRPr="006A76F9">
        <w:rPr>
          <w:caps/>
        </w:rPr>
        <w:t>Державний університет інфраструктури та технологій</w:t>
      </w:r>
    </w:p>
    <w:p w:rsidR="00636E3D" w:rsidRDefault="00636E3D" w:rsidP="001917DF">
      <w:pPr>
        <w:jc w:val="center"/>
        <w:rPr>
          <w:u w:val="single"/>
        </w:rPr>
      </w:pPr>
      <w:r w:rsidRPr="006A76F9">
        <w:rPr>
          <w:u w:val="single"/>
        </w:rPr>
        <w:t>ДУНАЙСЬКИЙ ФАКУЛЬТЕТ МОРСЬКОГО ТА РІЧКОВОГО ТРАНСПОРТУ</w:t>
      </w:r>
    </w:p>
    <w:p w:rsidR="00636E3D" w:rsidRPr="006A76F9" w:rsidRDefault="00636E3D" w:rsidP="001917DF">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1917DF">
      <w:pPr>
        <w:jc w:val="center"/>
        <w:rPr>
          <w:b/>
        </w:rPr>
      </w:pPr>
      <w:r w:rsidRPr="006A76F9">
        <w:rPr>
          <w:b/>
        </w:rPr>
        <w:t>З дисципліни «Англійська мова за професійним спрямуванням»</w:t>
      </w:r>
    </w:p>
    <w:p w:rsidR="00636E3D" w:rsidRPr="002666EC" w:rsidRDefault="00636E3D" w:rsidP="001917DF">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1917DF">
      <w:pPr>
        <w:pStyle w:val="Style5"/>
        <w:widowControl/>
        <w:spacing w:line="240" w:lineRule="exact"/>
        <w:jc w:val="left"/>
      </w:pPr>
    </w:p>
    <w:p w:rsidR="00636E3D" w:rsidRDefault="00636E3D" w:rsidP="001917DF">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897CF2">
        <w:rPr>
          <w:rStyle w:val="FontStyle27"/>
          <w:bCs/>
          <w:szCs w:val="22"/>
          <w:lang w:val="en-US" w:eastAsia="en-US"/>
        </w:rPr>
        <w:t xml:space="preserve"> </w:t>
      </w:r>
      <w:r>
        <w:rPr>
          <w:rStyle w:val="FontStyle27"/>
          <w:bCs/>
          <w:szCs w:val="22"/>
          <w:lang w:val="en-US" w:eastAsia="en-US"/>
        </w:rPr>
        <w:t>1</w:t>
      </w:r>
      <w:r>
        <w:rPr>
          <w:rStyle w:val="FontStyle27"/>
          <w:bCs/>
          <w:szCs w:val="22"/>
          <w:lang w:val="uk-UA" w:eastAsia="en-US"/>
        </w:rPr>
        <w:t>4</w:t>
      </w:r>
    </w:p>
    <w:p w:rsidR="00636E3D" w:rsidRPr="002E4C69" w:rsidRDefault="00636E3D" w:rsidP="00BD7C05">
      <w:pPr>
        <w:pStyle w:val="ListParagraph"/>
        <w:numPr>
          <w:ilvl w:val="0"/>
          <w:numId w:val="49"/>
        </w:numPr>
        <w:rPr>
          <w:b/>
          <w:i/>
          <w:lang w:val="uk-UA"/>
        </w:rPr>
      </w:pPr>
      <w:r>
        <w:rPr>
          <w:b/>
          <w:i/>
          <w:lang w:val="en-US"/>
        </w:rPr>
        <w:t>Give English equivalents to the following words and phrases (topic “Repairs. Contract”):</w:t>
      </w:r>
    </w:p>
    <w:p w:rsidR="00636E3D" w:rsidRPr="002E4C69" w:rsidRDefault="00636E3D" w:rsidP="001917DF">
      <w:pPr>
        <w:pStyle w:val="ListParagraph"/>
        <w:rPr>
          <w:b/>
          <w:i/>
          <w:lang w:val="uk-UA"/>
        </w:rPr>
      </w:pPr>
    </w:p>
    <w:p w:rsidR="00636E3D" w:rsidRPr="002E4C69" w:rsidRDefault="00636E3D" w:rsidP="00BD7C05">
      <w:pPr>
        <w:pStyle w:val="ListParagraph"/>
        <w:numPr>
          <w:ilvl w:val="0"/>
          <w:numId w:val="50"/>
        </w:numPr>
        <w:rPr>
          <w:lang w:val="uk-UA"/>
        </w:rPr>
      </w:pPr>
      <w:r>
        <w:t>Заключать контракт;</w:t>
      </w:r>
    </w:p>
    <w:p w:rsidR="00636E3D" w:rsidRPr="002E4C69" w:rsidRDefault="00636E3D" w:rsidP="00BD7C05">
      <w:pPr>
        <w:pStyle w:val="ListParagraph"/>
        <w:numPr>
          <w:ilvl w:val="0"/>
          <w:numId w:val="50"/>
        </w:numPr>
        <w:rPr>
          <w:lang w:val="uk-UA"/>
        </w:rPr>
      </w:pPr>
      <w:r>
        <w:t>Выполнить заказ;</w:t>
      </w:r>
    </w:p>
    <w:p w:rsidR="00636E3D" w:rsidRPr="002E4C69" w:rsidRDefault="00636E3D" w:rsidP="00BD7C05">
      <w:pPr>
        <w:pStyle w:val="ListParagraph"/>
        <w:numPr>
          <w:ilvl w:val="0"/>
          <w:numId w:val="50"/>
        </w:numPr>
        <w:rPr>
          <w:lang w:val="uk-UA"/>
        </w:rPr>
      </w:pPr>
      <w:r>
        <w:t>Обеспечить запасными частями;</w:t>
      </w:r>
    </w:p>
    <w:p w:rsidR="00636E3D" w:rsidRPr="002507ED" w:rsidRDefault="00636E3D" w:rsidP="00BD7C05">
      <w:pPr>
        <w:pStyle w:val="ListParagraph"/>
        <w:numPr>
          <w:ilvl w:val="0"/>
          <w:numId w:val="50"/>
        </w:numPr>
        <w:rPr>
          <w:lang w:val="uk-UA"/>
        </w:rPr>
      </w:pPr>
      <w:r>
        <w:t>Начало ремонта;</w:t>
      </w:r>
    </w:p>
    <w:p w:rsidR="00636E3D" w:rsidRDefault="00636E3D" w:rsidP="00BD7C05">
      <w:pPr>
        <w:pStyle w:val="ListParagraph"/>
        <w:numPr>
          <w:ilvl w:val="0"/>
          <w:numId w:val="50"/>
        </w:numPr>
        <w:rPr>
          <w:lang w:val="uk-UA"/>
        </w:rPr>
      </w:pPr>
      <w:r>
        <w:rPr>
          <w:lang w:val="uk-UA"/>
        </w:rPr>
        <w:t>Соответствовать техническим условиям контракта.</w:t>
      </w:r>
    </w:p>
    <w:p w:rsidR="00636E3D" w:rsidRDefault="00636E3D" w:rsidP="001917DF">
      <w:pPr>
        <w:pStyle w:val="ListParagraph"/>
        <w:ind w:left="1440"/>
        <w:rPr>
          <w:lang w:val="uk-UA"/>
        </w:rPr>
      </w:pPr>
    </w:p>
    <w:p w:rsidR="00636E3D" w:rsidRDefault="00636E3D" w:rsidP="001917DF">
      <w:pPr>
        <w:rPr>
          <w:b/>
          <w:i/>
          <w:lang w:val="en-US"/>
        </w:rPr>
      </w:pPr>
      <w:r>
        <w:rPr>
          <w:lang w:val="en-US"/>
        </w:rPr>
        <w:t xml:space="preserve">           </w:t>
      </w:r>
      <w:r>
        <w:rPr>
          <w:b/>
          <w:i/>
          <w:lang w:val="en-US"/>
        </w:rPr>
        <w:t>2. Find the correct answer:</w:t>
      </w:r>
    </w:p>
    <w:p w:rsidR="00636E3D" w:rsidRDefault="00636E3D" w:rsidP="001917DF">
      <w:pPr>
        <w:rPr>
          <w:b/>
          <w:i/>
          <w:lang w:val="en-US"/>
        </w:rPr>
      </w:pPr>
    </w:p>
    <w:p w:rsidR="00636E3D" w:rsidRPr="005C0CFC" w:rsidRDefault="00636E3D" w:rsidP="00BD7C05">
      <w:pPr>
        <w:numPr>
          <w:ilvl w:val="0"/>
          <w:numId w:val="51"/>
        </w:numPr>
        <w:rPr>
          <w:lang w:val="en-US"/>
        </w:rPr>
      </w:pPr>
      <w:r w:rsidRPr="005C0CFC">
        <w:rPr>
          <w:lang w:val="en-US"/>
        </w:rPr>
        <w:t>What is the uppermost continuous hull plating called?</w:t>
      </w:r>
    </w:p>
    <w:p w:rsidR="00636E3D" w:rsidRPr="005C0CFC" w:rsidRDefault="00636E3D" w:rsidP="00BD7C05">
      <w:pPr>
        <w:numPr>
          <w:ilvl w:val="1"/>
          <w:numId w:val="51"/>
        </w:numPr>
        <w:rPr>
          <w:lang w:val="en-US"/>
        </w:rPr>
      </w:pPr>
      <w:r w:rsidRPr="005C0CFC">
        <w:rPr>
          <w:lang w:val="en-US"/>
        </w:rPr>
        <w:t>Sheer Strake</w:t>
      </w:r>
    </w:p>
    <w:p w:rsidR="00636E3D" w:rsidRPr="005C0CFC" w:rsidRDefault="00636E3D" w:rsidP="00BD7C05">
      <w:pPr>
        <w:numPr>
          <w:ilvl w:val="1"/>
          <w:numId w:val="51"/>
        </w:numPr>
        <w:rPr>
          <w:lang w:val="en-US"/>
        </w:rPr>
      </w:pPr>
      <w:r w:rsidRPr="005C0CFC">
        <w:rPr>
          <w:lang w:val="en-US"/>
        </w:rPr>
        <w:t>Garboard Strake</w:t>
      </w:r>
    </w:p>
    <w:p w:rsidR="00636E3D" w:rsidRPr="005C0CFC" w:rsidRDefault="00636E3D" w:rsidP="00BD7C05">
      <w:pPr>
        <w:numPr>
          <w:ilvl w:val="1"/>
          <w:numId w:val="51"/>
        </w:numPr>
        <w:rPr>
          <w:lang w:val="en-US"/>
        </w:rPr>
      </w:pPr>
      <w:r w:rsidRPr="005C0CFC">
        <w:rPr>
          <w:lang w:val="en-US"/>
        </w:rPr>
        <w:t>Stealer Plate</w:t>
      </w:r>
    </w:p>
    <w:p w:rsidR="00636E3D" w:rsidRPr="005C0CFC" w:rsidRDefault="00636E3D" w:rsidP="00BD7C05">
      <w:pPr>
        <w:numPr>
          <w:ilvl w:val="1"/>
          <w:numId w:val="51"/>
        </w:numPr>
        <w:rPr>
          <w:lang w:val="en-US"/>
        </w:rPr>
      </w:pPr>
      <w:r w:rsidRPr="005C0CFC">
        <w:rPr>
          <w:lang w:val="en-US"/>
        </w:rPr>
        <w:t>Stringer Plate</w:t>
      </w:r>
    </w:p>
    <w:p w:rsidR="00636E3D" w:rsidRPr="005C0CFC" w:rsidRDefault="00636E3D" w:rsidP="001917DF">
      <w:pPr>
        <w:rPr>
          <w:lang w:val="en-US"/>
        </w:rPr>
      </w:pPr>
    </w:p>
    <w:p w:rsidR="00636E3D" w:rsidRPr="005C0CFC" w:rsidRDefault="00636E3D" w:rsidP="00BD7C05">
      <w:pPr>
        <w:numPr>
          <w:ilvl w:val="0"/>
          <w:numId w:val="51"/>
        </w:numPr>
        <w:rPr>
          <w:lang w:val="en-US"/>
        </w:rPr>
      </w:pPr>
      <w:r w:rsidRPr="005C0CFC">
        <w:rPr>
          <w:lang w:val="en-US"/>
        </w:rPr>
        <w:t>Moulded beam is the measurement taken to the.....</w:t>
      </w:r>
    </w:p>
    <w:p w:rsidR="00636E3D" w:rsidRPr="005C0CFC" w:rsidRDefault="00636E3D" w:rsidP="00BD7C05">
      <w:pPr>
        <w:numPr>
          <w:ilvl w:val="1"/>
          <w:numId w:val="51"/>
        </w:numPr>
        <w:rPr>
          <w:lang w:val="en-US"/>
        </w:rPr>
      </w:pPr>
      <w:r w:rsidRPr="005C0CFC">
        <w:rPr>
          <w:lang w:val="en-US"/>
        </w:rPr>
        <w:t>inside of the plating.</w:t>
      </w:r>
    </w:p>
    <w:p w:rsidR="00636E3D" w:rsidRPr="005C0CFC" w:rsidRDefault="00636E3D" w:rsidP="00BD7C05">
      <w:pPr>
        <w:numPr>
          <w:ilvl w:val="1"/>
          <w:numId w:val="51"/>
        </w:numPr>
        <w:rPr>
          <w:lang w:val="en-US"/>
        </w:rPr>
      </w:pPr>
      <w:r w:rsidRPr="005C0CFC">
        <w:rPr>
          <w:lang w:val="en-US"/>
        </w:rPr>
        <w:t>outside of the plating</w:t>
      </w:r>
    </w:p>
    <w:p w:rsidR="00636E3D" w:rsidRPr="005C0CFC" w:rsidRDefault="00636E3D" w:rsidP="00BD7C05">
      <w:pPr>
        <w:numPr>
          <w:ilvl w:val="1"/>
          <w:numId w:val="51"/>
        </w:numPr>
        <w:rPr>
          <w:lang w:val="en-US"/>
        </w:rPr>
      </w:pPr>
      <w:r w:rsidRPr="005C0CFC">
        <w:rPr>
          <w:lang w:val="en-US"/>
        </w:rPr>
        <w:t>inside of the frames.</w:t>
      </w:r>
    </w:p>
    <w:p w:rsidR="00636E3D" w:rsidRPr="005C0CFC" w:rsidRDefault="00636E3D" w:rsidP="00BD7C05">
      <w:pPr>
        <w:numPr>
          <w:ilvl w:val="1"/>
          <w:numId w:val="51"/>
        </w:numPr>
        <w:rPr>
          <w:lang w:val="en-US"/>
        </w:rPr>
      </w:pPr>
      <w:r w:rsidRPr="005C0CFC">
        <w:rPr>
          <w:lang w:val="en-US"/>
        </w:rPr>
        <w:t>inside of the ceiling</w:t>
      </w:r>
    </w:p>
    <w:p w:rsidR="00636E3D" w:rsidRPr="005C0CFC" w:rsidRDefault="00636E3D" w:rsidP="001917DF">
      <w:pPr>
        <w:rPr>
          <w:lang w:val="en-US"/>
        </w:rPr>
      </w:pPr>
    </w:p>
    <w:p w:rsidR="00636E3D" w:rsidRPr="005C0CFC" w:rsidRDefault="00636E3D" w:rsidP="00BD7C05">
      <w:pPr>
        <w:numPr>
          <w:ilvl w:val="0"/>
          <w:numId w:val="51"/>
        </w:numPr>
        <w:rPr>
          <w:lang w:val="en-US"/>
        </w:rPr>
      </w:pPr>
      <w:r w:rsidRPr="005C0CFC">
        <w:rPr>
          <w:lang w:val="en-US"/>
        </w:rPr>
        <w:t>When the temperature of lubricating oil  is lowered, an increase will occur in the:</w:t>
      </w:r>
    </w:p>
    <w:p w:rsidR="00636E3D" w:rsidRPr="005C0CFC" w:rsidRDefault="00636E3D" w:rsidP="00BD7C05">
      <w:pPr>
        <w:numPr>
          <w:ilvl w:val="1"/>
          <w:numId w:val="51"/>
        </w:numPr>
        <w:rPr>
          <w:lang w:val="en-US"/>
        </w:rPr>
      </w:pPr>
      <w:r w:rsidRPr="005C0CFC">
        <w:rPr>
          <w:lang w:val="en-US"/>
        </w:rPr>
        <w:t>Viscosity.</w:t>
      </w:r>
    </w:p>
    <w:p w:rsidR="00636E3D" w:rsidRPr="005C0CFC" w:rsidRDefault="00636E3D" w:rsidP="00BD7C05">
      <w:pPr>
        <w:numPr>
          <w:ilvl w:val="1"/>
          <w:numId w:val="51"/>
        </w:numPr>
        <w:rPr>
          <w:lang w:val="en-US"/>
        </w:rPr>
      </w:pPr>
      <w:r w:rsidRPr="005C0CFC">
        <w:rPr>
          <w:lang w:val="en-US"/>
        </w:rPr>
        <w:t>Flash point.</w:t>
      </w:r>
    </w:p>
    <w:p w:rsidR="00636E3D" w:rsidRPr="005C0CFC" w:rsidRDefault="00636E3D" w:rsidP="00BD7C05">
      <w:pPr>
        <w:numPr>
          <w:ilvl w:val="1"/>
          <w:numId w:val="51"/>
        </w:numPr>
        <w:rPr>
          <w:lang w:val="en-US"/>
        </w:rPr>
      </w:pPr>
      <w:r w:rsidRPr="005C0CFC">
        <w:rPr>
          <w:lang w:val="en-US"/>
        </w:rPr>
        <w:t>Concentration of contaminants.</w:t>
      </w:r>
    </w:p>
    <w:p w:rsidR="00636E3D" w:rsidRPr="005C0CFC" w:rsidRDefault="00636E3D" w:rsidP="00BD7C05">
      <w:pPr>
        <w:numPr>
          <w:ilvl w:val="1"/>
          <w:numId w:val="51"/>
        </w:numPr>
        <w:rPr>
          <w:lang w:val="en-US"/>
        </w:rPr>
      </w:pPr>
      <w:r w:rsidRPr="005C0CFC">
        <w:rPr>
          <w:lang w:val="en-US"/>
        </w:rPr>
        <w:t>Pour point.</w:t>
      </w:r>
    </w:p>
    <w:p w:rsidR="00636E3D" w:rsidRPr="005C0CFC" w:rsidRDefault="00636E3D" w:rsidP="001917DF">
      <w:pPr>
        <w:rPr>
          <w:lang w:val="en-US"/>
        </w:rPr>
      </w:pPr>
    </w:p>
    <w:p w:rsidR="00636E3D" w:rsidRPr="005C0CFC" w:rsidRDefault="00636E3D" w:rsidP="00BD7C05">
      <w:pPr>
        <w:numPr>
          <w:ilvl w:val="0"/>
          <w:numId w:val="51"/>
        </w:numPr>
        <w:rPr>
          <w:lang w:val="en-US"/>
        </w:rPr>
      </w:pPr>
      <w:r w:rsidRPr="005C0CFC">
        <w:rPr>
          <w:lang w:val="en-US"/>
        </w:rPr>
        <w:t>During operation of the main engine, the heat absorbed by lubricating oil is removed by the:</w:t>
      </w:r>
    </w:p>
    <w:p w:rsidR="00636E3D" w:rsidRPr="005C0CFC" w:rsidRDefault="00636E3D" w:rsidP="00BD7C05">
      <w:pPr>
        <w:numPr>
          <w:ilvl w:val="1"/>
          <w:numId w:val="51"/>
        </w:numPr>
        <w:rPr>
          <w:lang w:val="en-US"/>
        </w:rPr>
      </w:pPr>
      <w:r w:rsidRPr="005C0CFC">
        <w:rPr>
          <w:lang w:val="en-US"/>
        </w:rPr>
        <w:t>Sump vents.</w:t>
      </w:r>
    </w:p>
    <w:p w:rsidR="00636E3D" w:rsidRPr="005C0CFC" w:rsidRDefault="00636E3D" w:rsidP="00BD7C05">
      <w:pPr>
        <w:numPr>
          <w:ilvl w:val="1"/>
          <w:numId w:val="51"/>
        </w:numPr>
        <w:rPr>
          <w:lang w:val="en-US"/>
        </w:rPr>
      </w:pPr>
      <w:r w:rsidRPr="005C0CFC">
        <w:rPr>
          <w:lang w:val="en-US"/>
        </w:rPr>
        <w:t>Scavenge air cooler.</w:t>
      </w:r>
    </w:p>
    <w:p w:rsidR="00636E3D" w:rsidRPr="005C0CFC" w:rsidRDefault="00636E3D" w:rsidP="00BD7C05">
      <w:pPr>
        <w:numPr>
          <w:ilvl w:val="1"/>
          <w:numId w:val="51"/>
        </w:numPr>
        <w:rPr>
          <w:lang w:val="en-US"/>
        </w:rPr>
      </w:pPr>
      <w:r w:rsidRPr="005C0CFC">
        <w:rPr>
          <w:lang w:val="en-US"/>
        </w:rPr>
        <w:t>Any of the above.</w:t>
      </w:r>
    </w:p>
    <w:p w:rsidR="00636E3D" w:rsidRPr="005C0CFC" w:rsidRDefault="00636E3D" w:rsidP="00BD7C05">
      <w:pPr>
        <w:numPr>
          <w:ilvl w:val="1"/>
          <w:numId w:val="51"/>
        </w:numPr>
        <w:rPr>
          <w:lang w:val="en-US"/>
        </w:rPr>
      </w:pPr>
      <w:r w:rsidRPr="005C0CFC">
        <w:rPr>
          <w:lang w:val="en-US"/>
        </w:rPr>
        <w:t>Lube oil cooler</w:t>
      </w:r>
    </w:p>
    <w:p w:rsidR="00636E3D" w:rsidRPr="005C0CFC" w:rsidRDefault="00636E3D" w:rsidP="001917DF">
      <w:pPr>
        <w:rPr>
          <w:lang w:val="en-US"/>
        </w:rPr>
      </w:pPr>
    </w:p>
    <w:p w:rsidR="00636E3D" w:rsidRPr="005C0CFC" w:rsidRDefault="00636E3D" w:rsidP="00BD7C05">
      <w:pPr>
        <w:numPr>
          <w:ilvl w:val="0"/>
          <w:numId w:val="51"/>
        </w:numPr>
        <w:rPr>
          <w:lang w:val="en-US"/>
        </w:rPr>
      </w:pPr>
      <w:r w:rsidRPr="005C0CFC">
        <w:rPr>
          <w:lang w:val="en-US"/>
        </w:rPr>
        <w:t>Which would be the most suitable place to obtain an oil sample for analysis?</w:t>
      </w:r>
    </w:p>
    <w:p w:rsidR="00636E3D" w:rsidRPr="005C0CFC" w:rsidRDefault="00636E3D" w:rsidP="00BD7C05">
      <w:pPr>
        <w:numPr>
          <w:ilvl w:val="1"/>
          <w:numId w:val="51"/>
        </w:numPr>
        <w:rPr>
          <w:lang w:val="en-US"/>
        </w:rPr>
      </w:pPr>
      <w:r w:rsidRPr="005C0CFC">
        <w:rPr>
          <w:lang w:val="en-US"/>
        </w:rPr>
        <w:t>From the oil cooler drain.</w:t>
      </w:r>
    </w:p>
    <w:p w:rsidR="00636E3D" w:rsidRPr="005C0CFC" w:rsidRDefault="00636E3D" w:rsidP="00BD7C05">
      <w:pPr>
        <w:numPr>
          <w:ilvl w:val="1"/>
          <w:numId w:val="51"/>
        </w:numPr>
        <w:rPr>
          <w:lang w:val="en-US"/>
        </w:rPr>
      </w:pPr>
      <w:r w:rsidRPr="005C0CFC">
        <w:rPr>
          <w:lang w:val="en-US"/>
        </w:rPr>
        <w:t>From the lub. oil pump suction line.</w:t>
      </w:r>
    </w:p>
    <w:p w:rsidR="00636E3D" w:rsidRPr="005C0CFC" w:rsidRDefault="00636E3D" w:rsidP="00BD7C05">
      <w:pPr>
        <w:numPr>
          <w:ilvl w:val="1"/>
          <w:numId w:val="51"/>
        </w:numPr>
        <w:rPr>
          <w:lang w:val="en-US"/>
        </w:rPr>
      </w:pPr>
      <w:r w:rsidRPr="005C0CFC">
        <w:rPr>
          <w:lang w:val="en-US"/>
        </w:rPr>
        <w:t>From the system pipeline.</w:t>
      </w:r>
    </w:p>
    <w:p w:rsidR="00636E3D" w:rsidRPr="005C0CFC" w:rsidRDefault="00636E3D" w:rsidP="00BD7C05">
      <w:pPr>
        <w:numPr>
          <w:ilvl w:val="1"/>
          <w:numId w:val="51"/>
        </w:numPr>
        <w:rPr>
          <w:lang w:val="en-US"/>
        </w:rPr>
      </w:pPr>
      <w:r w:rsidRPr="005C0CFC">
        <w:rPr>
          <w:lang w:val="en-US"/>
        </w:rPr>
        <w:t>From the filter drain.</w:t>
      </w:r>
    </w:p>
    <w:p w:rsidR="00636E3D" w:rsidRPr="005C0CFC" w:rsidRDefault="00636E3D" w:rsidP="001917DF">
      <w:pPr>
        <w:rPr>
          <w:lang w:val="en-US"/>
        </w:rPr>
      </w:pPr>
    </w:p>
    <w:p w:rsidR="00636E3D" w:rsidRPr="005C0CFC" w:rsidRDefault="00636E3D" w:rsidP="00BD7C05">
      <w:pPr>
        <w:numPr>
          <w:ilvl w:val="0"/>
          <w:numId w:val="51"/>
        </w:numPr>
        <w:rPr>
          <w:lang w:val="en-US"/>
        </w:rPr>
      </w:pPr>
      <w:r w:rsidRPr="005C0CFC">
        <w:rPr>
          <w:lang w:val="en-US"/>
        </w:rPr>
        <w:t>If diesel fuel contamination occurs in the crankcase oil of an auxiliary engine, the oil viscosity will:</w:t>
      </w:r>
    </w:p>
    <w:p w:rsidR="00636E3D" w:rsidRPr="005C0CFC" w:rsidRDefault="00636E3D" w:rsidP="00BD7C05">
      <w:pPr>
        <w:numPr>
          <w:ilvl w:val="1"/>
          <w:numId w:val="51"/>
        </w:numPr>
        <w:rPr>
          <w:lang w:val="en-US"/>
        </w:rPr>
      </w:pPr>
      <w:r w:rsidRPr="005C0CFC">
        <w:rPr>
          <w:lang w:val="en-US"/>
        </w:rPr>
        <w:t>Stay the same</w:t>
      </w:r>
    </w:p>
    <w:p w:rsidR="00636E3D" w:rsidRPr="005C0CFC" w:rsidRDefault="00636E3D" w:rsidP="00BD7C05">
      <w:pPr>
        <w:numPr>
          <w:ilvl w:val="1"/>
          <w:numId w:val="51"/>
        </w:numPr>
        <w:rPr>
          <w:lang w:val="en-US"/>
        </w:rPr>
      </w:pPr>
      <w:r w:rsidRPr="005C0CFC">
        <w:rPr>
          <w:lang w:val="en-US"/>
        </w:rPr>
        <w:t>Nothing happens.</w:t>
      </w:r>
    </w:p>
    <w:p w:rsidR="00636E3D" w:rsidRPr="005C0CFC" w:rsidRDefault="00636E3D" w:rsidP="00BD7C05">
      <w:pPr>
        <w:numPr>
          <w:ilvl w:val="1"/>
          <w:numId w:val="51"/>
        </w:numPr>
        <w:rPr>
          <w:lang w:val="en-US"/>
        </w:rPr>
      </w:pPr>
      <w:r w:rsidRPr="005C0CFC">
        <w:rPr>
          <w:lang w:val="en-US"/>
        </w:rPr>
        <w:t>Decrease.</w:t>
      </w:r>
    </w:p>
    <w:p w:rsidR="00636E3D" w:rsidRPr="005C0CFC" w:rsidRDefault="00636E3D" w:rsidP="00BD7C05">
      <w:pPr>
        <w:numPr>
          <w:ilvl w:val="1"/>
          <w:numId w:val="51"/>
        </w:numPr>
        <w:rPr>
          <w:lang w:val="en-US"/>
        </w:rPr>
      </w:pPr>
      <w:r w:rsidRPr="005C0CFC">
        <w:rPr>
          <w:lang w:val="en-US"/>
        </w:rPr>
        <w:t>Increase.</w:t>
      </w:r>
    </w:p>
    <w:p w:rsidR="00636E3D" w:rsidRPr="005C0CFC" w:rsidRDefault="00636E3D" w:rsidP="001917DF">
      <w:pPr>
        <w:rPr>
          <w:lang w:val="en-US"/>
        </w:rPr>
      </w:pPr>
    </w:p>
    <w:p w:rsidR="00636E3D" w:rsidRPr="005C0CFC" w:rsidRDefault="00636E3D" w:rsidP="00BD7C05">
      <w:pPr>
        <w:numPr>
          <w:ilvl w:val="0"/>
          <w:numId w:val="51"/>
        </w:numPr>
        <w:rPr>
          <w:lang w:val="en-US"/>
        </w:rPr>
      </w:pPr>
      <w:r w:rsidRPr="005C0CFC">
        <w:rPr>
          <w:lang w:val="en-US"/>
        </w:rPr>
        <w:t>What is the meaning of "slop tank" as defined by Marpol?</w:t>
      </w:r>
    </w:p>
    <w:p w:rsidR="00636E3D" w:rsidRPr="005C0CFC" w:rsidRDefault="00636E3D" w:rsidP="00BD7C05">
      <w:pPr>
        <w:numPr>
          <w:ilvl w:val="1"/>
          <w:numId w:val="51"/>
        </w:numPr>
        <w:rPr>
          <w:lang w:val="en-US"/>
        </w:rPr>
      </w:pPr>
      <w:r w:rsidRPr="005C0CFC">
        <w:rPr>
          <w:lang w:val="en-US"/>
        </w:rPr>
        <w:t>A tank used for tank cleaning provided with heating coils</w:t>
      </w:r>
    </w:p>
    <w:p w:rsidR="00636E3D" w:rsidRPr="005C0CFC" w:rsidRDefault="00636E3D" w:rsidP="00BD7C05">
      <w:pPr>
        <w:numPr>
          <w:ilvl w:val="1"/>
          <w:numId w:val="51"/>
        </w:numPr>
        <w:rPr>
          <w:lang w:val="en-US"/>
        </w:rPr>
      </w:pPr>
      <w:r w:rsidRPr="005C0CFC">
        <w:rPr>
          <w:lang w:val="en-US"/>
        </w:rPr>
        <w:t>Any tank where slops or sludges are collected</w:t>
      </w:r>
    </w:p>
    <w:p w:rsidR="00636E3D" w:rsidRPr="005C0CFC" w:rsidRDefault="00636E3D" w:rsidP="00BD7C05">
      <w:pPr>
        <w:numPr>
          <w:ilvl w:val="1"/>
          <w:numId w:val="51"/>
        </w:numPr>
        <w:rPr>
          <w:lang w:val="en-US"/>
        </w:rPr>
      </w:pPr>
      <w:r w:rsidRPr="005C0CFC">
        <w:rPr>
          <w:lang w:val="en-US"/>
        </w:rPr>
        <w:t>The two most aftward fitted wing tanks or the most aft ward fitted centre tank</w:t>
      </w:r>
    </w:p>
    <w:p w:rsidR="00636E3D" w:rsidRPr="005C0CFC" w:rsidRDefault="00636E3D" w:rsidP="00BD7C05">
      <w:pPr>
        <w:numPr>
          <w:ilvl w:val="1"/>
          <w:numId w:val="51"/>
        </w:numPr>
        <w:rPr>
          <w:lang w:val="en-US"/>
        </w:rPr>
      </w:pPr>
      <w:r w:rsidRPr="005C0CFC">
        <w:rPr>
          <w:lang w:val="en-US"/>
        </w:rPr>
        <w:t>A tank specifically designed for the collection of tank drainings, washings or other oily mixtures</w:t>
      </w:r>
    </w:p>
    <w:p w:rsidR="00636E3D" w:rsidRPr="005C0CFC" w:rsidRDefault="00636E3D" w:rsidP="001917DF">
      <w:pPr>
        <w:rPr>
          <w:b/>
          <w:lang w:val="en-US"/>
        </w:rPr>
      </w:pPr>
    </w:p>
    <w:p w:rsidR="00636E3D" w:rsidRPr="005C0CFC" w:rsidRDefault="00636E3D" w:rsidP="00BD7C05">
      <w:pPr>
        <w:numPr>
          <w:ilvl w:val="0"/>
          <w:numId w:val="51"/>
        </w:numPr>
        <w:rPr>
          <w:lang w:val="en-US"/>
        </w:rPr>
      </w:pPr>
      <w:r w:rsidRPr="005C0CFC">
        <w:rPr>
          <w:lang w:val="en-US"/>
        </w:rPr>
        <w:t>According to Marpol, what is the meaning of the term "oil fuel"?</w:t>
      </w:r>
    </w:p>
    <w:p w:rsidR="00636E3D" w:rsidRPr="005C0CFC" w:rsidRDefault="00636E3D" w:rsidP="00BD7C05">
      <w:pPr>
        <w:numPr>
          <w:ilvl w:val="1"/>
          <w:numId w:val="51"/>
        </w:numPr>
        <w:rPr>
          <w:lang w:val="en-US"/>
        </w:rPr>
      </w:pPr>
      <w:r w:rsidRPr="005C0CFC">
        <w:rPr>
          <w:lang w:val="en-US"/>
        </w:rPr>
        <w:t>A cargo of heavy fuel oil , intermediate fuel or diesel oil</w:t>
      </w:r>
    </w:p>
    <w:p w:rsidR="00636E3D" w:rsidRPr="005C0CFC" w:rsidRDefault="00636E3D" w:rsidP="00BD7C05">
      <w:pPr>
        <w:numPr>
          <w:ilvl w:val="1"/>
          <w:numId w:val="51"/>
        </w:numPr>
        <w:rPr>
          <w:lang w:val="en-US"/>
        </w:rPr>
      </w:pPr>
      <w:r w:rsidRPr="005C0CFC">
        <w:rPr>
          <w:lang w:val="en-US"/>
        </w:rPr>
        <w:t>A cargo of refined oil for combustible purpose in thermal machinery or boilers</w:t>
      </w:r>
    </w:p>
    <w:p w:rsidR="00636E3D" w:rsidRPr="005C0CFC" w:rsidRDefault="00636E3D" w:rsidP="00BD7C05">
      <w:pPr>
        <w:numPr>
          <w:ilvl w:val="1"/>
          <w:numId w:val="51"/>
        </w:numPr>
        <w:rPr>
          <w:lang w:val="en-US"/>
        </w:rPr>
      </w:pPr>
      <w:r w:rsidRPr="005C0CFC">
        <w:rPr>
          <w:lang w:val="en-US"/>
        </w:rPr>
        <w:t>A cargo of refined oil with flashpoint above 60 degree C</w:t>
      </w:r>
    </w:p>
    <w:p w:rsidR="00636E3D" w:rsidRPr="005C0CFC" w:rsidRDefault="00636E3D" w:rsidP="00BD7C05">
      <w:pPr>
        <w:numPr>
          <w:ilvl w:val="1"/>
          <w:numId w:val="51"/>
        </w:numPr>
        <w:rPr>
          <w:lang w:val="en-US"/>
        </w:rPr>
      </w:pPr>
      <w:r w:rsidRPr="005C0CFC">
        <w:rPr>
          <w:lang w:val="en-US"/>
        </w:rPr>
        <w:t>Any oil used on board in connection with the propulsion and auxiliary machinery.</w:t>
      </w:r>
    </w:p>
    <w:p w:rsidR="00636E3D" w:rsidRPr="005C0CFC" w:rsidRDefault="00636E3D" w:rsidP="001917DF">
      <w:pPr>
        <w:rPr>
          <w:lang w:val="en-US"/>
        </w:rPr>
      </w:pPr>
    </w:p>
    <w:p w:rsidR="00636E3D" w:rsidRPr="005C0CFC" w:rsidRDefault="00636E3D" w:rsidP="00BD7C05">
      <w:pPr>
        <w:numPr>
          <w:ilvl w:val="0"/>
          <w:numId w:val="51"/>
        </w:numPr>
        <w:rPr>
          <w:lang w:val="en-US"/>
        </w:rPr>
      </w:pPr>
      <w:r w:rsidRPr="005C0CFC">
        <w:rPr>
          <w:lang w:val="en-US"/>
        </w:rPr>
        <w:t>In accordance with SOLAS and some international regulations, a very important function shall be strictly tested prior to arrival and departure. In addition regular drills shall be performed ensuring proper operating function and cooperation of the functions. What function?</w:t>
      </w:r>
    </w:p>
    <w:p w:rsidR="00636E3D" w:rsidRPr="005C0CFC" w:rsidRDefault="00636E3D" w:rsidP="001917DF">
      <w:pPr>
        <w:rPr>
          <w:lang w:val="en-US"/>
        </w:rPr>
      </w:pPr>
      <w:r w:rsidRPr="005C0CFC">
        <w:rPr>
          <w:lang w:val="en-US"/>
        </w:rPr>
        <w:t>a) Auxiliary machinery and functions</w:t>
      </w:r>
    </w:p>
    <w:p w:rsidR="00636E3D" w:rsidRPr="005C0CFC" w:rsidRDefault="00636E3D" w:rsidP="001917DF">
      <w:pPr>
        <w:rPr>
          <w:lang w:val="en-US"/>
        </w:rPr>
      </w:pPr>
      <w:r w:rsidRPr="005C0CFC">
        <w:rPr>
          <w:lang w:val="en-US"/>
        </w:rPr>
        <w:t>b) None of the mentioned alternatives</w:t>
      </w:r>
    </w:p>
    <w:p w:rsidR="00636E3D" w:rsidRPr="005C0CFC" w:rsidRDefault="00636E3D" w:rsidP="001917DF">
      <w:pPr>
        <w:rPr>
          <w:lang w:val="en-US"/>
        </w:rPr>
      </w:pPr>
      <w:r w:rsidRPr="005C0CFC">
        <w:rPr>
          <w:lang w:val="en-US"/>
        </w:rPr>
        <w:t>c) Steering gear and functions</w:t>
      </w:r>
    </w:p>
    <w:p w:rsidR="00636E3D" w:rsidRPr="005C0CFC" w:rsidRDefault="00636E3D" w:rsidP="001917DF">
      <w:pPr>
        <w:rPr>
          <w:lang w:val="en-US"/>
        </w:rPr>
      </w:pPr>
      <w:r w:rsidRPr="005C0CFC">
        <w:rPr>
          <w:lang w:val="en-US"/>
        </w:rPr>
        <w:t>d) Propulsion machinery and functions</w:t>
      </w:r>
    </w:p>
    <w:p w:rsidR="00636E3D" w:rsidRPr="005C0CFC" w:rsidRDefault="00636E3D" w:rsidP="001917DF">
      <w:pPr>
        <w:rPr>
          <w:lang w:val="en-US"/>
        </w:rPr>
      </w:pPr>
    </w:p>
    <w:p w:rsidR="00636E3D" w:rsidRPr="005C0CFC" w:rsidRDefault="00636E3D" w:rsidP="00BD7C05">
      <w:pPr>
        <w:numPr>
          <w:ilvl w:val="0"/>
          <w:numId w:val="51"/>
        </w:numPr>
        <w:rPr>
          <w:lang w:val="en-US"/>
        </w:rPr>
      </w:pPr>
      <w:r w:rsidRPr="005C0CFC">
        <w:rPr>
          <w:lang w:val="en-US"/>
        </w:rPr>
        <w:t>What rules and regulations are regulating the watch keeping routines in the engine room?</w:t>
      </w:r>
    </w:p>
    <w:p w:rsidR="00636E3D" w:rsidRPr="005C0CFC" w:rsidRDefault="00636E3D" w:rsidP="00BD7C05">
      <w:pPr>
        <w:numPr>
          <w:ilvl w:val="1"/>
          <w:numId w:val="51"/>
        </w:numPr>
        <w:rPr>
          <w:lang w:val="en-US"/>
        </w:rPr>
      </w:pPr>
      <w:r w:rsidRPr="005C0CFC">
        <w:rPr>
          <w:lang w:val="en-US"/>
        </w:rPr>
        <w:t>Both STCW and Class rules</w:t>
      </w:r>
    </w:p>
    <w:p w:rsidR="00636E3D" w:rsidRPr="005C0CFC" w:rsidRDefault="00636E3D" w:rsidP="00BD7C05">
      <w:pPr>
        <w:numPr>
          <w:ilvl w:val="1"/>
          <w:numId w:val="51"/>
        </w:numPr>
        <w:rPr>
          <w:lang w:val="en-US"/>
        </w:rPr>
      </w:pPr>
      <w:r w:rsidRPr="005C0CFC">
        <w:rPr>
          <w:lang w:val="en-US"/>
        </w:rPr>
        <w:t>International Standard for Training and Watch keeping (STCW)</w:t>
      </w:r>
    </w:p>
    <w:p w:rsidR="00636E3D" w:rsidRPr="005C0CFC" w:rsidRDefault="00636E3D" w:rsidP="00BD7C05">
      <w:pPr>
        <w:numPr>
          <w:ilvl w:val="1"/>
          <w:numId w:val="51"/>
        </w:numPr>
        <w:rPr>
          <w:lang w:val="en-US"/>
        </w:rPr>
      </w:pPr>
      <w:r w:rsidRPr="005C0CFC">
        <w:rPr>
          <w:lang w:val="en-US"/>
        </w:rPr>
        <w:t>Class Rules</w:t>
      </w:r>
    </w:p>
    <w:p w:rsidR="00636E3D" w:rsidRPr="005C0CFC" w:rsidRDefault="00636E3D" w:rsidP="00BD7C05">
      <w:pPr>
        <w:numPr>
          <w:ilvl w:val="1"/>
          <w:numId w:val="51"/>
        </w:numPr>
        <w:rPr>
          <w:lang w:val="en-US"/>
        </w:rPr>
      </w:pPr>
      <w:r w:rsidRPr="005C0CFC">
        <w:rPr>
          <w:lang w:val="en-US"/>
        </w:rPr>
        <w:t>SOLAS</w:t>
      </w:r>
    </w:p>
    <w:p w:rsidR="00636E3D" w:rsidRPr="005C0CFC" w:rsidRDefault="00636E3D" w:rsidP="001917DF">
      <w:pPr>
        <w:rPr>
          <w:lang w:val="en-US"/>
        </w:rPr>
      </w:pPr>
    </w:p>
    <w:p w:rsidR="00636E3D" w:rsidRDefault="00636E3D" w:rsidP="001917DF">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1917DF">
      <w:pPr>
        <w:autoSpaceDE w:val="0"/>
        <w:autoSpaceDN w:val="0"/>
        <w:adjustRightInd w:val="0"/>
        <w:rPr>
          <w:b/>
          <w:i/>
          <w:lang w:val="en-US" w:eastAsia="uk-UA"/>
        </w:rPr>
      </w:pPr>
      <w:r>
        <w:rPr>
          <w:b/>
          <w:i/>
          <w:lang w:val="en-US" w:eastAsia="uk-UA"/>
        </w:rPr>
        <w:t xml:space="preserve">    Be ready to speak on it.</w:t>
      </w:r>
    </w:p>
    <w:p w:rsidR="00636E3D" w:rsidRPr="00687377" w:rsidRDefault="00636E3D" w:rsidP="001917DF">
      <w:pPr>
        <w:rPr>
          <w:b/>
          <w:bCs/>
          <w:sz w:val="28"/>
          <w:szCs w:val="28"/>
          <w:lang w:val="en-US"/>
        </w:rPr>
      </w:pPr>
      <w:r w:rsidRPr="00687377">
        <w:rPr>
          <w:b/>
          <w:bCs/>
          <w:sz w:val="28"/>
          <w:szCs w:val="28"/>
          <w:lang w:val="en-US"/>
        </w:rPr>
        <w:t>Marine pollution.</w:t>
      </w:r>
    </w:p>
    <w:p w:rsidR="00636E3D" w:rsidRDefault="00636E3D" w:rsidP="001917DF">
      <w:pPr>
        <w:rPr>
          <w:b/>
          <w:bCs/>
          <w:sz w:val="28"/>
          <w:szCs w:val="28"/>
          <w:lang w:val="en-US"/>
        </w:rPr>
      </w:pPr>
    </w:p>
    <w:p w:rsidR="00636E3D" w:rsidRPr="00292818" w:rsidRDefault="00636E3D" w:rsidP="001917DF">
      <w:pPr>
        <w:pStyle w:val="ListParagraph"/>
        <w:ind w:left="142"/>
        <w:rPr>
          <w:noProof/>
          <w:lang w:val="en-US"/>
        </w:rPr>
      </w:pPr>
    </w:p>
    <w:p w:rsidR="00636E3D" w:rsidRPr="00292818" w:rsidRDefault="00636E3D" w:rsidP="001917DF">
      <w:pPr>
        <w:pStyle w:val="ListParagraph"/>
        <w:ind w:left="142"/>
        <w:rPr>
          <w:noProof/>
          <w:lang w:val="en-US"/>
        </w:rPr>
      </w:pPr>
    </w:p>
    <w:p w:rsidR="00636E3D" w:rsidRPr="00292818" w:rsidRDefault="00636E3D" w:rsidP="001917DF">
      <w:pPr>
        <w:pStyle w:val="ListParagraph"/>
        <w:ind w:left="142"/>
        <w:rPr>
          <w:noProof/>
          <w:lang w:val="en-US"/>
        </w:rPr>
      </w:pPr>
    </w:p>
    <w:p w:rsidR="00636E3D" w:rsidRPr="00292818" w:rsidRDefault="00636E3D" w:rsidP="001917DF">
      <w:pPr>
        <w:pStyle w:val="ListParagraph"/>
        <w:ind w:left="142"/>
        <w:rPr>
          <w:noProof/>
          <w:lang w:val="en-US"/>
        </w:rPr>
      </w:pPr>
    </w:p>
    <w:p w:rsidR="00636E3D" w:rsidRPr="00292818" w:rsidRDefault="00636E3D" w:rsidP="001917DF">
      <w:pPr>
        <w:pStyle w:val="ListParagraph"/>
        <w:ind w:left="142"/>
        <w:rPr>
          <w:noProof/>
          <w:lang w:val="en-US"/>
        </w:rPr>
      </w:pPr>
    </w:p>
    <w:p w:rsidR="00636E3D" w:rsidRPr="00292818" w:rsidRDefault="00636E3D" w:rsidP="001917DF">
      <w:pPr>
        <w:pStyle w:val="ListParagraph"/>
        <w:ind w:left="142"/>
        <w:rPr>
          <w:noProof/>
          <w:lang w:val="en-US"/>
        </w:rPr>
      </w:pPr>
    </w:p>
    <w:p w:rsidR="00636E3D" w:rsidRPr="00292818" w:rsidRDefault="00636E3D" w:rsidP="001917DF">
      <w:pPr>
        <w:pStyle w:val="ListParagraph"/>
        <w:ind w:left="142"/>
        <w:rPr>
          <w:noProof/>
          <w:lang w:val="en-US"/>
        </w:rPr>
      </w:pPr>
    </w:p>
    <w:p w:rsidR="00636E3D" w:rsidRPr="00292818" w:rsidRDefault="00636E3D" w:rsidP="001917DF">
      <w:pPr>
        <w:pStyle w:val="ListParagraph"/>
        <w:ind w:left="142"/>
        <w:rPr>
          <w:noProof/>
          <w:lang w:val="en-US"/>
        </w:rPr>
      </w:pPr>
    </w:p>
    <w:p w:rsidR="00636E3D" w:rsidRPr="00292818" w:rsidRDefault="00636E3D" w:rsidP="001917DF">
      <w:pPr>
        <w:pStyle w:val="ListParagraph"/>
        <w:ind w:left="142"/>
        <w:rPr>
          <w:noProof/>
          <w:lang w:val="en-US"/>
        </w:rPr>
      </w:pPr>
    </w:p>
    <w:p w:rsidR="00636E3D" w:rsidRPr="00292818" w:rsidRDefault="00636E3D" w:rsidP="001917DF">
      <w:pPr>
        <w:pStyle w:val="ListParagraph"/>
        <w:ind w:left="142"/>
        <w:rPr>
          <w:noProof/>
          <w:lang w:val="en-US"/>
        </w:rPr>
      </w:pPr>
    </w:p>
    <w:p w:rsidR="00636E3D" w:rsidRPr="00292818" w:rsidRDefault="00636E3D" w:rsidP="001917DF">
      <w:pPr>
        <w:pStyle w:val="ListParagraph"/>
        <w:ind w:left="142"/>
        <w:rPr>
          <w:noProof/>
          <w:lang w:val="en-US"/>
        </w:rPr>
      </w:pPr>
    </w:p>
    <w:p w:rsidR="00636E3D" w:rsidRPr="00292818" w:rsidRDefault="00636E3D" w:rsidP="001917DF">
      <w:pPr>
        <w:pStyle w:val="ListParagraph"/>
        <w:ind w:left="142"/>
        <w:rPr>
          <w:noProof/>
          <w:lang w:val="en-US"/>
        </w:rPr>
      </w:pPr>
    </w:p>
    <w:p w:rsidR="00636E3D" w:rsidRPr="00292818" w:rsidRDefault="00636E3D" w:rsidP="001917DF">
      <w:pPr>
        <w:pStyle w:val="ListParagraph"/>
        <w:ind w:left="142"/>
        <w:rPr>
          <w:noProof/>
          <w:lang w:val="en-US"/>
        </w:rPr>
      </w:pPr>
    </w:p>
    <w:p w:rsidR="00636E3D" w:rsidRPr="00292818" w:rsidRDefault="00636E3D" w:rsidP="001917DF">
      <w:pPr>
        <w:pStyle w:val="ListParagraph"/>
        <w:ind w:left="142"/>
        <w:rPr>
          <w:noProof/>
          <w:lang w:val="en-US"/>
        </w:rPr>
      </w:pPr>
    </w:p>
    <w:p w:rsidR="00636E3D" w:rsidRPr="00292818" w:rsidRDefault="00636E3D" w:rsidP="001917DF">
      <w:pPr>
        <w:pStyle w:val="ListParagraph"/>
        <w:ind w:left="142"/>
        <w:rPr>
          <w:noProof/>
          <w:lang w:val="en-US"/>
        </w:rPr>
      </w:pPr>
    </w:p>
    <w:p w:rsidR="00636E3D" w:rsidRDefault="00636E3D" w:rsidP="001917DF">
      <w:pPr>
        <w:pStyle w:val="ListParagraph"/>
        <w:ind w:left="142"/>
        <w:rPr>
          <w:lang w:val="en-US"/>
        </w:rPr>
      </w:pPr>
    </w:p>
    <w:p w:rsidR="00636E3D" w:rsidRPr="006A76F9" w:rsidRDefault="00636E3D" w:rsidP="001917DF">
      <w:pPr>
        <w:pStyle w:val="Caption"/>
        <w:rPr>
          <w:b w:val="0"/>
          <w:sz w:val="24"/>
          <w:szCs w:val="24"/>
        </w:rPr>
      </w:pPr>
      <w:r w:rsidRPr="006A76F9">
        <w:rPr>
          <w:b w:val="0"/>
          <w:sz w:val="24"/>
          <w:szCs w:val="24"/>
        </w:rPr>
        <w:t>МІНІСТЕРСТВО ОСВІТИ І НАУКИ УКРАЇНИ</w:t>
      </w:r>
    </w:p>
    <w:p w:rsidR="00636E3D" w:rsidRPr="006A76F9" w:rsidRDefault="00636E3D" w:rsidP="001917DF">
      <w:pPr>
        <w:jc w:val="center"/>
        <w:rPr>
          <w:caps/>
        </w:rPr>
      </w:pPr>
      <w:r w:rsidRPr="006A76F9">
        <w:rPr>
          <w:caps/>
        </w:rPr>
        <w:t>Державний університет інфраструктури та технологій</w:t>
      </w:r>
    </w:p>
    <w:p w:rsidR="00636E3D" w:rsidRDefault="00636E3D" w:rsidP="001917DF">
      <w:pPr>
        <w:jc w:val="center"/>
        <w:rPr>
          <w:u w:val="single"/>
        </w:rPr>
      </w:pPr>
      <w:r w:rsidRPr="006A76F9">
        <w:rPr>
          <w:u w:val="single"/>
        </w:rPr>
        <w:t>ДУНАЙСЬКИЙ ФАКУЛЬТЕТ МОРСЬКОГО ТА РІЧКОВОГО ТРАНСПОРТУ</w:t>
      </w:r>
    </w:p>
    <w:p w:rsidR="00636E3D" w:rsidRPr="006A76F9" w:rsidRDefault="00636E3D" w:rsidP="001917DF">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1917DF">
      <w:pPr>
        <w:jc w:val="center"/>
        <w:rPr>
          <w:b/>
        </w:rPr>
      </w:pPr>
      <w:r w:rsidRPr="006A76F9">
        <w:rPr>
          <w:b/>
        </w:rPr>
        <w:t>З дисципліни «Англійська мова за професійним спрямуванням»</w:t>
      </w:r>
    </w:p>
    <w:p w:rsidR="00636E3D" w:rsidRPr="002666EC" w:rsidRDefault="00636E3D" w:rsidP="001917DF">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1917DF">
      <w:pPr>
        <w:pStyle w:val="Style5"/>
        <w:widowControl/>
        <w:spacing w:line="240" w:lineRule="exact"/>
        <w:jc w:val="left"/>
      </w:pPr>
    </w:p>
    <w:p w:rsidR="00636E3D" w:rsidRDefault="00636E3D" w:rsidP="001917DF">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en-US" w:eastAsia="en-US"/>
        </w:rPr>
        <w:t>1</w:t>
      </w:r>
      <w:r>
        <w:rPr>
          <w:rStyle w:val="FontStyle27"/>
          <w:bCs/>
          <w:szCs w:val="22"/>
          <w:lang w:val="uk-UA" w:eastAsia="en-US"/>
        </w:rPr>
        <w:t>5</w:t>
      </w:r>
    </w:p>
    <w:p w:rsidR="00636E3D" w:rsidRPr="009D0012" w:rsidRDefault="00636E3D" w:rsidP="001917DF">
      <w:pPr>
        <w:pStyle w:val="Style5"/>
        <w:widowControl/>
        <w:spacing w:before="29" w:line="240" w:lineRule="auto"/>
        <w:jc w:val="left"/>
        <w:outlineLvl w:val="0"/>
        <w:rPr>
          <w:rStyle w:val="FontStyle27"/>
          <w:bCs/>
          <w:szCs w:val="22"/>
          <w:lang w:val="uk-UA" w:eastAsia="en-US"/>
        </w:rPr>
      </w:pPr>
    </w:p>
    <w:p w:rsidR="00636E3D" w:rsidRPr="00190D06" w:rsidRDefault="00636E3D" w:rsidP="00BD7C05">
      <w:pPr>
        <w:pStyle w:val="ListParagraph"/>
        <w:numPr>
          <w:ilvl w:val="0"/>
          <w:numId w:val="48"/>
        </w:numPr>
        <w:rPr>
          <w:b/>
          <w:i/>
          <w:lang w:val="uk-UA"/>
        </w:rPr>
      </w:pPr>
      <w:r>
        <w:rPr>
          <w:b/>
          <w:i/>
          <w:lang w:val="en-US"/>
        </w:rPr>
        <w:t>Give English equivalents to the following words and phrases (topic “Maintenance”):</w:t>
      </w:r>
    </w:p>
    <w:p w:rsidR="00636E3D" w:rsidRPr="003E2D3C" w:rsidRDefault="00636E3D" w:rsidP="001917DF">
      <w:pPr>
        <w:pStyle w:val="ListParagraph"/>
        <w:rPr>
          <w:b/>
          <w:i/>
          <w:lang w:val="uk-UA"/>
        </w:rPr>
      </w:pPr>
    </w:p>
    <w:p w:rsidR="00636E3D" w:rsidRPr="003E2D3C" w:rsidRDefault="00636E3D" w:rsidP="00BD7C05">
      <w:pPr>
        <w:pStyle w:val="ListParagraph"/>
        <w:numPr>
          <w:ilvl w:val="0"/>
          <w:numId w:val="47"/>
        </w:numPr>
        <w:rPr>
          <w:lang w:val="uk-UA"/>
        </w:rPr>
      </w:pPr>
      <w:r>
        <w:t>Вредное воздействие;</w:t>
      </w:r>
    </w:p>
    <w:p w:rsidR="00636E3D" w:rsidRPr="00190D06" w:rsidRDefault="00636E3D" w:rsidP="00BD7C05">
      <w:pPr>
        <w:pStyle w:val="ListParagraph"/>
        <w:numPr>
          <w:ilvl w:val="0"/>
          <w:numId w:val="47"/>
        </w:numPr>
        <w:rPr>
          <w:lang w:val="uk-UA"/>
        </w:rPr>
      </w:pPr>
      <w:r>
        <w:t>Температурные перепады;</w:t>
      </w:r>
    </w:p>
    <w:p w:rsidR="00636E3D" w:rsidRPr="00190D06" w:rsidRDefault="00636E3D" w:rsidP="00BD7C05">
      <w:pPr>
        <w:pStyle w:val="ListParagraph"/>
        <w:numPr>
          <w:ilvl w:val="0"/>
          <w:numId w:val="47"/>
        </w:numPr>
        <w:rPr>
          <w:lang w:val="uk-UA"/>
        </w:rPr>
      </w:pPr>
      <w:r>
        <w:t>Износоустойчивая поверхность;</w:t>
      </w:r>
    </w:p>
    <w:p w:rsidR="00636E3D" w:rsidRPr="00190D06" w:rsidRDefault="00636E3D" w:rsidP="00BD7C05">
      <w:pPr>
        <w:pStyle w:val="ListParagraph"/>
        <w:numPr>
          <w:ilvl w:val="0"/>
          <w:numId w:val="47"/>
        </w:numPr>
        <w:rPr>
          <w:lang w:val="uk-UA"/>
        </w:rPr>
      </w:pPr>
      <w:r>
        <w:t>Предотвращать коррозию;</w:t>
      </w:r>
    </w:p>
    <w:p w:rsidR="00636E3D" w:rsidRDefault="00636E3D" w:rsidP="00BD7C05">
      <w:pPr>
        <w:pStyle w:val="ListParagraph"/>
        <w:numPr>
          <w:ilvl w:val="0"/>
          <w:numId w:val="47"/>
        </w:numPr>
      </w:pPr>
      <w:r>
        <w:t>Удалять остатки старого покрытия</w:t>
      </w:r>
      <w:r>
        <w:rPr>
          <w:lang w:val="en-US"/>
        </w:rPr>
        <w:t>.</w:t>
      </w:r>
    </w:p>
    <w:p w:rsidR="00636E3D" w:rsidRDefault="00636E3D" w:rsidP="001917DF">
      <w:pPr>
        <w:pStyle w:val="ListParagraph"/>
        <w:ind w:left="142"/>
        <w:rPr>
          <w:lang w:val="en-US"/>
        </w:rPr>
      </w:pPr>
    </w:p>
    <w:p w:rsidR="00636E3D" w:rsidRDefault="00636E3D" w:rsidP="001917DF">
      <w:pPr>
        <w:rPr>
          <w:b/>
          <w:i/>
          <w:lang w:val="en-US"/>
        </w:rPr>
      </w:pPr>
      <w:r>
        <w:rPr>
          <w:lang w:val="en-US"/>
        </w:rPr>
        <w:t xml:space="preserve">           </w:t>
      </w:r>
      <w:r>
        <w:rPr>
          <w:b/>
          <w:i/>
          <w:lang w:val="en-US"/>
        </w:rPr>
        <w:t>2. Find the correct answer:</w:t>
      </w:r>
    </w:p>
    <w:p w:rsidR="00636E3D" w:rsidRDefault="00636E3D" w:rsidP="001917DF">
      <w:pPr>
        <w:rPr>
          <w:b/>
          <w:i/>
          <w:lang w:val="en-US"/>
        </w:rPr>
      </w:pPr>
    </w:p>
    <w:p w:rsidR="00636E3D" w:rsidRPr="00900F12" w:rsidRDefault="00636E3D" w:rsidP="00BD7C05">
      <w:pPr>
        <w:numPr>
          <w:ilvl w:val="0"/>
          <w:numId w:val="46"/>
        </w:numPr>
        <w:rPr>
          <w:lang w:val="en-US"/>
        </w:rPr>
      </w:pPr>
      <w:r w:rsidRPr="00900F12">
        <w:rPr>
          <w:lang w:val="en-US"/>
        </w:rPr>
        <w:t>Where are panting stresses for a ship most severe?</w:t>
      </w:r>
    </w:p>
    <w:p w:rsidR="00636E3D" w:rsidRPr="00900F12" w:rsidRDefault="00636E3D" w:rsidP="00BD7C05">
      <w:pPr>
        <w:numPr>
          <w:ilvl w:val="1"/>
          <w:numId w:val="46"/>
        </w:numPr>
        <w:rPr>
          <w:lang w:val="en-US"/>
        </w:rPr>
      </w:pPr>
      <w:r w:rsidRPr="00900F12">
        <w:rPr>
          <w:lang w:val="en-US"/>
        </w:rPr>
        <w:t>Forward</w:t>
      </w:r>
    </w:p>
    <w:p w:rsidR="00636E3D" w:rsidRPr="00900F12" w:rsidRDefault="00636E3D" w:rsidP="00BD7C05">
      <w:pPr>
        <w:numPr>
          <w:ilvl w:val="1"/>
          <w:numId w:val="46"/>
        </w:numPr>
        <w:rPr>
          <w:lang w:val="en-US"/>
        </w:rPr>
      </w:pPr>
      <w:r w:rsidRPr="00900F12">
        <w:rPr>
          <w:lang w:val="en-US"/>
        </w:rPr>
        <w:t>Amidships</w:t>
      </w:r>
    </w:p>
    <w:p w:rsidR="00636E3D" w:rsidRPr="00900F12" w:rsidRDefault="00636E3D" w:rsidP="00BD7C05">
      <w:pPr>
        <w:numPr>
          <w:ilvl w:val="1"/>
          <w:numId w:val="46"/>
        </w:numPr>
        <w:rPr>
          <w:lang w:val="en-US"/>
        </w:rPr>
      </w:pPr>
      <w:r w:rsidRPr="00900F12">
        <w:rPr>
          <w:lang w:val="en-US"/>
        </w:rPr>
        <w:t>Aft</w:t>
      </w:r>
    </w:p>
    <w:p w:rsidR="00636E3D" w:rsidRPr="00900F12" w:rsidRDefault="00636E3D" w:rsidP="00BD7C05">
      <w:pPr>
        <w:numPr>
          <w:ilvl w:val="1"/>
          <w:numId w:val="46"/>
        </w:numPr>
        <w:rPr>
          <w:lang w:val="en-US"/>
        </w:rPr>
      </w:pPr>
      <w:r w:rsidRPr="00900F12">
        <w:rPr>
          <w:lang w:val="en-US"/>
        </w:rPr>
        <w:t>Between the bulkheads</w:t>
      </w:r>
    </w:p>
    <w:p w:rsidR="00636E3D" w:rsidRPr="00900F12" w:rsidRDefault="00636E3D" w:rsidP="001917DF">
      <w:pPr>
        <w:rPr>
          <w:b/>
          <w:lang w:val="en-US"/>
        </w:rPr>
      </w:pPr>
    </w:p>
    <w:p w:rsidR="00636E3D" w:rsidRPr="00900F12" w:rsidRDefault="00636E3D" w:rsidP="00BD7C05">
      <w:pPr>
        <w:numPr>
          <w:ilvl w:val="0"/>
          <w:numId w:val="46"/>
        </w:numPr>
        <w:rPr>
          <w:lang w:val="en-US"/>
        </w:rPr>
      </w:pPr>
      <w:r w:rsidRPr="00900F12">
        <w:rPr>
          <w:lang w:val="en-US"/>
        </w:rPr>
        <w:t>What is the weight a vessel can carry called?</w:t>
      </w:r>
    </w:p>
    <w:p w:rsidR="00636E3D" w:rsidRPr="00900F12" w:rsidRDefault="00636E3D" w:rsidP="00BD7C05">
      <w:pPr>
        <w:numPr>
          <w:ilvl w:val="1"/>
          <w:numId w:val="46"/>
        </w:numPr>
        <w:rPr>
          <w:lang w:val="en-US"/>
        </w:rPr>
      </w:pPr>
      <w:r w:rsidRPr="00900F12">
        <w:rPr>
          <w:lang w:val="en-US"/>
        </w:rPr>
        <w:t>Load Displacement</w:t>
      </w:r>
    </w:p>
    <w:p w:rsidR="00636E3D" w:rsidRPr="00900F12" w:rsidRDefault="00636E3D" w:rsidP="00BD7C05">
      <w:pPr>
        <w:numPr>
          <w:ilvl w:val="1"/>
          <w:numId w:val="46"/>
        </w:numPr>
        <w:rPr>
          <w:lang w:val="en-US"/>
        </w:rPr>
      </w:pPr>
      <w:r w:rsidRPr="00900F12">
        <w:rPr>
          <w:lang w:val="en-US"/>
        </w:rPr>
        <w:t>Gross Tonnage</w:t>
      </w:r>
    </w:p>
    <w:p w:rsidR="00636E3D" w:rsidRPr="00900F12" w:rsidRDefault="00636E3D" w:rsidP="00BD7C05">
      <w:pPr>
        <w:numPr>
          <w:ilvl w:val="1"/>
          <w:numId w:val="46"/>
        </w:numPr>
      </w:pPr>
      <w:r w:rsidRPr="00900F12">
        <w:rPr>
          <w:lang w:val="en-US"/>
        </w:rPr>
        <w:t>Registered Tonnage</w:t>
      </w:r>
    </w:p>
    <w:p w:rsidR="00636E3D" w:rsidRPr="00900F12" w:rsidRDefault="00636E3D" w:rsidP="00BD7C05">
      <w:pPr>
        <w:numPr>
          <w:ilvl w:val="1"/>
          <w:numId w:val="46"/>
        </w:numPr>
      </w:pPr>
      <w:r w:rsidRPr="00900F12">
        <w:t>Deadweight</w:t>
      </w:r>
    </w:p>
    <w:p w:rsidR="00636E3D" w:rsidRPr="00900F12" w:rsidRDefault="00636E3D" w:rsidP="001917DF"/>
    <w:p w:rsidR="00636E3D" w:rsidRPr="00900F12" w:rsidRDefault="00636E3D" w:rsidP="00BD7C05">
      <w:pPr>
        <w:numPr>
          <w:ilvl w:val="0"/>
          <w:numId w:val="46"/>
        </w:numPr>
        <w:rPr>
          <w:lang w:val="en-US"/>
        </w:rPr>
      </w:pPr>
      <w:r w:rsidRPr="00900F12">
        <w:rPr>
          <w:lang w:val="en-US"/>
        </w:rPr>
        <w:t>An excessive pressure drop across a lube oil strainer could indicate:</w:t>
      </w:r>
    </w:p>
    <w:p w:rsidR="00636E3D" w:rsidRPr="00900F12" w:rsidRDefault="00636E3D" w:rsidP="00BD7C05">
      <w:pPr>
        <w:numPr>
          <w:ilvl w:val="1"/>
          <w:numId w:val="46"/>
        </w:numPr>
        <w:rPr>
          <w:lang w:val="en-US"/>
        </w:rPr>
      </w:pPr>
      <w:r w:rsidRPr="00900F12">
        <w:rPr>
          <w:lang w:val="en-US"/>
        </w:rPr>
        <w:t>That the strainer needs cleaning.</w:t>
      </w:r>
    </w:p>
    <w:p w:rsidR="00636E3D" w:rsidRPr="00900F12" w:rsidRDefault="00636E3D" w:rsidP="00BD7C05">
      <w:pPr>
        <w:numPr>
          <w:ilvl w:val="1"/>
          <w:numId w:val="46"/>
        </w:numPr>
        <w:rPr>
          <w:lang w:val="en-US"/>
        </w:rPr>
      </w:pPr>
      <w:r w:rsidRPr="00900F12">
        <w:rPr>
          <w:lang w:val="en-US"/>
        </w:rPr>
        <w:t>That the relief valve is stuck open.</w:t>
      </w:r>
    </w:p>
    <w:p w:rsidR="00636E3D" w:rsidRPr="00900F12" w:rsidRDefault="00636E3D" w:rsidP="00BD7C05">
      <w:pPr>
        <w:numPr>
          <w:ilvl w:val="1"/>
          <w:numId w:val="46"/>
        </w:numPr>
        <w:rPr>
          <w:lang w:val="en-US"/>
        </w:rPr>
      </w:pPr>
      <w:r w:rsidRPr="00900F12">
        <w:rPr>
          <w:lang w:val="en-US"/>
        </w:rPr>
        <w:t>That the strainer is ok.</w:t>
      </w:r>
    </w:p>
    <w:p w:rsidR="00636E3D" w:rsidRPr="00900F12" w:rsidRDefault="00636E3D" w:rsidP="00BD7C05">
      <w:pPr>
        <w:numPr>
          <w:ilvl w:val="1"/>
          <w:numId w:val="46"/>
        </w:numPr>
        <w:rPr>
          <w:lang w:val="en-US"/>
        </w:rPr>
      </w:pPr>
      <w:r w:rsidRPr="00900F12">
        <w:rPr>
          <w:lang w:val="en-US"/>
        </w:rPr>
        <w:t>Any of the above.</w:t>
      </w:r>
    </w:p>
    <w:p w:rsidR="00636E3D" w:rsidRPr="00900F12" w:rsidRDefault="00636E3D" w:rsidP="001917DF">
      <w:pPr>
        <w:rPr>
          <w:lang w:val="en-US"/>
        </w:rPr>
      </w:pPr>
    </w:p>
    <w:p w:rsidR="00636E3D" w:rsidRPr="00900F12" w:rsidRDefault="00636E3D" w:rsidP="00BD7C05">
      <w:pPr>
        <w:numPr>
          <w:ilvl w:val="0"/>
          <w:numId w:val="46"/>
        </w:numPr>
        <w:rPr>
          <w:lang w:val="en-US"/>
        </w:rPr>
      </w:pPr>
      <w:r w:rsidRPr="00900F12">
        <w:rPr>
          <w:lang w:val="en-US"/>
        </w:rPr>
        <w:t>Water is best removed from lubricating oil by:</w:t>
      </w:r>
    </w:p>
    <w:p w:rsidR="00636E3D" w:rsidRPr="00900F12" w:rsidRDefault="00636E3D" w:rsidP="00BD7C05">
      <w:pPr>
        <w:numPr>
          <w:ilvl w:val="1"/>
          <w:numId w:val="46"/>
        </w:numPr>
        <w:rPr>
          <w:lang w:val="en-US"/>
        </w:rPr>
      </w:pPr>
      <w:r w:rsidRPr="00900F12">
        <w:rPr>
          <w:lang w:val="en-US"/>
        </w:rPr>
        <w:t>Silica gel cartridges.</w:t>
      </w:r>
    </w:p>
    <w:p w:rsidR="00636E3D" w:rsidRPr="00900F12" w:rsidRDefault="00636E3D" w:rsidP="00BD7C05">
      <w:pPr>
        <w:numPr>
          <w:ilvl w:val="1"/>
          <w:numId w:val="46"/>
        </w:numPr>
        <w:rPr>
          <w:lang w:val="en-US"/>
        </w:rPr>
      </w:pPr>
      <w:r w:rsidRPr="00900F12">
        <w:rPr>
          <w:lang w:val="en-US"/>
        </w:rPr>
        <w:t>Pressure filter.</w:t>
      </w:r>
    </w:p>
    <w:p w:rsidR="00636E3D" w:rsidRPr="00900F12" w:rsidRDefault="00636E3D" w:rsidP="00BD7C05">
      <w:pPr>
        <w:numPr>
          <w:ilvl w:val="1"/>
          <w:numId w:val="46"/>
        </w:numPr>
        <w:rPr>
          <w:lang w:val="en-US"/>
        </w:rPr>
      </w:pPr>
      <w:r w:rsidRPr="00900F12">
        <w:rPr>
          <w:lang w:val="en-US"/>
        </w:rPr>
        <w:t>Paper filter.</w:t>
      </w:r>
    </w:p>
    <w:p w:rsidR="00636E3D" w:rsidRPr="00900F12" w:rsidRDefault="00636E3D" w:rsidP="00BD7C05">
      <w:pPr>
        <w:numPr>
          <w:ilvl w:val="1"/>
          <w:numId w:val="46"/>
        </w:numPr>
        <w:rPr>
          <w:lang w:val="en-US"/>
        </w:rPr>
      </w:pPr>
      <w:r w:rsidRPr="00900F12">
        <w:rPr>
          <w:lang w:val="en-US"/>
        </w:rPr>
        <w:t>Centrifugal separator.</w:t>
      </w:r>
    </w:p>
    <w:p w:rsidR="00636E3D" w:rsidRPr="00900F12" w:rsidRDefault="00636E3D" w:rsidP="001917DF"/>
    <w:p w:rsidR="00636E3D" w:rsidRPr="00900F12" w:rsidRDefault="00636E3D" w:rsidP="00BD7C05">
      <w:pPr>
        <w:numPr>
          <w:ilvl w:val="0"/>
          <w:numId w:val="46"/>
        </w:numPr>
        <w:rPr>
          <w:lang w:val="en-US"/>
        </w:rPr>
      </w:pPr>
      <w:r w:rsidRPr="00900F12">
        <w:rPr>
          <w:lang w:val="en-US"/>
        </w:rPr>
        <w:t>If water contamination occurs in the crankcase oil of an auxiliary engine the oil viscosity will:</w:t>
      </w:r>
    </w:p>
    <w:p w:rsidR="00636E3D" w:rsidRPr="00900F12" w:rsidRDefault="00636E3D" w:rsidP="00BD7C05">
      <w:pPr>
        <w:numPr>
          <w:ilvl w:val="1"/>
          <w:numId w:val="46"/>
        </w:numPr>
        <w:rPr>
          <w:lang w:val="en-US"/>
        </w:rPr>
      </w:pPr>
      <w:r w:rsidRPr="00900F12">
        <w:rPr>
          <w:lang w:val="en-US"/>
        </w:rPr>
        <w:t>Increase.</w:t>
      </w:r>
    </w:p>
    <w:p w:rsidR="00636E3D" w:rsidRPr="00900F12" w:rsidRDefault="00636E3D" w:rsidP="00BD7C05">
      <w:pPr>
        <w:numPr>
          <w:ilvl w:val="1"/>
          <w:numId w:val="46"/>
        </w:numPr>
        <w:rPr>
          <w:lang w:val="en-US"/>
        </w:rPr>
      </w:pPr>
      <w:r w:rsidRPr="00900F12">
        <w:rPr>
          <w:lang w:val="en-US"/>
        </w:rPr>
        <w:t>Decrease.</w:t>
      </w:r>
    </w:p>
    <w:p w:rsidR="00636E3D" w:rsidRPr="00900F12" w:rsidRDefault="00636E3D" w:rsidP="00BD7C05">
      <w:pPr>
        <w:numPr>
          <w:ilvl w:val="1"/>
          <w:numId w:val="46"/>
        </w:numPr>
        <w:rPr>
          <w:lang w:val="en-US"/>
        </w:rPr>
      </w:pPr>
      <w:r w:rsidRPr="00900F12">
        <w:rPr>
          <w:lang w:val="en-US"/>
        </w:rPr>
        <w:t>Stay at the same.</w:t>
      </w:r>
    </w:p>
    <w:p w:rsidR="00636E3D" w:rsidRPr="00900F12" w:rsidRDefault="00636E3D" w:rsidP="00BD7C05">
      <w:pPr>
        <w:numPr>
          <w:ilvl w:val="1"/>
          <w:numId w:val="46"/>
        </w:numPr>
        <w:rPr>
          <w:lang w:val="en-US"/>
        </w:rPr>
      </w:pPr>
      <w:r w:rsidRPr="00900F12">
        <w:rPr>
          <w:lang w:val="en-US"/>
        </w:rPr>
        <w:t>Nothing happens.</w:t>
      </w:r>
    </w:p>
    <w:p w:rsidR="00636E3D" w:rsidRPr="00900F12" w:rsidRDefault="00636E3D" w:rsidP="001917DF">
      <w:pPr>
        <w:rPr>
          <w:lang w:val="en-US"/>
        </w:rPr>
      </w:pPr>
    </w:p>
    <w:p w:rsidR="00636E3D" w:rsidRPr="00900F12" w:rsidRDefault="00636E3D" w:rsidP="00BD7C05">
      <w:pPr>
        <w:numPr>
          <w:ilvl w:val="0"/>
          <w:numId w:val="46"/>
        </w:numPr>
        <w:rPr>
          <w:lang w:val="en-US"/>
        </w:rPr>
      </w:pPr>
      <w:r w:rsidRPr="00900F12">
        <w:rPr>
          <w:lang w:val="en-US"/>
        </w:rPr>
        <w:t>What type of lubricating oils are generally used in auxiliary engines?</w:t>
      </w:r>
    </w:p>
    <w:p w:rsidR="00636E3D" w:rsidRPr="00900F12" w:rsidRDefault="00636E3D" w:rsidP="00BD7C05">
      <w:pPr>
        <w:numPr>
          <w:ilvl w:val="1"/>
          <w:numId w:val="46"/>
        </w:numPr>
        <w:rPr>
          <w:lang w:val="en-US"/>
        </w:rPr>
      </w:pPr>
      <w:r w:rsidRPr="00900F12">
        <w:rPr>
          <w:lang w:val="en-US"/>
        </w:rPr>
        <w:t>Alkaline.</w:t>
      </w:r>
    </w:p>
    <w:p w:rsidR="00636E3D" w:rsidRPr="00900F12" w:rsidRDefault="00636E3D" w:rsidP="00BD7C05">
      <w:pPr>
        <w:numPr>
          <w:ilvl w:val="1"/>
          <w:numId w:val="46"/>
        </w:numPr>
        <w:rPr>
          <w:lang w:val="en-US"/>
        </w:rPr>
      </w:pPr>
      <w:r w:rsidRPr="00900F12">
        <w:rPr>
          <w:lang w:val="en-US"/>
        </w:rPr>
        <w:t>Synthetic</w:t>
      </w:r>
    </w:p>
    <w:p w:rsidR="00636E3D" w:rsidRPr="00900F12" w:rsidRDefault="00636E3D" w:rsidP="00BD7C05">
      <w:pPr>
        <w:numPr>
          <w:ilvl w:val="1"/>
          <w:numId w:val="46"/>
        </w:numPr>
        <w:rPr>
          <w:lang w:val="en-US"/>
        </w:rPr>
      </w:pPr>
      <w:r w:rsidRPr="00900F12">
        <w:rPr>
          <w:lang w:val="en-US"/>
        </w:rPr>
        <w:t>It is not important.</w:t>
      </w:r>
    </w:p>
    <w:p w:rsidR="00636E3D" w:rsidRPr="00900F12" w:rsidRDefault="00636E3D" w:rsidP="00BD7C05">
      <w:pPr>
        <w:numPr>
          <w:ilvl w:val="1"/>
          <w:numId w:val="46"/>
        </w:numPr>
        <w:rPr>
          <w:lang w:val="en-US"/>
        </w:rPr>
      </w:pPr>
      <w:r w:rsidRPr="00900F12">
        <w:rPr>
          <w:lang w:val="en-US"/>
        </w:rPr>
        <w:t>Detergent.</w:t>
      </w:r>
    </w:p>
    <w:p w:rsidR="00636E3D" w:rsidRPr="00900F12" w:rsidRDefault="00636E3D" w:rsidP="001917DF"/>
    <w:p w:rsidR="00636E3D" w:rsidRPr="00900F12" w:rsidRDefault="00636E3D" w:rsidP="00BD7C05">
      <w:pPr>
        <w:numPr>
          <w:ilvl w:val="0"/>
          <w:numId w:val="46"/>
        </w:numPr>
        <w:rPr>
          <w:lang w:val="en-US"/>
        </w:rPr>
      </w:pPr>
      <w:r w:rsidRPr="00900F12">
        <w:rPr>
          <w:lang w:val="en-US"/>
        </w:rPr>
        <w:t>According to Marpol, what is the meaning of the term "oil fuel"?</w:t>
      </w:r>
    </w:p>
    <w:p w:rsidR="00636E3D" w:rsidRPr="00900F12" w:rsidRDefault="00636E3D" w:rsidP="00BD7C05">
      <w:pPr>
        <w:numPr>
          <w:ilvl w:val="1"/>
          <w:numId w:val="46"/>
        </w:numPr>
        <w:rPr>
          <w:lang w:val="en-US"/>
        </w:rPr>
      </w:pPr>
      <w:r w:rsidRPr="00900F12">
        <w:rPr>
          <w:lang w:val="en-US"/>
        </w:rPr>
        <w:t>A cargo of heavy fuel oil , intermediate fuel or diesel oil</w:t>
      </w:r>
    </w:p>
    <w:p w:rsidR="00636E3D" w:rsidRPr="00900F12" w:rsidRDefault="00636E3D" w:rsidP="00BD7C05">
      <w:pPr>
        <w:numPr>
          <w:ilvl w:val="1"/>
          <w:numId w:val="46"/>
        </w:numPr>
        <w:rPr>
          <w:lang w:val="en-US"/>
        </w:rPr>
      </w:pPr>
      <w:r w:rsidRPr="00900F12">
        <w:rPr>
          <w:lang w:val="en-US"/>
        </w:rPr>
        <w:t>A cargo of refined oil for combustible purpose in thermal machinery or boilers</w:t>
      </w:r>
    </w:p>
    <w:p w:rsidR="00636E3D" w:rsidRPr="00900F12" w:rsidRDefault="00636E3D" w:rsidP="00BD7C05">
      <w:pPr>
        <w:numPr>
          <w:ilvl w:val="1"/>
          <w:numId w:val="46"/>
        </w:numPr>
        <w:rPr>
          <w:lang w:val="en-US"/>
        </w:rPr>
      </w:pPr>
      <w:r w:rsidRPr="00900F12">
        <w:rPr>
          <w:lang w:val="en-US"/>
        </w:rPr>
        <w:t>A cargo of refined oil with flashpoint above 60 degree C</w:t>
      </w:r>
    </w:p>
    <w:p w:rsidR="00636E3D" w:rsidRPr="00900F12" w:rsidRDefault="00636E3D" w:rsidP="00BD7C05">
      <w:pPr>
        <w:numPr>
          <w:ilvl w:val="1"/>
          <w:numId w:val="46"/>
        </w:numPr>
        <w:rPr>
          <w:lang w:val="en-US"/>
        </w:rPr>
      </w:pPr>
      <w:r w:rsidRPr="00900F12">
        <w:rPr>
          <w:lang w:val="en-US"/>
        </w:rPr>
        <w:t>Any oil used on board in connection with the propulsion and auxiliary machinery.</w:t>
      </w:r>
    </w:p>
    <w:p w:rsidR="00636E3D" w:rsidRPr="00900F12" w:rsidRDefault="00636E3D" w:rsidP="001917DF">
      <w:pPr>
        <w:rPr>
          <w:lang w:val="en-US"/>
        </w:rPr>
      </w:pPr>
    </w:p>
    <w:p w:rsidR="00636E3D" w:rsidRPr="00900F12" w:rsidRDefault="00636E3D" w:rsidP="00BD7C05">
      <w:pPr>
        <w:numPr>
          <w:ilvl w:val="0"/>
          <w:numId w:val="46"/>
        </w:numPr>
        <w:rPr>
          <w:lang w:val="en-US"/>
        </w:rPr>
      </w:pPr>
      <w:r w:rsidRPr="00900F12">
        <w:rPr>
          <w:lang w:val="en-US"/>
        </w:rPr>
        <w:t>Who can certify true copies of Oil Record Books?</w:t>
      </w:r>
    </w:p>
    <w:p w:rsidR="00636E3D" w:rsidRPr="00900F12" w:rsidRDefault="00636E3D" w:rsidP="00BD7C05">
      <w:pPr>
        <w:numPr>
          <w:ilvl w:val="1"/>
          <w:numId w:val="46"/>
        </w:numPr>
        <w:rPr>
          <w:lang w:val="en-US"/>
        </w:rPr>
      </w:pPr>
      <w:r w:rsidRPr="00900F12">
        <w:rPr>
          <w:lang w:val="en-US"/>
        </w:rPr>
        <w:t>Port Authorities</w:t>
      </w:r>
    </w:p>
    <w:p w:rsidR="00636E3D" w:rsidRPr="00900F12" w:rsidRDefault="00636E3D" w:rsidP="00BD7C05">
      <w:pPr>
        <w:numPr>
          <w:ilvl w:val="1"/>
          <w:numId w:val="46"/>
        </w:numPr>
        <w:rPr>
          <w:lang w:val="en-US"/>
        </w:rPr>
      </w:pPr>
      <w:r w:rsidRPr="00900F12">
        <w:rPr>
          <w:lang w:val="en-US"/>
        </w:rPr>
        <w:t>A Notary Public</w:t>
      </w:r>
    </w:p>
    <w:p w:rsidR="00636E3D" w:rsidRPr="00900F12" w:rsidRDefault="00636E3D" w:rsidP="00BD7C05">
      <w:pPr>
        <w:numPr>
          <w:ilvl w:val="1"/>
          <w:numId w:val="46"/>
        </w:numPr>
        <w:rPr>
          <w:lang w:val="en-US"/>
        </w:rPr>
      </w:pPr>
      <w:r w:rsidRPr="00900F12">
        <w:rPr>
          <w:lang w:val="en-US"/>
        </w:rPr>
        <w:t>The Officers of the Flag State</w:t>
      </w:r>
    </w:p>
    <w:p w:rsidR="00636E3D" w:rsidRPr="00900F12" w:rsidRDefault="00636E3D" w:rsidP="00BD7C05">
      <w:pPr>
        <w:numPr>
          <w:ilvl w:val="1"/>
          <w:numId w:val="46"/>
        </w:numPr>
      </w:pPr>
      <w:r w:rsidRPr="00900F12">
        <w:t>The Master</w:t>
      </w:r>
    </w:p>
    <w:p w:rsidR="00636E3D" w:rsidRPr="00900F12" w:rsidRDefault="00636E3D" w:rsidP="001917DF">
      <w:pPr>
        <w:rPr>
          <w:lang w:val="en-US"/>
        </w:rPr>
      </w:pPr>
    </w:p>
    <w:p w:rsidR="00636E3D" w:rsidRPr="00900F12" w:rsidRDefault="00636E3D" w:rsidP="00BD7C05">
      <w:pPr>
        <w:numPr>
          <w:ilvl w:val="0"/>
          <w:numId w:val="46"/>
        </w:numPr>
        <w:rPr>
          <w:lang w:val="en-US"/>
        </w:rPr>
      </w:pPr>
      <w:r w:rsidRPr="00900F12">
        <w:rPr>
          <w:lang w:val="en-US"/>
        </w:rPr>
        <w:t>During execution of a standard UMS-check, the Engineer on Duty is experiencing a "low water level" alarm in a cooling water expansion tank. What will be the appropriate  immediate action?</w:t>
      </w:r>
    </w:p>
    <w:p w:rsidR="00636E3D" w:rsidRPr="00900F12" w:rsidRDefault="00636E3D" w:rsidP="00BD7C05">
      <w:pPr>
        <w:numPr>
          <w:ilvl w:val="1"/>
          <w:numId w:val="46"/>
        </w:numPr>
        <w:rPr>
          <w:lang w:val="en-US"/>
        </w:rPr>
      </w:pPr>
      <w:r w:rsidRPr="00900F12">
        <w:rPr>
          <w:lang w:val="en-US"/>
        </w:rPr>
        <w:t>Correct water level is obtained by refilling the cooling system, and the entire system is checked for leakages</w:t>
      </w:r>
    </w:p>
    <w:p w:rsidR="00636E3D" w:rsidRPr="00900F12" w:rsidRDefault="00636E3D" w:rsidP="00BD7C05">
      <w:pPr>
        <w:numPr>
          <w:ilvl w:val="1"/>
          <w:numId w:val="46"/>
        </w:numPr>
        <w:rPr>
          <w:lang w:val="en-US"/>
        </w:rPr>
      </w:pPr>
      <w:r w:rsidRPr="00900F12">
        <w:rPr>
          <w:lang w:val="en-US"/>
        </w:rPr>
        <w:t>The set point for the water level in the expansion tank is temporarily readjusted for later action.</w:t>
      </w:r>
    </w:p>
    <w:p w:rsidR="00636E3D" w:rsidRPr="00900F12" w:rsidRDefault="00636E3D" w:rsidP="00BD7C05">
      <w:pPr>
        <w:numPr>
          <w:ilvl w:val="1"/>
          <w:numId w:val="46"/>
        </w:numPr>
        <w:rPr>
          <w:lang w:val="en-US"/>
        </w:rPr>
      </w:pPr>
      <w:r w:rsidRPr="00900F12">
        <w:rPr>
          <w:lang w:val="en-US"/>
        </w:rPr>
        <w:t>The alarm function is blocked for later action</w:t>
      </w:r>
    </w:p>
    <w:p w:rsidR="00636E3D" w:rsidRPr="00900F12" w:rsidRDefault="00636E3D" w:rsidP="00BD7C05">
      <w:pPr>
        <w:numPr>
          <w:ilvl w:val="1"/>
          <w:numId w:val="46"/>
        </w:numPr>
        <w:rPr>
          <w:lang w:val="en-US"/>
        </w:rPr>
      </w:pPr>
      <w:r w:rsidRPr="00900F12">
        <w:rPr>
          <w:lang w:val="en-US"/>
        </w:rPr>
        <w:t>The alarm function is blocked and the engine room is changed to manual mode.</w:t>
      </w:r>
    </w:p>
    <w:p w:rsidR="00636E3D" w:rsidRPr="00900F12" w:rsidRDefault="00636E3D" w:rsidP="001917DF">
      <w:pPr>
        <w:rPr>
          <w:lang w:val="en-US"/>
        </w:rPr>
      </w:pPr>
    </w:p>
    <w:p w:rsidR="00636E3D" w:rsidRPr="00900F12" w:rsidRDefault="00636E3D" w:rsidP="00BD7C05">
      <w:pPr>
        <w:numPr>
          <w:ilvl w:val="0"/>
          <w:numId w:val="46"/>
        </w:numPr>
        <w:rPr>
          <w:lang w:val="en-US"/>
        </w:rPr>
      </w:pPr>
      <w:r w:rsidRPr="00900F12">
        <w:rPr>
          <w:lang w:val="en-US"/>
        </w:rPr>
        <w:t>What are the compartments to be regularly checked with regard to water and oil leakages?</w:t>
      </w:r>
    </w:p>
    <w:p w:rsidR="00636E3D" w:rsidRPr="00900F12" w:rsidRDefault="00636E3D" w:rsidP="00BD7C05">
      <w:pPr>
        <w:numPr>
          <w:ilvl w:val="1"/>
          <w:numId w:val="46"/>
        </w:numPr>
        <w:rPr>
          <w:lang w:val="en-US"/>
        </w:rPr>
      </w:pPr>
      <w:r w:rsidRPr="00900F12">
        <w:rPr>
          <w:lang w:val="en-US"/>
        </w:rPr>
        <w:t>All those listed in the other alternatives</w:t>
      </w:r>
    </w:p>
    <w:p w:rsidR="00636E3D" w:rsidRPr="00900F12" w:rsidRDefault="00636E3D" w:rsidP="00BD7C05">
      <w:pPr>
        <w:numPr>
          <w:ilvl w:val="1"/>
          <w:numId w:val="46"/>
        </w:numPr>
        <w:rPr>
          <w:lang w:val="en-US"/>
        </w:rPr>
      </w:pPr>
      <w:r w:rsidRPr="00900F12">
        <w:rPr>
          <w:lang w:val="en-US"/>
        </w:rPr>
        <w:t>Bilge wells</w:t>
      </w:r>
    </w:p>
    <w:p w:rsidR="00636E3D" w:rsidRPr="00900F12" w:rsidRDefault="00636E3D" w:rsidP="00BD7C05">
      <w:pPr>
        <w:numPr>
          <w:ilvl w:val="1"/>
          <w:numId w:val="46"/>
        </w:numPr>
        <w:rPr>
          <w:lang w:val="en-US"/>
        </w:rPr>
      </w:pPr>
      <w:r w:rsidRPr="00900F12">
        <w:rPr>
          <w:lang w:val="en-US"/>
        </w:rPr>
        <w:t>Tank top in the engine room.</w:t>
      </w:r>
    </w:p>
    <w:p w:rsidR="00636E3D" w:rsidRDefault="00636E3D" w:rsidP="00BD7C05">
      <w:pPr>
        <w:numPr>
          <w:ilvl w:val="1"/>
          <w:numId w:val="46"/>
        </w:numPr>
        <w:rPr>
          <w:lang w:val="en-US"/>
        </w:rPr>
      </w:pPr>
      <w:r w:rsidRPr="00900F12">
        <w:rPr>
          <w:lang w:val="en-US"/>
        </w:rPr>
        <w:t>Bilge tank(s)</w:t>
      </w:r>
    </w:p>
    <w:p w:rsidR="00636E3D" w:rsidRPr="00900F12" w:rsidRDefault="00636E3D" w:rsidP="00BD7C05">
      <w:pPr>
        <w:numPr>
          <w:ilvl w:val="1"/>
          <w:numId w:val="46"/>
        </w:numPr>
        <w:rPr>
          <w:lang w:val="en-US"/>
        </w:rPr>
      </w:pPr>
    </w:p>
    <w:p w:rsidR="00636E3D" w:rsidRDefault="00636E3D" w:rsidP="001917DF">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the dialogue between the Bunker Supplier and the Chief Engineer on the topic (about 8-10 line</w:t>
      </w:r>
      <w:r w:rsidRPr="00140E0B">
        <w:rPr>
          <w:b/>
          <w:i/>
          <w:lang w:val="en-US" w:eastAsia="uk-UA"/>
        </w:rPr>
        <w:t>s)</w:t>
      </w:r>
      <w:r>
        <w:rPr>
          <w:b/>
          <w:i/>
          <w:lang w:val="en-US" w:eastAsia="uk-UA"/>
        </w:rPr>
        <w:t xml:space="preserve">.    </w:t>
      </w:r>
    </w:p>
    <w:p w:rsidR="00636E3D" w:rsidRPr="00687377" w:rsidRDefault="00636E3D" w:rsidP="001917DF">
      <w:pPr>
        <w:rPr>
          <w:b/>
          <w:bCs/>
          <w:sz w:val="28"/>
          <w:szCs w:val="28"/>
          <w:lang w:val="en-US"/>
        </w:rPr>
      </w:pPr>
      <w:r>
        <w:rPr>
          <w:b/>
          <w:bCs/>
          <w:sz w:val="28"/>
          <w:szCs w:val="28"/>
          <w:lang w:val="en-US"/>
        </w:rPr>
        <w:t>Bunkering</w:t>
      </w:r>
      <w:r w:rsidRPr="00687377">
        <w:rPr>
          <w:b/>
          <w:bCs/>
          <w:sz w:val="28"/>
          <w:szCs w:val="28"/>
          <w:lang w:val="en-US"/>
        </w:rPr>
        <w:t>.</w:t>
      </w:r>
    </w:p>
    <w:p w:rsidR="00636E3D" w:rsidRDefault="00636E3D" w:rsidP="001917DF">
      <w:pPr>
        <w:pStyle w:val="ListParagraph"/>
        <w:ind w:left="142"/>
        <w:rPr>
          <w:lang w:val="en-US"/>
        </w:rPr>
      </w:pPr>
    </w:p>
    <w:p w:rsidR="00636E3D" w:rsidRPr="00292818" w:rsidRDefault="00636E3D" w:rsidP="001917DF">
      <w:pPr>
        <w:pStyle w:val="Caption"/>
        <w:rPr>
          <w:b w:val="0"/>
          <w:sz w:val="24"/>
          <w:szCs w:val="24"/>
          <w:lang w:val="en-US"/>
        </w:rPr>
      </w:pPr>
    </w:p>
    <w:p w:rsidR="00636E3D" w:rsidRPr="00292818" w:rsidRDefault="00636E3D" w:rsidP="001917DF">
      <w:pPr>
        <w:pStyle w:val="Caption"/>
        <w:rPr>
          <w:b w:val="0"/>
          <w:sz w:val="24"/>
          <w:szCs w:val="24"/>
          <w:lang w:val="en-US"/>
        </w:rPr>
      </w:pPr>
    </w:p>
    <w:p w:rsidR="00636E3D" w:rsidRPr="00292818" w:rsidRDefault="00636E3D" w:rsidP="001917DF">
      <w:pPr>
        <w:pStyle w:val="Caption"/>
        <w:rPr>
          <w:b w:val="0"/>
          <w:sz w:val="24"/>
          <w:szCs w:val="24"/>
          <w:lang w:val="en-US"/>
        </w:rPr>
      </w:pPr>
    </w:p>
    <w:p w:rsidR="00636E3D" w:rsidRPr="00292818" w:rsidRDefault="00636E3D" w:rsidP="001917DF">
      <w:pPr>
        <w:pStyle w:val="Caption"/>
        <w:rPr>
          <w:b w:val="0"/>
          <w:sz w:val="24"/>
          <w:szCs w:val="24"/>
          <w:lang w:val="en-US"/>
        </w:rPr>
      </w:pPr>
    </w:p>
    <w:p w:rsidR="00636E3D" w:rsidRPr="00292818" w:rsidRDefault="00636E3D" w:rsidP="001917DF">
      <w:pPr>
        <w:pStyle w:val="Caption"/>
        <w:rPr>
          <w:b w:val="0"/>
          <w:sz w:val="24"/>
          <w:szCs w:val="24"/>
          <w:lang w:val="en-US"/>
        </w:rPr>
      </w:pPr>
    </w:p>
    <w:p w:rsidR="00636E3D" w:rsidRPr="00292818" w:rsidRDefault="00636E3D" w:rsidP="001917DF">
      <w:pPr>
        <w:pStyle w:val="Caption"/>
        <w:rPr>
          <w:b w:val="0"/>
          <w:sz w:val="24"/>
          <w:szCs w:val="24"/>
          <w:lang w:val="en-US"/>
        </w:rPr>
      </w:pPr>
    </w:p>
    <w:p w:rsidR="00636E3D" w:rsidRPr="00292818" w:rsidRDefault="00636E3D" w:rsidP="001917DF">
      <w:pPr>
        <w:pStyle w:val="Caption"/>
        <w:rPr>
          <w:b w:val="0"/>
          <w:sz w:val="24"/>
          <w:szCs w:val="24"/>
          <w:lang w:val="en-US"/>
        </w:rPr>
      </w:pPr>
    </w:p>
    <w:p w:rsidR="00636E3D" w:rsidRPr="00292818" w:rsidRDefault="00636E3D" w:rsidP="001917DF">
      <w:pPr>
        <w:pStyle w:val="Caption"/>
        <w:rPr>
          <w:b w:val="0"/>
          <w:sz w:val="24"/>
          <w:szCs w:val="24"/>
          <w:lang w:val="en-US"/>
        </w:rPr>
      </w:pPr>
    </w:p>
    <w:p w:rsidR="00636E3D" w:rsidRPr="00292818" w:rsidRDefault="00636E3D" w:rsidP="001917DF">
      <w:pPr>
        <w:pStyle w:val="Caption"/>
        <w:rPr>
          <w:b w:val="0"/>
          <w:sz w:val="24"/>
          <w:szCs w:val="24"/>
          <w:lang w:val="en-US"/>
        </w:rPr>
      </w:pPr>
    </w:p>
    <w:p w:rsidR="00636E3D" w:rsidRPr="00292818" w:rsidRDefault="00636E3D" w:rsidP="001917DF">
      <w:pPr>
        <w:pStyle w:val="Caption"/>
        <w:rPr>
          <w:b w:val="0"/>
          <w:sz w:val="24"/>
          <w:szCs w:val="24"/>
          <w:lang w:val="en-US"/>
        </w:rPr>
      </w:pPr>
    </w:p>
    <w:p w:rsidR="00636E3D" w:rsidRPr="00292818" w:rsidRDefault="00636E3D" w:rsidP="001917DF">
      <w:pPr>
        <w:pStyle w:val="Caption"/>
        <w:rPr>
          <w:b w:val="0"/>
          <w:sz w:val="24"/>
          <w:szCs w:val="24"/>
          <w:lang w:val="en-US"/>
        </w:rPr>
      </w:pPr>
    </w:p>
    <w:p w:rsidR="00636E3D" w:rsidRPr="00292818" w:rsidRDefault="00636E3D" w:rsidP="001917DF">
      <w:pPr>
        <w:pStyle w:val="Caption"/>
        <w:rPr>
          <w:b w:val="0"/>
          <w:sz w:val="24"/>
          <w:szCs w:val="24"/>
          <w:lang w:val="en-US"/>
        </w:rPr>
      </w:pPr>
    </w:p>
    <w:p w:rsidR="00636E3D" w:rsidRPr="00292818" w:rsidRDefault="00636E3D" w:rsidP="001917DF">
      <w:pPr>
        <w:pStyle w:val="Caption"/>
        <w:rPr>
          <w:b w:val="0"/>
          <w:sz w:val="24"/>
          <w:szCs w:val="24"/>
          <w:lang w:val="en-US"/>
        </w:rPr>
      </w:pPr>
    </w:p>
    <w:p w:rsidR="00636E3D" w:rsidRPr="00292818" w:rsidRDefault="00636E3D" w:rsidP="001917DF">
      <w:pPr>
        <w:pStyle w:val="Caption"/>
        <w:rPr>
          <w:b w:val="0"/>
          <w:sz w:val="24"/>
          <w:szCs w:val="24"/>
          <w:lang w:val="en-US"/>
        </w:rPr>
      </w:pPr>
    </w:p>
    <w:p w:rsidR="00636E3D" w:rsidRPr="00292818" w:rsidRDefault="00636E3D" w:rsidP="001917DF">
      <w:pPr>
        <w:pStyle w:val="Caption"/>
        <w:rPr>
          <w:b w:val="0"/>
          <w:sz w:val="24"/>
          <w:szCs w:val="24"/>
          <w:lang w:val="en-US"/>
        </w:rPr>
      </w:pPr>
    </w:p>
    <w:p w:rsidR="00636E3D" w:rsidRPr="00292818" w:rsidRDefault="00636E3D" w:rsidP="001917DF">
      <w:pPr>
        <w:pStyle w:val="Caption"/>
        <w:rPr>
          <w:b w:val="0"/>
          <w:sz w:val="24"/>
          <w:szCs w:val="24"/>
          <w:lang w:val="en-US"/>
        </w:rPr>
      </w:pPr>
    </w:p>
    <w:p w:rsidR="00636E3D" w:rsidRPr="006A76F9" w:rsidRDefault="00636E3D" w:rsidP="001917DF">
      <w:pPr>
        <w:pStyle w:val="Caption"/>
        <w:rPr>
          <w:b w:val="0"/>
          <w:sz w:val="24"/>
          <w:szCs w:val="24"/>
        </w:rPr>
      </w:pPr>
      <w:r w:rsidRPr="006A76F9">
        <w:rPr>
          <w:b w:val="0"/>
          <w:sz w:val="24"/>
          <w:szCs w:val="24"/>
        </w:rPr>
        <w:t>МІНІСТЕРСТВО ОСВІТИ І НАУКИ УКРАЇНИ</w:t>
      </w:r>
    </w:p>
    <w:p w:rsidR="00636E3D" w:rsidRPr="006A76F9" w:rsidRDefault="00636E3D" w:rsidP="001917DF">
      <w:pPr>
        <w:jc w:val="center"/>
        <w:rPr>
          <w:caps/>
        </w:rPr>
      </w:pPr>
      <w:r w:rsidRPr="006A76F9">
        <w:rPr>
          <w:caps/>
        </w:rPr>
        <w:t>Державний університет інфраструктури та технологій</w:t>
      </w:r>
    </w:p>
    <w:p w:rsidR="00636E3D" w:rsidRDefault="00636E3D" w:rsidP="001917DF">
      <w:pPr>
        <w:jc w:val="center"/>
        <w:rPr>
          <w:u w:val="single"/>
        </w:rPr>
      </w:pPr>
      <w:r w:rsidRPr="006A76F9">
        <w:rPr>
          <w:u w:val="single"/>
        </w:rPr>
        <w:t>ДУНАЙСЬКИЙ ФАКУЛЬТЕТ МОРСЬКОГО ТА РІЧКОВОГО ТРАНСПОРТУ</w:t>
      </w:r>
    </w:p>
    <w:p w:rsidR="00636E3D" w:rsidRPr="006A76F9" w:rsidRDefault="00636E3D" w:rsidP="001917DF">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1917DF">
      <w:pPr>
        <w:jc w:val="center"/>
        <w:rPr>
          <w:b/>
        </w:rPr>
      </w:pPr>
      <w:r w:rsidRPr="006A76F9">
        <w:rPr>
          <w:b/>
        </w:rPr>
        <w:t>З дисципліни «Англійська мова за професійним спрямуванням»</w:t>
      </w:r>
    </w:p>
    <w:p w:rsidR="00636E3D" w:rsidRPr="002666EC" w:rsidRDefault="00636E3D" w:rsidP="001917DF">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1917DF">
      <w:pPr>
        <w:pStyle w:val="Style5"/>
        <w:widowControl/>
        <w:spacing w:line="240" w:lineRule="exact"/>
        <w:jc w:val="left"/>
      </w:pPr>
    </w:p>
    <w:p w:rsidR="00636E3D" w:rsidRDefault="00636E3D" w:rsidP="001917DF">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en-US" w:eastAsia="en-US"/>
        </w:rPr>
        <w:t>1</w:t>
      </w:r>
      <w:r>
        <w:rPr>
          <w:rStyle w:val="FontStyle27"/>
          <w:bCs/>
          <w:szCs w:val="22"/>
          <w:lang w:val="uk-UA" w:eastAsia="en-US"/>
        </w:rPr>
        <w:t>6</w:t>
      </w:r>
    </w:p>
    <w:p w:rsidR="00636E3D" w:rsidRDefault="00636E3D" w:rsidP="001917DF">
      <w:pPr>
        <w:pStyle w:val="Style5"/>
        <w:widowControl/>
        <w:spacing w:before="29" w:line="240" w:lineRule="auto"/>
        <w:jc w:val="left"/>
        <w:outlineLvl w:val="0"/>
        <w:rPr>
          <w:rStyle w:val="FontStyle27"/>
          <w:bCs/>
          <w:szCs w:val="22"/>
          <w:lang w:val="uk-UA" w:eastAsia="en-US"/>
        </w:rPr>
      </w:pPr>
    </w:p>
    <w:p w:rsidR="00636E3D" w:rsidRPr="004602BF" w:rsidRDefault="00636E3D" w:rsidP="00BD7C05">
      <w:pPr>
        <w:pStyle w:val="ListParagraph"/>
        <w:numPr>
          <w:ilvl w:val="0"/>
          <w:numId w:val="45"/>
        </w:numPr>
        <w:rPr>
          <w:b/>
          <w:i/>
          <w:lang w:val="uk-UA"/>
        </w:rPr>
      </w:pPr>
      <w:r>
        <w:rPr>
          <w:b/>
          <w:i/>
          <w:lang w:val="en-US"/>
        </w:rPr>
        <w:t>Give English equivalents to the following words and phrases (topic “Pollution”):</w:t>
      </w:r>
    </w:p>
    <w:p w:rsidR="00636E3D" w:rsidRDefault="00636E3D" w:rsidP="001917DF">
      <w:pPr>
        <w:pStyle w:val="ListParagraph"/>
        <w:rPr>
          <w:lang w:val="uk-UA"/>
        </w:rPr>
      </w:pPr>
    </w:p>
    <w:p w:rsidR="00636E3D" w:rsidRPr="004602BF" w:rsidRDefault="00636E3D" w:rsidP="00BD7C05">
      <w:pPr>
        <w:pStyle w:val="ListParagraph"/>
        <w:numPr>
          <w:ilvl w:val="0"/>
          <w:numId w:val="44"/>
        </w:numPr>
        <w:rPr>
          <w:lang w:val="uk-UA"/>
        </w:rPr>
      </w:pPr>
      <w:r>
        <w:t>международная конвенция по предотвращению загрязнения с судов;</w:t>
      </w:r>
    </w:p>
    <w:p w:rsidR="00636E3D" w:rsidRDefault="00636E3D" w:rsidP="00BD7C05">
      <w:pPr>
        <w:pStyle w:val="ListParagraph"/>
        <w:numPr>
          <w:ilvl w:val="0"/>
          <w:numId w:val="44"/>
        </w:numPr>
        <w:rPr>
          <w:lang w:val="uk-UA"/>
        </w:rPr>
      </w:pPr>
      <w:r>
        <w:rPr>
          <w:lang w:val="uk-UA"/>
        </w:rPr>
        <w:t>контролировать сброс нефти;</w:t>
      </w:r>
    </w:p>
    <w:p w:rsidR="00636E3D" w:rsidRDefault="00636E3D" w:rsidP="00BD7C05">
      <w:pPr>
        <w:pStyle w:val="ListParagraph"/>
        <w:numPr>
          <w:ilvl w:val="0"/>
          <w:numId w:val="44"/>
        </w:numPr>
        <w:rPr>
          <w:lang w:val="uk-UA"/>
        </w:rPr>
      </w:pPr>
      <w:r>
        <w:rPr>
          <w:lang w:val="uk-UA"/>
        </w:rPr>
        <w:t>обеспечивать необходимую остойчивость;</w:t>
      </w:r>
    </w:p>
    <w:p w:rsidR="00636E3D" w:rsidRDefault="00636E3D" w:rsidP="00BD7C05">
      <w:pPr>
        <w:pStyle w:val="ListParagraph"/>
        <w:numPr>
          <w:ilvl w:val="0"/>
          <w:numId w:val="44"/>
        </w:numPr>
        <w:rPr>
          <w:lang w:val="uk-UA"/>
        </w:rPr>
      </w:pPr>
      <w:r>
        <w:rPr>
          <w:lang w:val="uk-UA"/>
        </w:rPr>
        <w:t>устройство для приема нефтесодержащих вод;</w:t>
      </w:r>
    </w:p>
    <w:p w:rsidR="00636E3D" w:rsidRDefault="00636E3D" w:rsidP="00BD7C05">
      <w:pPr>
        <w:pStyle w:val="ListParagraph"/>
        <w:numPr>
          <w:ilvl w:val="0"/>
          <w:numId w:val="44"/>
        </w:numPr>
        <w:rPr>
          <w:lang w:val="uk-UA"/>
        </w:rPr>
      </w:pPr>
      <w:r>
        <w:rPr>
          <w:lang w:val="uk-UA"/>
        </w:rPr>
        <w:t>обязательный ежегодный осмотр.</w:t>
      </w:r>
    </w:p>
    <w:p w:rsidR="00636E3D" w:rsidRDefault="00636E3D" w:rsidP="001917DF">
      <w:pPr>
        <w:pStyle w:val="ListParagraph"/>
        <w:ind w:left="142"/>
        <w:rPr>
          <w:lang w:val="en-US"/>
        </w:rPr>
      </w:pPr>
    </w:p>
    <w:p w:rsidR="00636E3D" w:rsidRDefault="00636E3D" w:rsidP="001917DF">
      <w:pPr>
        <w:rPr>
          <w:b/>
          <w:i/>
          <w:lang w:val="en-US"/>
        </w:rPr>
      </w:pPr>
      <w:r>
        <w:rPr>
          <w:lang w:val="en-US"/>
        </w:rPr>
        <w:t xml:space="preserve">           </w:t>
      </w:r>
      <w:r>
        <w:rPr>
          <w:b/>
          <w:i/>
          <w:lang w:val="en-US"/>
        </w:rPr>
        <w:t>2. Find the correct answer:</w:t>
      </w:r>
    </w:p>
    <w:p w:rsidR="00636E3D" w:rsidRDefault="00636E3D" w:rsidP="001917DF">
      <w:pPr>
        <w:rPr>
          <w:b/>
          <w:i/>
          <w:lang w:val="en-US"/>
        </w:rPr>
      </w:pPr>
    </w:p>
    <w:p w:rsidR="00636E3D" w:rsidRPr="006D7767" w:rsidRDefault="00636E3D" w:rsidP="00BD7C05">
      <w:pPr>
        <w:numPr>
          <w:ilvl w:val="0"/>
          <w:numId w:val="43"/>
        </w:numPr>
        <w:rPr>
          <w:lang w:val="en-US"/>
        </w:rPr>
      </w:pPr>
      <w:r w:rsidRPr="006D7767">
        <w:rPr>
          <w:lang w:val="en-US"/>
        </w:rPr>
        <w:t>When a vessel is hogging the keel will be in........</w:t>
      </w:r>
    </w:p>
    <w:p w:rsidR="00636E3D" w:rsidRPr="006D7767" w:rsidRDefault="00636E3D" w:rsidP="00BD7C05">
      <w:pPr>
        <w:numPr>
          <w:ilvl w:val="1"/>
          <w:numId w:val="43"/>
        </w:numPr>
        <w:rPr>
          <w:lang w:val="en-US"/>
        </w:rPr>
      </w:pPr>
      <w:r w:rsidRPr="006D7767">
        <w:rPr>
          <w:lang w:val="en-US"/>
        </w:rPr>
        <w:t>sheer.</w:t>
      </w:r>
    </w:p>
    <w:p w:rsidR="00636E3D" w:rsidRPr="006D7767" w:rsidRDefault="00636E3D" w:rsidP="00BD7C05">
      <w:pPr>
        <w:numPr>
          <w:ilvl w:val="1"/>
          <w:numId w:val="43"/>
        </w:numPr>
        <w:rPr>
          <w:lang w:val="en-US"/>
        </w:rPr>
      </w:pPr>
      <w:r w:rsidRPr="006D7767">
        <w:rPr>
          <w:lang w:val="en-US"/>
        </w:rPr>
        <w:t>tension.</w:t>
      </w:r>
    </w:p>
    <w:p w:rsidR="00636E3D" w:rsidRPr="006D7767" w:rsidRDefault="00636E3D" w:rsidP="00BD7C05">
      <w:pPr>
        <w:numPr>
          <w:ilvl w:val="1"/>
          <w:numId w:val="43"/>
        </w:numPr>
        <w:rPr>
          <w:lang w:val="en-US"/>
        </w:rPr>
      </w:pPr>
      <w:r w:rsidRPr="006D7767">
        <w:rPr>
          <w:lang w:val="en-US"/>
        </w:rPr>
        <w:t>torsion.</w:t>
      </w:r>
    </w:p>
    <w:p w:rsidR="00636E3D" w:rsidRPr="006D7767" w:rsidRDefault="00636E3D" w:rsidP="00BD7C05">
      <w:pPr>
        <w:numPr>
          <w:ilvl w:val="1"/>
          <w:numId w:val="43"/>
        </w:numPr>
        <w:rPr>
          <w:lang w:val="en-US"/>
        </w:rPr>
      </w:pPr>
      <w:r w:rsidRPr="006D7767">
        <w:rPr>
          <w:lang w:val="en-US"/>
        </w:rPr>
        <w:t>compression.</w:t>
      </w:r>
    </w:p>
    <w:p w:rsidR="00636E3D" w:rsidRPr="006D7767" w:rsidRDefault="00636E3D" w:rsidP="001917DF">
      <w:pPr>
        <w:rPr>
          <w:b/>
          <w:lang w:val="en-US"/>
        </w:rPr>
      </w:pPr>
    </w:p>
    <w:p w:rsidR="00636E3D" w:rsidRPr="006D7767" w:rsidRDefault="00636E3D" w:rsidP="00BD7C05">
      <w:pPr>
        <w:numPr>
          <w:ilvl w:val="0"/>
          <w:numId w:val="43"/>
        </w:numPr>
        <w:rPr>
          <w:lang w:val="en-US"/>
        </w:rPr>
      </w:pPr>
      <w:r w:rsidRPr="006D7767">
        <w:rPr>
          <w:lang w:val="en-US"/>
        </w:rPr>
        <w:t>What is the vertical distance top to top between the load line marks S and F?</w:t>
      </w:r>
    </w:p>
    <w:p w:rsidR="00636E3D" w:rsidRPr="006D7767" w:rsidRDefault="00636E3D" w:rsidP="00BD7C05">
      <w:pPr>
        <w:numPr>
          <w:ilvl w:val="1"/>
          <w:numId w:val="43"/>
        </w:numPr>
        <w:rPr>
          <w:lang w:val="en-US"/>
        </w:rPr>
      </w:pPr>
      <w:r w:rsidRPr="006D7767">
        <w:rPr>
          <w:lang w:val="en-US"/>
        </w:rPr>
        <w:t>Summer Allowance</w:t>
      </w:r>
    </w:p>
    <w:p w:rsidR="00636E3D" w:rsidRPr="006D7767" w:rsidRDefault="00636E3D" w:rsidP="00BD7C05">
      <w:pPr>
        <w:numPr>
          <w:ilvl w:val="1"/>
          <w:numId w:val="43"/>
        </w:numPr>
        <w:rPr>
          <w:lang w:val="en-US"/>
        </w:rPr>
      </w:pPr>
      <w:r w:rsidRPr="006D7767">
        <w:rPr>
          <w:lang w:val="en-US"/>
        </w:rPr>
        <w:t>Tropical Allowance</w:t>
      </w:r>
    </w:p>
    <w:p w:rsidR="00636E3D" w:rsidRPr="006D7767" w:rsidRDefault="00636E3D" w:rsidP="00BD7C05">
      <w:pPr>
        <w:numPr>
          <w:ilvl w:val="1"/>
          <w:numId w:val="43"/>
        </w:numPr>
      </w:pPr>
      <w:r w:rsidRPr="006D7767">
        <w:rPr>
          <w:lang w:val="en-US"/>
        </w:rPr>
        <w:t>Dock Water Allowance</w:t>
      </w:r>
    </w:p>
    <w:p w:rsidR="00636E3D" w:rsidRPr="006D7767" w:rsidRDefault="00636E3D" w:rsidP="00BD7C05">
      <w:pPr>
        <w:numPr>
          <w:ilvl w:val="1"/>
          <w:numId w:val="43"/>
        </w:numPr>
      </w:pPr>
      <w:r w:rsidRPr="006D7767">
        <w:t>Fresh Water Allowance</w:t>
      </w:r>
    </w:p>
    <w:p w:rsidR="00636E3D" w:rsidRPr="006D7767" w:rsidRDefault="00636E3D" w:rsidP="001917DF"/>
    <w:p w:rsidR="00636E3D" w:rsidRPr="006D7767" w:rsidRDefault="00636E3D" w:rsidP="00BD7C05">
      <w:pPr>
        <w:numPr>
          <w:ilvl w:val="0"/>
          <w:numId w:val="43"/>
        </w:numPr>
        <w:rPr>
          <w:lang w:val="en-US"/>
        </w:rPr>
      </w:pPr>
      <w:r w:rsidRPr="006D7767">
        <w:rPr>
          <w:lang w:val="en-US"/>
        </w:rPr>
        <w:t>What action indicates that lube oil has been diluted by fuel oil?</w:t>
      </w:r>
    </w:p>
    <w:p w:rsidR="00636E3D" w:rsidRPr="006D7767" w:rsidRDefault="00636E3D" w:rsidP="00BD7C05">
      <w:pPr>
        <w:numPr>
          <w:ilvl w:val="1"/>
          <w:numId w:val="43"/>
        </w:numPr>
        <w:rPr>
          <w:lang w:val="en-US"/>
        </w:rPr>
      </w:pPr>
      <w:r w:rsidRPr="006D7767">
        <w:rPr>
          <w:lang w:val="en-US"/>
        </w:rPr>
        <w:t>A change in the viscosity of the mixture.</w:t>
      </w:r>
    </w:p>
    <w:p w:rsidR="00636E3D" w:rsidRPr="006D7767" w:rsidRDefault="00636E3D" w:rsidP="00BD7C05">
      <w:pPr>
        <w:numPr>
          <w:ilvl w:val="1"/>
          <w:numId w:val="43"/>
        </w:numPr>
        <w:rPr>
          <w:lang w:val="en-US"/>
        </w:rPr>
      </w:pPr>
      <w:r w:rsidRPr="006D7767">
        <w:rPr>
          <w:lang w:val="en-US"/>
        </w:rPr>
        <w:t>Lube oil discharging from the waste water outlet of the lube oil purifier.</w:t>
      </w:r>
    </w:p>
    <w:p w:rsidR="00636E3D" w:rsidRPr="006D7767" w:rsidRDefault="00636E3D" w:rsidP="00BD7C05">
      <w:pPr>
        <w:numPr>
          <w:ilvl w:val="1"/>
          <w:numId w:val="43"/>
        </w:numPr>
        <w:rPr>
          <w:lang w:val="en-US"/>
        </w:rPr>
      </w:pPr>
      <w:r w:rsidRPr="006D7767">
        <w:rPr>
          <w:lang w:val="en-US"/>
        </w:rPr>
        <w:t>Water discharging from the waste water outlet of the lube oil purifier.</w:t>
      </w:r>
    </w:p>
    <w:p w:rsidR="00636E3D" w:rsidRPr="006D7767" w:rsidRDefault="00636E3D" w:rsidP="00BD7C05">
      <w:pPr>
        <w:numPr>
          <w:ilvl w:val="1"/>
          <w:numId w:val="43"/>
        </w:numPr>
        <w:rPr>
          <w:lang w:val="en-US"/>
        </w:rPr>
      </w:pPr>
      <w:r w:rsidRPr="006D7767">
        <w:rPr>
          <w:lang w:val="en-US"/>
        </w:rPr>
        <w:t>A change in the lube oil pressure.</w:t>
      </w:r>
    </w:p>
    <w:p w:rsidR="00636E3D" w:rsidRPr="006D7767" w:rsidRDefault="00636E3D" w:rsidP="001917DF">
      <w:pPr>
        <w:rPr>
          <w:lang w:val="en-US"/>
        </w:rPr>
      </w:pPr>
    </w:p>
    <w:p w:rsidR="00636E3D" w:rsidRPr="006D7767" w:rsidRDefault="00636E3D" w:rsidP="00BD7C05">
      <w:pPr>
        <w:numPr>
          <w:ilvl w:val="0"/>
          <w:numId w:val="43"/>
        </w:numPr>
        <w:rPr>
          <w:lang w:val="en-US"/>
        </w:rPr>
      </w:pPr>
      <w:r w:rsidRPr="006D7767">
        <w:rPr>
          <w:lang w:val="en-US"/>
        </w:rPr>
        <w:t>TBN - total base number from a lube oil test, indicates the:</w:t>
      </w:r>
    </w:p>
    <w:p w:rsidR="00636E3D" w:rsidRPr="006D7767" w:rsidRDefault="00636E3D" w:rsidP="00BD7C05">
      <w:pPr>
        <w:numPr>
          <w:ilvl w:val="1"/>
          <w:numId w:val="43"/>
        </w:numPr>
        <w:rPr>
          <w:lang w:val="en-US"/>
        </w:rPr>
      </w:pPr>
      <w:r w:rsidRPr="006D7767">
        <w:rPr>
          <w:lang w:val="en-US"/>
        </w:rPr>
        <w:t>Amount of contaminants in the lubricating oil.</w:t>
      </w:r>
    </w:p>
    <w:p w:rsidR="00636E3D" w:rsidRPr="006D7767" w:rsidRDefault="00636E3D" w:rsidP="00BD7C05">
      <w:pPr>
        <w:numPr>
          <w:ilvl w:val="1"/>
          <w:numId w:val="43"/>
        </w:numPr>
        <w:rPr>
          <w:lang w:val="en-US"/>
        </w:rPr>
      </w:pPr>
      <w:r w:rsidRPr="006D7767">
        <w:rPr>
          <w:lang w:val="en-US"/>
        </w:rPr>
        <w:t>Amount of organic acids in the oil.</w:t>
      </w:r>
    </w:p>
    <w:p w:rsidR="00636E3D" w:rsidRPr="006D7767" w:rsidRDefault="00636E3D" w:rsidP="00BD7C05">
      <w:pPr>
        <w:numPr>
          <w:ilvl w:val="1"/>
          <w:numId w:val="43"/>
        </w:numPr>
        <w:rPr>
          <w:lang w:val="en-US"/>
        </w:rPr>
      </w:pPr>
      <w:r w:rsidRPr="006D7767">
        <w:rPr>
          <w:lang w:val="en-US"/>
        </w:rPr>
        <w:t>Alkalinity of the lubricating oil.</w:t>
      </w:r>
    </w:p>
    <w:p w:rsidR="00636E3D" w:rsidRPr="006D7767" w:rsidRDefault="00636E3D" w:rsidP="00BD7C05">
      <w:pPr>
        <w:numPr>
          <w:ilvl w:val="1"/>
          <w:numId w:val="43"/>
        </w:numPr>
        <w:rPr>
          <w:lang w:val="en-US"/>
        </w:rPr>
      </w:pPr>
      <w:r w:rsidRPr="006D7767">
        <w:rPr>
          <w:lang w:val="en-US"/>
        </w:rPr>
        <w:t>Flash point.</w:t>
      </w:r>
    </w:p>
    <w:p w:rsidR="00636E3D" w:rsidRPr="006D7767" w:rsidRDefault="00636E3D" w:rsidP="001917DF"/>
    <w:p w:rsidR="00636E3D" w:rsidRPr="006D7767" w:rsidRDefault="00636E3D" w:rsidP="00BD7C05">
      <w:pPr>
        <w:numPr>
          <w:ilvl w:val="0"/>
          <w:numId w:val="43"/>
        </w:numPr>
        <w:rPr>
          <w:lang w:val="en-US"/>
        </w:rPr>
      </w:pPr>
      <w:r w:rsidRPr="006D7767">
        <w:rPr>
          <w:lang w:val="en-US"/>
        </w:rPr>
        <w:t>In a Burmeister &amp; Wain main engine, at what point is cylinder oil injected?</w:t>
      </w:r>
    </w:p>
    <w:p w:rsidR="00636E3D" w:rsidRPr="006D7767" w:rsidRDefault="00636E3D" w:rsidP="00BD7C05">
      <w:pPr>
        <w:numPr>
          <w:ilvl w:val="1"/>
          <w:numId w:val="43"/>
        </w:numPr>
        <w:rPr>
          <w:lang w:val="en-US"/>
        </w:rPr>
      </w:pPr>
      <w:r w:rsidRPr="006D7767">
        <w:rPr>
          <w:lang w:val="en-US"/>
        </w:rPr>
        <w:t>As the piston passes "The Lubrication Points" in an upward direction.</w:t>
      </w:r>
    </w:p>
    <w:p w:rsidR="00636E3D" w:rsidRPr="006D7767" w:rsidRDefault="00636E3D" w:rsidP="00BD7C05">
      <w:pPr>
        <w:numPr>
          <w:ilvl w:val="1"/>
          <w:numId w:val="43"/>
        </w:numPr>
        <w:rPr>
          <w:lang w:val="en-US"/>
        </w:rPr>
      </w:pPr>
      <w:r w:rsidRPr="006D7767">
        <w:rPr>
          <w:lang w:val="en-US"/>
        </w:rPr>
        <w:t>Just before "Top Dead Centre".</w:t>
      </w:r>
    </w:p>
    <w:p w:rsidR="00636E3D" w:rsidRPr="006D7767" w:rsidRDefault="00636E3D" w:rsidP="00BD7C05">
      <w:pPr>
        <w:numPr>
          <w:ilvl w:val="1"/>
          <w:numId w:val="43"/>
        </w:numPr>
        <w:rPr>
          <w:lang w:val="en-US"/>
        </w:rPr>
      </w:pPr>
      <w:r w:rsidRPr="006D7767">
        <w:rPr>
          <w:lang w:val="en-US"/>
        </w:rPr>
        <w:t>As the piston passes "The Lubrication Points" in a downward direction.</w:t>
      </w:r>
    </w:p>
    <w:p w:rsidR="00636E3D" w:rsidRPr="006D7767" w:rsidRDefault="00636E3D" w:rsidP="00BD7C05">
      <w:pPr>
        <w:numPr>
          <w:ilvl w:val="1"/>
          <w:numId w:val="43"/>
        </w:numPr>
        <w:rPr>
          <w:lang w:val="en-US"/>
        </w:rPr>
      </w:pPr>
      <w:r w:rsidRPr="006D7767">
        <w:rPr>
          <w:lang w:val="en-US"/>
        </w:rPr>
        <w:t>Just before "Bottom Dead Centre".</w:t>
      </w:r>
    </w:p>
    <w:p w:rsidR="00636E3D" w:rsidRPr="006D7767" w:rsidRDefault="00636E3D" w:rsidP="001917DF">
      <w:pPr>
        <w:rPr>
          <w:lang w:val="en-US"/>
        </w:rPr>
      </w:pPr>
    </w:p>
    <w:p w:rsidR="00636E3D" w:rsidRPr="006D7767" w:rsidRDefault="00636E3D" w:rsidP="00BD7C05">
      <w:pPr>
        <w:numPr>
          <w:ilvl w:val="0"/>
          <w:numId w:val="43"/>
        </w:numPr>
        <w:rPr>
          <w:lang w:val="en-US"/>
        </w:rPr>
      </w:pPr>
      <w:r w:rsidRPr="006D7767">
        <w:rPr>
          <w:lang w:val="en-US"/>
        </w:rPr>
        <w:t>What could cause engine oil to get a "Milky" colour?</w:t>
      </w:r>
    </w:p>
    <w:p w:rsidR="00636E3D" w:rsidRPr="006D7767" w:rsidRDefault="00636E3D" w:rsidP="00BD7C05">
      <w:pPr>
        <w:numPr>
          <w:ilvl w:val="1"/>
          <w:numId w:val="43"/>
        </w:numPr>
        <w:rPr>
          <w:lang w:val="en-US"/>
        </w:rPr>
      </w:pPr>
      <w:r w:rsidRPr="006D7767">
        <w:rPr>
          <w:lang w:val="en-US"/>
        </w:rPr>
        <w:t>Water contamination.</w:t>
      </w:r>
    </w:p>
    <w:p w:rsidR="00636E3D" w:rsidRPr="006D7767" w:rsidRDefault="00636E3D" w:rsidP="00BD7C05">
      <w:pPr>
        <w:numPr>
          <w:ilvl w:val="1"/>
          <w:numId w:val="43"/>
        </w:numPr>
        <w:rPr>
          <w:lang w:val="en-US"/>
        </w:rPr>
      </w:pPr>
      <w:r w:rsidRPr="006D7767">
        <w:rPr>
          <w:lang w:val="en-US"/>
        </w:rPr>
        <w:t>Fuel contamination</w:t>
      </w:r>
    </w:p>
    <w:p w:rsidR="00636E3D" w:rsidRPr="006D7767" w:rsidRDefault="00636E3D" w:rsidP="00BD7C05">
      <w:pPr>
        <w:numPr>
          <w:ilvl w:val="1"/>
          <w:numId w:val="43"/>
        </w:numPr>
        <w:rPr>
          <w:lang w:val="en-US"/>
        </w:rPr>
      </w:pPr>
      <w:r w:rsidRPr="006D7767">
        <w:rPr>
          <w:lang w:val="en-US"/>
        </w:rPr>
        <w:t>Overheating.</w:t>
      </w:r>
    </w:p>
    <w:p w:rsidR="00636E3D" w:rsidRPr="006D7767" w:rsidRDefault="00636E3D" w:rsidP="00BD7C05">
      <w:pPr>
        <w:numPr>
          <w:ilvl w:val="1"/>
          <w:numId w:val="43"/>
        </w:numPr>
        <w:rPr>
          <w:lang w:val="en-US"/>
        </w:rPr>
      </w:pPr>
      <w:r w:rsidRPr="006D7767">
        <w:rPr>
          <w:lang w:val="en-US"/>
        </w:rPr>
        <w:t>The oil is too cold.</w:t>
      </w:r>
    </w:p>
    <w:p w:rsidR="00636E3D" w:rsidRPr="006D7767" w:rsidRDefault="00636E3D" w:rsidP="001917DF">
      <w:pPr>
        <w:rPr>
          <w:lang w:val="en-US"/>
        </w:rPr>
      </w:pPr>
    </w:p>
    <w:p w:rsidR="00636E3D" w:rsidRPr="006D7767" w:rsidRDefault="00636E3D" w:rsidP="00BD7C05">
      <w:pPr>
        <w:numPr>
          <w:ilvl w:val="0"/>
          <w:numId w:val="43"/>
        </w:numPr>
        <w:rPr>
          <w:lang w:val="en-US"/>
        </w:rPr>
      </w:pPr>
      <w:r w:rsidRPr="006D7767">
        <w:rPr>
          <w:lang w:val="en-US"/>
        </w:rPr>
        <w:t>Where is the Oil Record Book to be kept on board?</w:t>
      </w:r>
    </w:p>
    <w:p w:rsidR="00636E3D" w:rsidRPr="006D7767" w:rsidRDefault="00636E3D" w:rsidP="00BD7C05">
      <w:pPr>
        <w:numPr>
          <w:ilvl w:val="1"/>
          <w:numId w:val="43"/>
        </w:numPr>
        <w:rPr>
          <w:lang w:val="en-US"/>
        </w:rPr>
      </w:pPr>
      <w:r w:rsidRPr="006D7767">
        <w:rPr>
          <w:lang w:val="en-US"/>
        </w:rPr>
        <w:t>In the Master's cabin</w:t>
      </w:r>
    </w:p>
    <w:p w:rsidR="00636E3D" w:rsidRPr="006D7767" w:rsidRDefault="00636E3D" w:rsidP="00BD7C05">
      <w:pPr>
        <w:numPr>
          <w:ilvl w:val="1"/>
          <w:numId w:val="43"/>
        </w:numPr>
        <w:rPr>
          <w:lang w:val="en-US"/>
        </w:rPr>
      </w:pPr>
      <w:r w:rsidRPr="006D7767">
        <w:rPr>
          <w:lang w:val="en-US"/>
        </w:rPr>
        <w:t>On the bridge</w:t>
      </w:r>
    </w:p>
    <w:p w:rsidR="00636E3D" w:rsidRPr="006D7767" w:rsidRDefault="00636E3D" w:rsidP="00BD7C05">
      <w:pPr>
        <w:numPr>
          <w:ilvl w:val="1"/>
          <w:numId w:val="43"/>
        </w:numPr>
        <w:rPr>
          <w:lang w:val="en-US"/>
        </w:rPr>
      </w:pPr>
      <w:r w:rsidRPr="006D7767">
        <w:rPr>
          <w:lang w:val="en-US"/>
        </w:rPr>
        <w:t>In the ship's office</w:t>
      </w:r>
    </w:p>
    <w:p w:rsidR="00636E3D" w:rsidRPr="006D7767" w:rsidRDefault="00636E3D" w:rsidP="00BD7C05">
      <w:pPr>
        <w:numPr>
          <w:ilvl w:val="1"/>
          <w:numId w:val="43"/>
        </w:numPr>
        <w:rPr>
          <w:lang w:val="en-US"/>
        </w:rPr>
      </w:pPr>
      <w:r w:rsidRPr="006D7767">
        <w:rPr>
          <w:lang w:val="en-US"/>
        </w:rPr>
        <w:t>At a place where it is readily available</w:t>
      </w:r>
    </w:p>
    <w:p w:rsidR="00636E3D" w:rsidRPr="006D7767" w:rsidRDefault="00636E3D" w:rsidP="001917DF">
      <w:pPr>
        <w:rPr>
          <w:b/>
          <w:lang w:val="en-US"/>
        </w:rPr>
      </w:pPr>
    </w:p>
    <w:p w:rsidR="00636E3D" w:rsidRPr="006D7767" w:rsidRDefault="00636E3D" w:rsidP="00BD7C05">
      <w:pPr>
        <w:numPr>
          <w:ilvl w:val="0"/>
          <w:numId w:val="43"/>
        </w:numPr>
        <w:rPr>
          <w:lang w:val="en-US"/>
        </w:rPr>
      </w:pPr>
      <w:r w:rsidRPr="006D7767">
        <w:rPr>
          <w:lang w:val="en-US"/>
        </w:rPr>
        <w:t>Garbage disposal regulations outside special areas specify that dunnage, lining and packing materials that float......</w:t>
      </w:r>
    </w:p>
    <w:p w:rsidR="00636E3D" w:rsidRPr="006D7767" w:rsidRDefault="00636E3D" w:rsidP="00BD7C05">
      <w:pPr>
        <w:numPr>
          <w:ilvl w:val="1"/>
          <w:numId w:val="43"/>
        </w:numPr>
        <w:rPr>
          <w:lang w:val="en-US"/>
        </w:rPr>
      </w:pPr>
      <w:r w:rsidRPr="006D7767">
        <w:rPr>
          <w:lang w:val="en-US"/>
        </w:rPr>
        <w:t>may not be thrown overboard at any time.</w:t>
      </w:r>
    </w:p>
    <w:p w:rsidR="00636E3D" w:rsidRPr="006D7767" w:rsidRDefault="00636E3D" w:rsidP="00BD7C05">
      <w:pPr>
        <w:numPr>
          <w:ilvl w:val="1"/>
          <w:numId w:val="43"/>
        </w:numPr>
        <w:rPr>
          <w:lang w:val="en-US"/>
        </w:rPr>
      </w:pPr>
      <w:r w:rsidRPr="006D7767">
        <w:rPr>
          <w:lang w:val="en-US"/>
        </w:rPr>
        <w:t xml:space="preserve">may be thrown overboard outside </w:t>
      </w:r>
      <w:smartTag w:uri="urn:schemas-microsoft-com:office:smarttags" w:element="metricconverter">
        <w:smartTagPr>
          <w:attr w:name="ProductID" w:val="4 miles"/>
        </w:smartTagPr>
        <w:r w:rsidRPr="006D7767">
          <w:rPr>
            <w:lang w:val="en-US"/>
          </w:rPr>
          <w:t>12 miles</w:t>
        </w:r>
      </w:smartTag>
      <w:r w:rsidRPr="006D7767">
        <w:rPr>
          <w:lang w:val="en-US"/>
        </w:rPr>
        <w:t xml:space="preserve"> offshore.</w:t>
      </w:r>
    </w:p>
    <w:p w:rsidR="00636E3D" w:rsidRPr="006D7767" w:rsidRDefault="00636E3D" w:rsidP="00BD7C05">
      <w:pPr>
        <w:numPr>
          <w:ilvl w:val="1"/>
          <w:numId w:val="43"/>
        </w:numPr>
        <w:rPr>
          <w:lang w:val="en-US"/>
        </w:rPr>
      </w:pPr>
      <w:r w:rsidRPr="006D7767">
        <w:rPr>
          <w:lang w:val="en-US"/>
        </w:rPr>
        <w:t xml:space="preserve">may be thrown overboard outside </w:t>
      </w:r>
      <w:smartTag w:uri="urn:schemas-microsoft-com:office:smarttags" w:element="metricconverter">
        <w:smartTagPr>
          <w:attr w:name="ProductID" w:val="4 miles"/>
        </w:smartTagPr>
        <w:r w:rsidRPr="006D7767">
          <w:rPr>
            <w:lang w:val="en-US"/>
          </w:rPr>
          <w:t>25 miles</w:t>
        </w:r>
      </w:smartTag>
      <w:r w:rsidRPr="006D7767">
        <w:rPr>
          <w:lang w:val="en-US"/>
        </w:rPr>
        <w:t xml:space="preserve"> offshore.</w:t>
      </w:r>
    </w:p>
    <w:p w:rsidR="00636E3D" w:rsidRPr="006D7767" w:rsidRDefault="00636E3D" w:rsidP="00BD7C05">
      <w:pPr>
        <w:numPr>
          <w:ilvl w:val="1"/>
          <w:numId w:val="43"/>
        </w:numPr>
        <w:rPr>
          <w:lang w:val="en-US"/>
        </w:rPr>
      </w:pPr>
      <w:r w:rsidRPr="006D7767">
        <w:rPr>
          <w:lang w:val="en-US"/>
        </w:rPr>
        <w:t xml:space="preserve">may be thrown overboard outside </w:t>
      </w:r>
      <w:smartTag w:uri="urn:schemas-microsoft-com:office:smarttags" w:element="metricconverter">
        <w:smartTagPr>
          <w:attr w:name="ProductID" w:val="4 miles"/>
        </w:smartTagPr>
        <w:r>
          <w:rPr>
            <w:lang w:val="en-US"/>
          </w:rPr>
          <w:t>4</w:t>
        </w:r>
        <w:r w:rsidRPr="006D7767">
          <w:rPr>
            <w:lang w:val="en-US"/>
          </w:rPr>
          <w:t xml:space="preserve"> miles</w:t>
        </w:r>
      </w:smartTag>
      <w:r w:rsidRPr="006D7767">
        <w:rPr>
          <w:lang w:val="en-US"/>
        </w:rPr>
        <w:t xml:space="preserve"> offshore.</w:t>
      </w:r>
    </w:p>
    <w:p w:rsidR="00636E3D" w:rsidRPr="006D7767" w:rsidRDefault="00636E3D" w:rsidP="001917DF">
      <w:pPr>
        <w:rPr>
          <w:lang w:val="en-US"/>
        </w:rPr>
      </w:pPr>
    </w:p>
    <w:p w:rsidR="00636E3D" w:rsidRPr="006D7767" w:rsidRDefault="00636E3D" w:rsidP="00BD7C05">
      <w:pPr>
        <w:numPr>
          <w:ilvl w:val="0"/>
          <w:numId w:val="43"/>
        </w:numPr>
        <w:rPr>
          <w:lang w:val="en-US"/>
        </w:rPr>
      </w:pPr>
      <w:r w:rsidRPr="006D7767">
        <w:rPr>
          <w:lang w:val="en-US"/>
        </w:rPr>
        <w:t>One of the Main Engine cooling pumps is down for maintenance. The rest of the cooling pumps are operating on full capacity with minimum margins on the maximum temperature limit. What will be the correct precaution or action to take at the end of the day?</w:t>
      </w:r>
    </w:p>
    <w:p w:rsidR="00636E3D" w:rsidRPr="006D7767" w:rsidRDefault="00636E3D" w:rsidP="00BD7C05">
      <w:pPr>
        <w:numPr>
          <w:ilvl w:val="1"/>
          <w:numId w:val="43"/>
        </w:numPr>
        <w:rPr>
          <w:lang w:val="en-US"/>
        </w:rPr>
      </w:pPr>
      <w:r w:rsidRPr="006D7767">
        <w:rPr>
          <w:lang w:val="en-US"/>
        </w:rPr>
        <w:t>Operate the engine room on manual mode until the cooling pump is in operation, switched in stand-by mode.</w:t>
      </w:r>
    </w:p>
    <w:p w:rsidR="00636E3D" w:rsidRPr="006D7767" w:rsidRDefault="00636E3D" w:rsidP="00BD7C05">
      <w:pPr>
        <w:numPr>
          <w:ilvl w:val="1"/>
          <w:numId w:val="43"/>
        </w:numPr>
        <w:rPr>
          <w:lang w:val="en-US"/>
        </w:rPr>
      </w:pPr>
      <w:r w:rsidRPr="006D7767">
        <w:rPr>
          <w:lang w:val="en-US"/>
        </w:rPr>
        <w:t>Trust that the alarm function and automatic temperature regulation will assure safe operation for UMS-mode during the night, switching to UMS-mode as normal</w:t>
      </w:r>
    </w:p>
    <w:p w:rsidR="00636E3D" w:rsidRPr="006D7767" w:rsidRDefault="00636E3D" w:rsidP="00BD7C05">
      <w:pPr>
        <w:numPr>
          <w:ilvl w:val="1"/>
          <w:numId w:val="43"/>
        </w:numPr>
        <w:rPr>
          <w:lang w:val="en-US"/>
        </w:rPr>
      </w:pPr>
      <w:r w:rsidRPr="006D7767">
        <w:rPr>
          <w:lang w:val="en-US"/>
        </w:rPr>
        <w:t>Arrange frequent checks of the condition during the night, operating on UMS-mode</w:t>
      </w:r>
    </w:p>
    <w:p w:rsidR="00636E3D" w:rsidRPr="006D7767" w:rsidRDefault="00636E3D" w:rsidP="00BD7C05">
      <w:pPr>
        <w:numPr>
          <w:ilvl w:val="1"/>
          <w:numId w:val="43"/>
        </w:numPr>
        <w:rPr>
          <w:lang w:val="en-US"/>
        </w:rPr>
      </w:pPr>
      <w:r w:rsidRPr="006D7767">
        <w:rPr>
          <w:lang w:val="en-US"/>
        </w:rPr>
        <w:t>Arrange with a rating "on watch" in the engine room.</w:t>
      </w:r>
    </w:p>
    <w:p w:rsidR="00636E3D" w:rsidRPr="006D7767" w:rsidRDefault="00636E3D" w:rsidP="001917DF">
      <w:pPr>
        <w:rPr>
          <w:lang w:val="en-US"/>
        </w:rPr>
      </w:pPr>
    </w:p>
    <w:p w:rsidR="00636E3D" w:rsidRPr="006D7767" w:rsidRDefault="00636E3D" w:rsidP="00BD7C05">
      <w:pPr>
        <w:numPr>
          <w:ilvl w:val="0"/>
          <w:numId w:val="43"/>
        </w:numPr>
        <w:rPr>
          <w:lang w:val="en-US"/>
        </w:rPr>
      </w:pPr>
      <w:r w:rsidRPr="006D7767">
        <w:rPr>
          <w:lang w:val="en-US"/>
        </w:rPr>
        <w:t>During a routine sea passage the cooling water high temperature alarm system for one of the auxiliary engines is out of function and blocked. What will be the appropriate immediate action?</w:t>
      </w:r>
    </w:p>
    <w:p w:rsidR="00636E3D" w:rsidRPr="006D7767" w:rsidRDefault="00636E3D" w:rsidP="00BD7C05">
      <w:pPr>
        <w:numPr>
          <w:ilvl w:val="1"/>
          <w:numId w:val="43"/>
        </w:numPr>
        <w:rPr>
          <w:lang w:val="en-US"/>
        </w:rPr>
      </w:pPr>
      <w:r w:rsidRPr="006D7767">
        <w:rPr>
          <w:lang w:val="en-US"/>
        </w:rPr>
        <w:t>All the actions listed in the other alternatives</w:t>
      </w:r>
    </w:p>
    <w:p w:rsidR="00636E3D" w:rsidRPr="006D7767" w:rsidRDefault="00636E3D" w:rsidP="00BD7C05">
      <w:pPr>
        <w:numPr>
          <w:ilvl w:val="1"/>
          <w:numId w:val="43"/>
        </w:numPr>
        <w:rPr>
          <w:lang w:val="en-US"/>
        </w:rPr>
      </w:pPr>
      <w:r w:rsidRPr="006D7767">
        <w:rPr>
          <w:lang w:val="en-US"/>
        </w:rPr>
        <w:t>Have the failure immediately repaired</w:t>
      </w:r>
    </w:p>
    <w:p w:rsidR="00636E3D" w:rsidRPr="006D7767" w:rsidRDefault="00636E3D" w:rsidP="00BD7C05">
      <w:pPr>
        <w:numPr>
          <w:ilvl w:val="1"/>
          <w:numId w:val="43"/>
        </w:numPr>
        <w:rPr>
          <w:lang w:val="en-US"/>
        </w:rPr>
      </w:pPr>
      <w:r w:rsidRPr="006D7767">
        <w:rPr>
          <w:lang w:val="en-US"/>
        </w:rPr>
        <w:t>Switch to another generator set (that is available)</w:t>
      </w:r>
    </w:p>
    <w:p w:rsidR="00636E3D" w:rsidRPr="006D7767" w:rsidRDefault="00636E3D" w:rsidP="00BD7C05">
      <w:pPr>
        <w:numPr>
          <w:ilvl w:val="1"/>
          <w:numId w:val="43"/>
        </w:numPr>
        <w:rPr>
          <w:lang w:val="en-US"/>
        </w:rPr>
      </w:pPr>
      <w:r w:rsidRPr="006D7767">
        <w:rPr>
          <w:lang w:val="en-US"/>
        </w:rPr>
        <w:t>If the failure is in conflict with pre-requisitional electric power supply, ensure manual operation mode until the failure is corrected</w:t>
      </w:r>
    </w:p>
    <w:p w:rsidR="00636E3D" w:rsidRPr="006D7767" w:rsidRDefault="00636E3D" w:rsidP="001917DF">
      <w:pPr>
        <w:rPr>
          <w:lang w:val="en-US"/>
        </w:rPr>
      </w:pPr>
    </w:p>
    <w:p w:rsidR="00636E3D" w:rsidRDefault="00636E3D" w:rsidP="001917DF">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1917DF">
      <w:pPr>
        <w:autoSpaceDE w:val="0"/>
        <w:autoSpaceDN w:val="0"/>
        <w:adjustRightInd w:val="0"/>
        <w:rPr>
          <w:b/>
          <w:i/>
          <w:lang w:val="en-US" w:eastAsia="uk-UA"/>
        </w:rPr>
      </w:pPr>
      <w:r>
        <w:rPr>
          <w:b/>
          <w:i/>
          <w:lang w:val="en-US" w:eastAsia="uk-UA"/>
        </w:rPr>
        <w:t xml:space="preserve">    Be ready to speak on it.</w:t>
      </w:r>
    </w:p>
    <w:p w:rsidR="00636E3D" w:rsidRDefault="00636E3D" w:rsidP="001917DF">
      <w:pPr>
        <w:autoSpaceDE w:val="0"/>
        <w:autoSpaceDN w:val="0"/>
        <w:adjustRightInd w:val="0"/>
        <w:rPr>
          <w:b/>
          <w:i/>
          <w:lang w:val="en-US" w:eastAsia="uk-UA"/>
        </w:rPr>
      </w:pPr>
    </w:p>
    <w:p w:rsidR="00636E3D" w:rsidRDefault="00636E3D" w:rsidP="001917DF">
      <w:pPr>
        <w:rPr>
          <w:b/>
          <w:bCs/>
          <w:sz w:val="28"/>
          <w:szCs w:val="28"/>
          <w:lang w:val="en-US"/>
        </w:rPr>
      </w:pPr>
      <w:r w:rsidRPr="00C479D5">
        <w:rPr>
          <w:b/>
          <w:bCs/>
          <w:sz w:val="28"/>
          <w:szCs w:val="28"/>
          <w:lang w:val="en-US"/>
        </w:rPr>
        <w:t>In-situ repairs.</w:t>
      </w:r>
    </w:p>
    <w:p w:rsidR="00636E3D" w:rsidRPr="00C479D5" w:rsidRDefault="00636E3D" w:rsidP="001917DF">
      <w:pPr>
        <w:rPr>
          <w:b/>
          <w:bCs/>
          <w:sz w:val="28"/>
          <w:szCs w:val="28"/>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Pr="006A76F9" w:rsidRDefault="00636E3D" w:rsidP="001917DF">
      <w:pPr>
        <w:pStyle w:val="Caption"/>
        <w:rPr>
          <w:b w:val="0"/>
          <w:sz w:val="24"/>
          <w:szCs w:val="24"/>
        </w:rPr>
      </w:pPr>
      <w:r w:rsidRPr="006A76F9">
        <w:rPr>
          <w:b w:val="0"/>
          <w:sz w:val="24"/>
          <w:szCs w:val="24"/>
        </w:rPr>
        <w:t>МІНІСТЕРСТВО ОСВІТИ І НАУКИ УКРАЇНИ</w:t>
      </w:r>
    </w:p>
    <w:p w:rsidR="00636E3D" w:rsidRPr="006A76F9" w:rsidRDefault="00636E3D" w:rsidP="001917DF">
      <w:pPr>
        <w:jc w:val="center"/>
        <w:rPr>
          <w:caps/>
        </w:rPr>
      </w:pPr>
      <w:r w:rsidRPr="006A76F9">
        <w:rPr>
          <w:caps/>
        </w:rPr>
        <w:t>Державний університет інфраструктури та технологій</w:t>
      </w:r>
    </w:p>
    <w:p w:rsidR="00636E3D" w:rsidRDefault="00636E3D" w:rsidP="001917DF">
      <w:pPr>
        <w:jc w:val="center"/>
        <w:rPr>
          <w:u w:val="single"/>
        </w:rPr>
      </w:pPr>
      <w:r w:rsidRPr="006A76F9">
        <w:rPr>
          <w:u w:val="single"/>
        </w:rPr>
        <w:t>ДУНАЙСЬКИЙ ФАКУЛЬТЕТ МОРСЬКОГО ТА РІЧКОВОГО ТРАНСПОРТУ</w:t>
      </w:r>
    </w:p>
    <w:p w:rsidR="00636E3D" w:rsidRPr="006A76F9" w:rsidRDefault="00636E3D" w:rsidP="001917DF">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1917DF">
      <w:pPr>
        <w:jc w:val="center"/>
        <w:rPr>
          <w:b/>
        </w:rPr>
      </w:pPr>
      <w:r w:rsidRPr="006A76F9">
        <w:rPr>
          <w:b/>
        </w:rPr>
        <w:t>З дисципліни «Англійська мова за професійним спрямуванням»</w:t>
      </w:r>
    </w:p>
    <w:p w:rsidR="00636E3D" w:rsidRPr="002666EC" w:rsidRDefault="00636E3D" w:rsidP="001917DF">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1917DF">
      <w:pPr>
        <w:pStyle w:val="Style5"/>
        <w:widowControl/>
        <w:spacing w:line="240" w:lineRule="exact"/>
        <w:jc w:val="left"/>
      </w:pPr>
    </w:p>
    <w:p w:rsidR="00636E3D" w:rsidRPr="00D96F0A" w:rsidRDefault="00636E3D" w:rsidP="001917DF">
      <w:pPr>
        <w:pStyle w:val="Style5"/>
        <w:widowControl/>
        <w:spacing w:before="29" w:line="240" w:lineRule="auto"/>
        <w:jc w:val="left"/>
        <w:outlineLvl w:val="0"/>
        <w:rPr>
          <w:rStyle w:val="FontStyle27"/>
          <w:bCs/>
          <w:szCs w:val="22"/>
          <w:lang w:val="en-US"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en-US" w:eastAsia="en-US"/>
        </w:rPr>
        <w:t>17</w:t>
      </w:r>
    </w:p>
    <w:p w:rsidR="00636E3D" w:rsidRDefault="00636E3D" w:rsidP="001917DF">
      <w:pPr>
        <w:rPr>
          <w:rStyle w:val="FontStyle27"/>
          <w:bCs/>
          <w:szCs w:val="22"/>
          <w:lang w:val="uk-UA" w:eastAsia="en-US"/>
        </w:rPr>
      </w:pPr>
    </w:p>
    <w:p w:rsidR="00636E3D" w:rsidRPr="002E4C69" w:rsidRDefault="00636E3D" w:rsidP="00BD7C05">
      <w:pPr>
        <w:pStyle w:val="ListParagraph"/>
        <w:numPr>
          <w:ilvl w:val="0"/>
          <w:numId w:val="42"/>
        </w:numPr>
        <w:rPr>
          <w:b/>
          <w:i/>
          <w:lang w:val="uk-UA"/>
        </w:rPr>
      </w:pPr>
      <w:r>
        <w:rPr>
          <w:b/>
          <w:i/>
          <w:lang w:val="en-US"/>
        </w:rPr>
        <w:t>Give English equivalents to the following words and phrases (topic “Repairs. Contract”):</w:t>
      </w:r>
    </w:p>
    <w:p w:rsidR="00636E3D" w:rsidRPr="002E4C69" w:rsidRDefault="00636E3D" w:rsidP="001917DF">
      <w:pPr>
        <w:pStyle w:val="ListParagraph"/>
        <w:rPr>
          <w:b/>
          <w:i/>
          <w:lang w:val="uk-UA"/>
        </w:rPr>
      </w:pPr>
    </w:p>
    <w:p w:rsidR="00636E3D" w:rsidRPr="002E4C69" w:rsidRDefault="00636E3D" w:rsidP="00BD7C05">
      <w:pPr>
        <w:pStyle w:val="ListParagraph"/>
        <w:numPr>
          <w:ilvl w:val="0"/>
          <w:numId w:val="41"/>
        </w:numPr>
        <w:rPr>
          <w:lang w:val="uk-UA"/>
        </w:rPr>
      </w:pPr>
      <w:r>
        <w:t>Заключать контракт;</w:t>
      </w:r>
    </w:p>
    <w:p w:rsidR="00636E3D" w:rsidRPr="002E4C69" w:rsidRDefault="00636E3D" w:rsidP="00BD7C05">
      <w:pPr>
        <w:pStyle w:val="ListParagraph"/>
        <w:numPr>
          <w:ilvl w:val="0"/>
          <w:numId w:val="41"/>
        </w:numPr>
        <w:rPr>
          <w:lang w:val="uk-UA"/>
        </w:rPr>
      </w:pPr>
      <w:r>
        <w:t>Выполнить заказ;</w:t>
      </w:r>
    </w:p>
    <w:p w:rsidR="00636E3D" w:rsidRPr="002E4C69" w:rsidRDefault="00636E3D" w:rsidP="00BD7C05">
      <w:pPr>
        <w:pStyle w:val="ListParagraph"/>
        <w:numPr>
          <w:ilvl w:val="0"/>
          <w:numId w:val="41"/>
        </w:numPr>
        <w:rPr>
          <w:lang w:val="uk-UA"/>
        </w:rPr>
      </w:pPr>
      <w:r>
        <w:t>Обеспечить запасными частями;</w:t>
      </w:r>
    </w:p>
    <w:p w:rsidR="00636E3D" w:rsidRPr="002507ED" w:rsidRDefault="00636E3D" w:rsidP="00BD7C05">
      <w:pPr>
        <w:pStyle w:val="ListParagraph"/>
        <w:numPr>
          <w:ilvl w:val="0"/>
          <w:numId w:val="41"/>
        </w:numPr>
        <w:rPr>
          <w:lang w:val="uk-UA"/>
        </w:rPr>
      </w:pPr>
      <w:r>
        <w:t>Начало ремонта;</w:t>
      </w:r>
    </w:p>
    <w:p w:rsidR="00636E3D" w:rsidRDefault="00636E3D" w:rsidP="00BD7C05">
      <w:pPr>
        <w:pStyle w:val="ListParagraph"/>
        <w:numPr>
          <w:ilvl w:val="0"/>
          <w:numId w:val="41"/>
        </w:numPr>
        <w:rPr>
          <w:lang w:val="uk-UA"/>
        </w:rPr>
      </w:pPr>
      <w:r>
        <w:rPr>
          <w:lang w:val="uk-UA"/>
        </w:rPr>
        <w:t>Соответствовать техническим условиям контракта.</w:t>
      </w:r>
    </w:p>
    <w:p w:rsidR="00636E3D" w:rsidRDefault="00636E3D" w:rsidP="001917DF">
      <w:pPr>
        <w:pStyle w:val="ListParagraph"/>
        <w:ind w:left="1440"/>
        <w:rPr>
          <w:lang w:val="uk-UA"/>
        </w:rPr>
      </w:pPr>
    </w:p>
    <w:p w:rsidR="00636E3D" w:rsidRDefault="00636E3D" w:rsidP="001917DF">
      <w:pPr>
        <w:rPr>
          <w:b/>
          <w:i/>
          <w:lang w:val="en-US"/>
        </w:rPr>
      </w:pPr>
      <w:r>
        <w:rPr>
          <w:lang w:val="en-US"/>
        </w:rPr>
        <w:t xml:space="preserve">           </w:t>
      </w:r>
      <w:r>
        <w:rPr>
          <w:b/>
          <w:i/>
          <w:lang w:val="en-US"/>
        </w:rPr>
        <w:t>2. Find the correct answer:</w:t>
      </w:r>
    </w:p>
    <w:p w:rsidR="00636E3D" w:rsidRPr="00190D06" w:rsidRDefault="00636E3D" w:rsidP="001917DF">
      <w:pPr>
        <w:rPr>
          <w:lang w:val="en-US"/>
        </w:rPr>
      </w:pPr>
    </w:p>
    <w:p w:rsidR="00636E3D" w:rsidRPr="007E7CCF" w:rsidRDefault="00636E3D" w:rsidP="00BD7C05">
      <w:pPr>
        <w:numPr>
          <w:ilvl w:val="0"/>
          <w:numId w:val="40"/>
        </w:numPr>
        <w:rPr>
          <w:lang w:val="en-US"/>
        </w:rPr>
      </w:pPr>
      <w:r w:rsidRPr="007E7CCF">
        <w:rPr>
          <w:lang w:val="en-US"/>
        </w:rPr>
        <w:t>What is the type of framing shown in the ship cross section?</w:t>
      </w:r>
    </w:p>
    <w:p w:rsidR="00636E3D" w:rsidRPr="007E7CCF" w:rsidRDefault="00636E3D" w:rsidP="00BD7C05">
      <w:pPr>
        <w:numPr>
          <w:ilvl w:val="1"/>
          <w:numId w:val="40"/>
        </w:numPr>
        <w:rPr>
          <w:lang w:val="en-US"/>
        </w:rPr>
      </w:pPr>
      <w:r w:rsidRPr="007E7CCF">
        <w:rPr>
          <w:lang w:val="en-US"/>
        </w:rPr>
        <w:t>Transverse</w:t>
      </w:r>
    </w:p>
    <w:p w:rsidR="00636E3D" w:rsidRPr="007E7CCF" w:rsidRDefault="00636E3D" w:rsidP="00BD7C05">
      <w:pPr>
        <w:numPr>
          <w:ilvl w:val="1"/>
          <w:numId w:val="40"/>
        </w:numPr>
        <w:rPr>
          <w:lang w:val="en-US"/>
        </w:rPr>
      </w:pPr>
      <w:r w:rsidRPr="007E7CCF">
        <w:rPr>
          <w:lang w:val="en-US"/>
        </w:rPr>
        <w:t>Longitudinal</w:t>
      </w:r>
    </w:p>
    <w:p w:rsidR="00636E3D" w:rsidRPr="007E7CCF" w:rsidRDefault="00636E3D" w:rsidP="00BD7C05">
      <w:pPr>
        <w:numPr>
          <w:ilvl w:val="1"/>
          <w:numId w:val="40"/>
        </w:numPr>
        <w:rPr>
          <w:lang w:val="en-US"/>
        </w:rPr>
      </w:pPr>
      <w:r w:rsidRPr="007E7CCF">
        <w:rPr>
          <w:lang w:val="en-US"/>
        </w:rPr>
        <w:t>Combination</w:t>
      </w:r>
    </w:p>
    <w:p w:rsidR="00636E3D" w:rsidRPr="007E7CCF" w:rsidRDefault="00636E3D" w:rsidP="00BD7C05">
      <w:pPr>
        <w:numPr>
          <w:ilvl w:val="1"/>
          <w:numId w:val="40"/>
        </w:numPr>
        <w:rPr>
          <w:lang w:val="en-US"/>
        </w:rPr>
      </w:pPr>
      <w:r w:rsidRPr="007E7CCF">
        <w:rPr>
          <w:lang w:val="en-US"/>
        </w:rPr>
        <w:t>Web</w:t>
      </w:r>
    </w:p>
    <w:p w:rsidR="00636E3D" w:rsidRPr="007E7CCF" w:rsidRDefault="00636E3D" w:rsidP="001917DF">
      <w:pPr>
        <w:rPr>
          <w:lang w:val="en-US"/>
        </w:rPr>
      </w:pPr>
    </w:p>
    <w:p w:rsidR="00636E3D" w:rsidRPr="007E7CCF" w:rsidRDefault="00636E3D" w:rsidP="00BD7C05">
      <w:pPr>
        <w:numPr>
          <w:ilvl w:val="0"/>
          <w:numId w:val="40"/>
        </w:numPr>
        <w:rPr>
          <w:lang w:val="en-US"/>
        </w:rPr>
      </w:pPr>
      <w:r w:rsidRPr="007E7CCF">
        <w:rPr>
          <w:lang w:val="en-US"/>
        </w:rPr>
        <w:t>A General Arrangement drawing gives details of a vessel's....</w:t>
      </w:r>
    </w:p>
    <w:p w:rsidR="00636E3D" w:rsidRPr="007E7CCF" w:rsidRDefault="00636E3D" w:rsidP="00BD7C05">
      <w:pPr>
        <w:numPr>
          <w:ilvl w:val="1"/>
          <w:numId w:val="40"/>
        </w:numPr>
        <w:rPr>
          <w:lang w:val="en-US"/>
        </w:rPr>
      </w:pPr>
      <w:r w:rsidRPr="007E7CCF">
        <w:rPr>
          <w:lang w:val="en-US"/>
        </w:rPr>
        <w:t>construction sequence</w:t>
      </w:r>
    </w:p>
    <w:p w:rsidR="00636E3D" w:rsidRPr="007E7CCF" w:rsidRDefault="00636E3D" w:rsidP="00BD7C05">
      <w:pPr>
        <w:numPr>
          <w:ilvl w:val="1"/>
          <w:numId w:val="40"/>
        </w:numPr>
        <w:rPr>
          <w:lang w:val="en-US"/>
        </w:rPr>
      </w:pPr>
      <w:r w:rsidRPr="007E7CCF">
        <w:rPr>
          <w:lang w:val="en-US"/>
        </w:rPr>
        <w:t>tank capacities</w:t>
      </w:r>
    </w:p>
    <w:p w:rsidR="00636E3D" w:rsidRPr="007E7CCF" w:rsidRDefault="00636E3D" w:rsidP="00BD7C05">
      <w:pPr>
        <w:numPr>
          <w:ilvl w:val="1"/>
          <w:numId w:val="40"/>
        </w:numPr>
        <w:rPr>
          <w:lang w:val="en-US"/>
        </w:rPr>
      </w:pPr>
      <w:r w:rsidRPr="007E7CCF">
        <w:rPr>
          <w:lang w:val="en-US"/>
        </w:rPr>
        <w:t>hydrostatic information</w:t>
      </w:r>
    </w:p>
    <w:p w:rsidR="00636E3D" w:rsidRPr="007E7CCF" w:rsidRDefault="00636E3D" w:rsidP="00BD7C05">
      <w:pPr>
        <w:numPr>
          <w:ilvl w:val="1"/>
          <w:numId w:val="40"/>
        </w:numPr>
        <w:rPr>
          <w:lang w:val="en-US"/>
        </w:rPr>
      </w:pPr>
      <w:r w:rsidRPr="007E7CCF">
        <w:rPr>
          <w:lang w:val="en-US"/>
        </w:rPr>
        <w:t>layout</w:t>
      </w:r>
    </w:p>
    <w:p w:rsidR="00636E3D" w:rsidRPr="007E7CCF" w:rsidRDefault="00636E3D" w:rsidP="001917DF">
      <w:pPr>
        <w:rPr>
          <w:b/>
          <w:lang w:val="en-US"/>
        </w:rPr>
      </w:pPr>
    </w:p>
    <w:p w:rsidR="00636E3D" w:rsidRPr="007E7CCF" w:rsidRDefault="00636E3D" w:rsidP="00BD7C05">
      <w:pPr>
        <w:numPr>
          <w:ilvl w:val="0"/>
          <w:numId w:val="40"/>
        </w:numPr>
        <w:rPr>
          <w:lang w:val="en-US"/>
        </w:rPr>
      </w:pPr>
      <w:r w:rsidRPr="007E7CCF">
        <w:rPr>
          <w:lang w:val="en-US"/>
        </w:rPr>
        <w:t>What is the minimum number of transverse bulkheads required for a vessel with machinery aft?</w:t>
      </w:r>
    </w:p>
    <w:p w:rsidR="00636E3D" w:rsidRPr="007E7CCF" w:rsidRDefault="00636E3D" w:rsidP="00BD7C05">
      <w:pPr>
        <w:numPr>
          <w:ilvl w:val="1"/>
          <w:numId w:val="40"/>
        </w:numPr>
        <w:rPr>
          <w:lang w:val="en-US"/>
        </w:rPr>
      </w:pPr>
      <w:r w:rsidRPr="007E7CCF">
        <w:t>Three</w:t>
      </w:r>
    </w:p>
    <w:p w:rsidR="00636E3D" w:rsidRPr="007E7CCF" w:rsidRDefault="00636E3D" w:rsidP="00BD7C05">
      <w:pPr>
        <w:numPr>
          <w:ilvl w:val="1"/>
          <w:numId w:val="40"/>
        </w:numPr>
      </w:pPr>
      <w:r w:rsidRPr="007E7CCF">
        <w:rPr>
          <w:lang w:val="en-US"/>
        </w:rPr>
        <w:t xml:space="preserve">Four </w:t>
      </w:r>
    </w:p>
    <w:p w:rsidR="00636E3D" w:rsidRPr="007E7CCF" w:rsidRDefault="00636E3D" w:rsidP="00BD7C05">
      <w:pPr>
        <w:numPr>
          <w:ilvl w:val="1"/>
          <w:numId w:val="40"/>
        </w:numPr>
      </w:pPr>
      <w:r w:rsidRPr="007E7CCF">
        <w:t>Five</w:t>
      </w:r>
    </w:p>
    <w:p w:rsidR="00636E3D" w:rsidRPr="007E7CCF" w:rsidRDefault="00636E3D" w:rsidP="00BD7C05">
      <w:pPr>
        <w:numPr>
          <w:ilvl w:val="1"/>
          <w:numId w:val="40"/>
        </w:numPr>
      </w:pPr>
      <w:r w:rsidRPr="007E7CCF">
        <w:t>Six</w:t>
      </w:r>
    </w:p>
    <w:p w:rsidR="00636E3D" w:rsidRPr="007E7CCF" w:rsidRDefault="00636E3D" w:rsidP="001917DF"/>
    <w:p w:rsidR="00636E3D" w:rsidRPr="007E7CCF" w:rsidRDefault="00636E3D" w:rsidP="00BD7C05">
      <w:pPr>
        <w:numPr>
          <w:ilvl w:val="0"/>
          <w:numId w:val="40"/>
        </w:numPr>
        <w:rPr>
          <w:lang w:val="en-US"/>
        </w:rPr>
      </w:pPr>
      <w:r w:rsidRPr="007E7CCF">
        <w:rPr>
          <w:lang w:val="en-US"/>
        </w:rPr>
        <w:t>An excessive pressure drop across a lube oil strainer could indicate:</w:t>
      </w:r>
    </w:p>
    <w:p w:rsidR="00636E3D" w:rsidRPr="007E7CCF" w:rsidRDefault="00636E3D" w:rsidP="00BD7C05">
      <w:pPr>
        <w:numPr>
          <w:ilvl w:val="1"/>
          <w:numId w:val="40"/>
        </w:numPr>
        <w:rPr>
          <w:lang w:val="en-US"/>
        </w:rPr>
      </w:pPr>
      <w:r w:rsidRPr="007E7CCF">
        <w:rPr>
          <w:lang w:val="en-US"/>
        </w:rPr>
        <w:t>That the strainer needs cleaning.</w:t>
      </w:r>
    </w:p>
    <w:p w:rsidR="00636E3D" w:rsidRPr="007E7CCF" w:rsidRDefault="00636E3D" w:rsidP="00BD7C05">
      <w:pPr>
        <w:numPr>
          <w:ilvl w:val="1"/>
          <w:numId w:val="40"/>
        </w:numPr>
        <w:rPr>
          <w:lang w:val="en-US"/>
        </w:rPr>
      </w:pPr>
      <w:r w:rsidRPr="007E7CCF">
        <w:rPr>
          <w:lang w:val="en-US"/>
        </w:rPr>
        <w:t>That the relief valve is stuck open.</w:t>
      </w:r>
    </w:p>
    <w:p w:rsidR="00636E3D" w:rsidRPr="007E7CCF" w:rsidRDefault="00636E3D" w:rsidP="00BD7C05">
      <w:pPr>
        <w:numPr>
          <w:ilvl w:val="1"/>
          <w:numId w:val="40"/>
        </w:numPr>
        <w:rPr>
          <w:lang w:val="en-US"/>
        </w:rPr>
      </w:pPr>
      <w:r w:rsidRPr="007E7CCF">
        <w:rPr>
          <w:lang w:val="en-US"/>
        </w:rPr>
        <w:t>That the strainer is OK.</w:t>
      </w:r>
    </w:p>
    <w:p w:rsidR="00636E3D" w:rsidRPr="007E7CCF" w:rsidRDefault="00636E3D" w:rsidP="00BD7C05">
      <w:pPr>
        <w:numPr>
          <w:ilvl w:val="1"/>
          <w:numId w:val="40"/>
        </w:numPr>
        <w:rPr>
          <w:lang w:val="en-US"/>
        </w:rPr>
      </w:pPr>
      <w:r w:rsidRPr="007E7CCF">
        <w:rPr>
          <w:lang w:val="en-US"/>
        </w:rPr>
        <w:t>Any of the above.</w:t>
      </w:r>
    </w:p>
    <w:p w:rsidR="00636E3D" w:rsidRPr="007E7CCF" w:rsidRDefault="00636E3D" w:rsidP="001917DF">
      <w:pPr>
        <w:rPr>
          <w:lang w:val="en-US"/>
        </w:rPr>
      </w:pPr>
    </w:p>
    <w:p w:rsidR="00636E3D" w:rsidRPr="007E7CCF" w:rsidRDefault="00636E3D" w:rsidP="00BD7C05">
      <w:pPr>
        <w:numPr>
          <w:ilvl w:val="0"/>
          <w:numId w:val="40"/>
        </w:numPr>
        <w:rPr>
          <w:lang w:val="en-US"/>
        </w:rPr>
      </w:pPr>
      <w:r w:rsidRPr="007E7CCF">
        <w:rPr>
          <w:lang w:val="en-US"/>
        </w:rPr>
        <w:t>Water is best removed from lubricating oil by:</w:t>
      </w:r>
    </w:p>
    <w:p w:rsidR="00636E3D" w:rsidRPr="007E7CCF" w:rsidRDefault="00636E3D" w:rsidP="00BD7C05">
      <w:pPr>
        <w:numPr>
          <w:ilvl w:val="1"/>
          <w:numId w:val="40"/>
        </w:numPr>
        <w:rPr>
          <w:lang w:val="en-US"/>
        </w:rPr>
      </w:pPr>
      <w:r w:rsidRPr="007E7CCF">
        <w:rPr>
          <w:lang w:val="en-US"/>
        </w:rPr>
        <w:t>Silica gel cartridges.</w:t>
      </w:r>
    </w:p>
    <w:p w:rsidR="00636E3D" w:rsidRPr="007E7CCF" w:rsidRDefault="00636E3D" w:rsidP="00BD7C05">
      <w:pPr>
        <w:numPr>
          <w:ilvl w:val="1"/>
          <w:numId w:val="40"/>
        </w:numPr>
        <w:rPr>
          <w:lang w:val="en-US"/>
        </w:rPr>
      </w:pPr>
      <w:r w:rsidRPr="007E7CCF">
        <w:rPr>
          <w:lang w:val="en-US"/>
        </w:rPr>
        <w:t>Pressure filter.</w:t>
      </w:r>
    </w:p>
    <w:p w:rsidR="00636E3D" w:rsidRPr="007E7CCF" w:rsidRDefault="00636E3D" w:rsidP="00BD7C05">
      <w:pPr>
        <w:numPr>
          <w:ilvl w:val="1"/>
          <w:numId w:val="40"/>
        </w:numPr>
        <w:rPr>
          <w:lang w:val="en-US"/>
        </w:rPr>
      </w:pPr>
      <w:r w:rsidRPr="007E7CCF">
        <w:rPr>
          <w:lang w:val="en-US"/>
        </w:rPr>
        <w:t>Paper filter.</w:t>
      </w:r>
    </w:p>
    <w:p w:rsidR="00636E3D" w:rsidRPr="007E7CCF" w:rsidRDefault="00636E3D" w:rsidP="00BD7C05">
      <w:pPr>
        <w:numPr>
          <w:ilvl w:val="1"/>
          <w:numId w:val="40"/>
        </w:numPr>
        <w:rPr>
          <w:lang w:val="en-US"/>
        </w:rPr>
      </w:pPr>
      <w:r w:rsidRPr="007E7CCF">
        <w:rPr>
          <w:lang w:val="en-US"/>
        </w:rPr>
        <w:t>Centrifugal separator.</w:t>
      </w:r>
    </w:p>
    <w:p w:rsidR="00636E3D" w:rsidRPr="007E7CCF" w:rsidRDefault="00636E3D" w:rsidP="001917DF">
      <w:pPr>
        <w:rPr>
          <w:lang w:val="en-US"/>
        </w:rPr>
      </w:pPr>
    </w:p>
    <w:p w:rsidR="00636E3D" w:rsidRPr="007E7CCF" w:rsidRDefault="00636E3D" w:rsidP="00BD7C05">
      <w:pPr>
        <w:numPr>
          <w:ilvl w:val="0"/>
          <w:numId w:val="40"/>
        </w:numPr>
        <w:rPr>
          <w:lang w:val="en-US"/>
        </w:rPr>
      </w:pPr>
      <w:r w:rsidRPr="007E7CCF">
        <w:rPr>
          <w:lang w:val="en-US"/>
        </w:rPr>
        <w:t>What action indicates that lube oil has been diluted by fuel oil?</w:t>
      </w:r>
    </w:p>
    <w:p w:rsidR="00636E3D" w:rsidRPr="007E7CCF" w:rsidRDefault="00636E3D" w:rsidP="00BD7C05">
      <w:pPr>
        <w:numPr>
          <w:ilvl w:val="1"/>
          <w:numId w:val="40"/>
        </w:numPr>
        <w:rPr>
          <w:lang w:val="en-US"/>
        </w:rPr>
      </w:pPr>
      <w:r w:rsidRPr="007E7CCF">
        <w:rPr>
          <w:lang w:val="en-US"/>
        </w:rPr>
        <w:t>A change in the viscosity of the mixture.</w:t>
      </w:r>
    </w:p>
    <w:p w:rsidR="00636E3D" w:rsidRPr="007E7CCF" w:rsidRDefault="00636E3D" w:rsidP="00BD7C05">
      <w:pPr>
        <w:numPr>
          <w:ilvl w:val="1"/>
          <w:numId w:val="40"/>
        </w:numPr>
        <w:rPr>
          <w:lang w:val="en-US"/>
        </w:rPr>
      </w:pPr>
      <w:r w:rsidRPr="007E7CCF">
        <w:rPr>
          <w:lang w:val="en-US"/>
        </w:rPr>
        <w:t>Lube oil discharging from the waste water outlet of the lube oil purifier.</w:t>
      </w:r>
    </w:p>
    <w:p w:rsidR="00636E3D" w:rsidRPr="007E7CCF" w:rsidRDefault="00636E3D" w:rsidP="00BD7C05">
      <w:pPr>
        <w:numPr>
          <w:ilvl w:val="1"/>
          <w:numId w:val="40"/>
        </w:numPr>
        <w:rPr>
          <w:lang w:val="en-US"/>
        </w:rPr>
      </w:pPr>
      <w:r w:rsidRPr="007E7CCF">
        <w:rPr>
          <w:lang w:val="en-US"/>
        </w:rPr>
        <w:t>Water discharging from the waste water outlet of the lube oil purifier.</w:t>
      </w:r>
    </w:p>
    <w:p w:rsidR="00636E3D" w:rsidRPr="007E7CCF" w:rsidRDefault="00636E3D" w:rsidP="00BD7C05">
      <w:pPr>
        <w:numPr>
          <w:ilvl w:val="1"/>
          <w:numId w:val="40"/>
        </w:numPr>
        <w:rPr>
          <w:lang w:val="en-US"/>
        </w:rPr>
      </w:pPr>
      <w:r w:rsidRPr="007E7CCF">
        <w:rPr>
          <w:lang w:val="en-US"/>
        </w:rPr>
        <w:t>A change in the lube oil pressure.</w:t>
      </w:r>
    </w:p>
    <w:p w:rsidR="00636E3D" w:rsidRPr="007E7CCF" w:rsidRDefault="00636E3D" w:rsidP="001917DF">
      <w:pPr>
        <w:rPr>
          <w:lang w:val="en-US"/>
        </w:rPr>
      </w:pPr>
    </w:p>
    <w:p w:rsidR="00636E3D" w:rsidRPr="007E7CCF" w:rsidRDefault="00636E3D" w:rsidP="00BD7C05">
      <w:pPr>
        <w:numPr>
          <w:ilvl w:val="0"/>
          <w:numId w:val="40"/>
        </w:numPr>
        <w:rPr>
          <w:lang w:val="en-US"/>
        </w:rPr>
      </w:pPr>
      <w:r w:rsidRPr="007E7CCF">
        <w:rPr>
          <w:lang w:val="en-US"/>
        </w:rPr>
        <w:t>What can happen with lub oil cooled piston if you stop the lub. oil pump immediately after You stop the engine?</w:t>
      </w:r>
    </w:p>
    <w:p w:rsidR="00636E3D" w:rsidRPr="007E7CCF" w:rsidRDefault="00636E3D" w:rsidP="00BD7C05">
      <w:pPr>
        <w:numPr>
          <w:ilvl w:val="1"/>
          <w:numId w:val="40"/>
        </w:numPr>
        <w:rPr>
          <w:lang w:val="en-US"/>
        </w:rPr>
      </w:pPr>
      <w:r w:rsidRPr="007E7CCF">
        <w:rPr>
          <w:lang w:val="en-US"/>
        </w:rPr>
        <w:t>Nothing happens.</w:t>
      </w:r>
    </w:p>
    <w:p w:rsidR="00636E3D" w:rsidRPr="007E7CCF" w:rsidRDefault="00636E3D" w:rsidP="00BD7C05">
      <w:pPr>
        <w:numPr>
          <w:ilvl w:val="1"/>
          <w:numId w:val="40"/>
        </w:numPr>
        <w:rPr>
          <w:lang w:val="en-US"/>
        </w:rPr>
      </w:pPr>
      <w:r w:rsidRPr="007E7CCF">
        <w:rPr>
          <w:lang w:val="en-US"/>
        </w:rPr>
        <w:t>The oil flashpoint will be changed.</w:t>
      </w:r>
    </w:p>
    <w:p w:rsidR="00636E3D" w:rsidRPr="007E7CCF" w:rsidRDefault="00636E3D" w:rsidP="00BD7C05">
      <w:pPr>
        <w:numPr>
          <w:ilvl w:val="1"/>
          <w:numId w:val="40"/>
        </w:numPr>
        <w:rPr>
          <w:lang w:val="en-US"/>
        </w:rPr>
      </w:pPr>
      <w:r w:rsidRPr="007E7CCF">
        <w:rPr>
          <w:lang w:val="en-US"/>
        </w:rPr>
        <w:t>You save the oil sealings in the piston.</w:t>
      </w:r>
    </w:p>
    <w:p w:rsidR="00636E3D" w:rsidRPr="007E7CCF" w:rsidRDefault="00636E3D" w:rsidP="00BD7C05">
      <w:pPr>
        <w:numPr>
          <w:ilvl w:val="1"/>
          <w:numId w:val="40"/>
        </w:numPr>
        <w:rPr>
          <w:lang w:val="en-US"/>
        </w:rPr>
      </w:pPr>
      <w:r w:rsidRPr="007E7CCF">
        <w:rPr>
          <w:lang w:val="en-US"/>
        </w:rPr>
        <w:t>Overheating of the piston, and oil coke deposits in the cooling chambers.</w:t>
      </w:r>
    </w:p>
    <w:p w:rsidR="00636E3D" w:rsidRPr="007E7CCF" w:rsidRDefault="00636E3D" w:rsidP="001917DF">
      <w:pPr>
        <w:rPr>
          <w:lang w:val="en-US"/>
        </w:rPr>
      </w:pPr>
    </w:p>
    <w:p w:rsidR="00636E3D" w:rsidRPr="007E7CCF" w:rsidRDefault="00636E3D" w:rsidP="00BD7C05">
      <w:pPr>
        <w:numPr>
          <w:ilvl w:val="0"/>
          <w:numId w:val="40"/>
        </w:numPr>
        <w:rPr>
          <w:lang w:val="en-US"/>
        </w:rPr>
      </w:pPr>
      <w:r w:rsidRPr="007E7CCF">
        <w:rPr>
          <w:lang w:val="en-US"/>
        </w:rPr>
        <w:t>You have checked the oil viscosity in an auxiliary engine with the viscosity test kit. The result shows that the viscosity is high. What will You do?</w:t>
      </w:r>
    </w:p>
    <w:p w:rsidR="00636E3D" w:rsidRPr="007E7CCF" w:rsidRDefault="00636E3D" w:rsidP="00BD7C05">
      <w:pPr>
        <w:numPr>
          <w:ilvl w:val="1"/>
          <w:numId w:val="40"/>
        </w:numPr>
        <w:rPr>
          <w:lang w:val="en-US"/>
        </w:rPr>
      </w:pPr>
      <w:r w:rsidRPr="007E7CCF">
        <w:rPr>
          <w:lang w:val="en-US"/>
        </w:rPr>
        <w:t>Increase the cooling water temperature for the oil.</w:t>
      </w:r>
    </w:p>
    <w:p w:rsidR="00636E3D" w:rsidRPr="007E7CCF" w:rsidRDefault="00636E3D" w:rsidP="00BD7C05">
      <w:pPr>
        <w:numPr>
          <w:ilvl w:val="1"/>
          <w:numId w:val="40"/>
        </w:numPr>
        <w:rPr>
          <w:lang w:val="en-US"/>
        </w:rPr>
      </w:pPr>
      <w:r w:rsidRPr="007E7CCF">
        <w:rPr>
          <w:lang w:val="en-US"/>
        </w:rPr>
        <w:t>Increase the lub oil pressure.</w:t>
      </w:r>
    </w:p>
    <w:p w:rsidR="00636E3D" w:rsidRPr="007E7CCF" w:rsidRDefault="00636E3D" w:rsidP="00BD7C05">
      <w:pPr>
        <w:numPr>
          <w:ilvl w:val="1"/>
          <w:numId w:val="40"/>
        </w:numPr>
        <w:rPr>
          <w:lang w:val="en-US"/>
        </w:rPr>
      </w:pPr>
      <w:r w:rsidRPr="007E7CCF">
        <w:rPr>
          <w:lang w:val="en-US"/>
        </w:rPr>
        <w:t>Clean the system and change the oil.</w:t>
      </w:r>
    </w:p>
    <w:p w:rsidR="00636E3D" w:rsidRPr="007E7CCF" w:rsidRDefault="00636E3D" w:rsidP="00BD7C05">
      <w:pPr>
        <w:numPr>
          <w:ilvl w:val="1"/>
          <w:numId w:val="40"/>
        </w:numPr>
        <w:rPr>
          <w:lang w:val="en-US"/>
        </w:rPr>
      </w:pPr>
      <w:r w:rsidRPr="007E7CCF">
        <w:rPr>
          <w:lang w:val="en-US"/>
        </w:rPr>
        <w:t>Decrease the cooling water temperature for the oil.</w:t>
      </w:r>
    </w:p>
    <w:p w:rsidR="00636E3D" w:rsidRPr="007E7CCF" w:rsidRDefault="00636E3D" w:rsidP="001917DF">
      <w:pPr>
        <w:rPr>
          <w:lang w:val="en-US"/>
        </w:rPr>
      </w:pPr>
    </w:p>
    <w:p w:rsidR="00636E3D" w:rsidRPr="007E7CCF" w:rsidRDefault="00636E3D" w:rsidP="00BD7C05">
      <w:pPr>
        <w:numPr>
          <w:ilvl w:val="0"/>
          <w:numId w:val="40"/>
        </w:numPr>
        <w:rPr>
          <w:lang w:val="en-US"/>
        </w:rPr>
      </w:pPr>
      <w:r w:rsidRPr="007E7CCF">
        <w:rPr>
          <w:lang w:val="en-US"/>
        </w:rPr>
        <w:t>Which of the following is not a "</w:t>
      </w:r>
      <w:r w:rsidRPr="007E7CCF">
        <w:rPr>
          <w:b/>
          <w:bCs/>
          <w:lang w:val="en-US"/>
        </w:rPr>
        <w:t>Special Area</w:t>
      </w:r>
      <w:r w:rsidRPr="007E7CCF">
        <w:rPr>
          <w:lang w:val="en-US"/>
        </w:rPr>
        <w:t>" according to MARPOL Regulation 10?</w:t>
      </w:r>
    </w:p>
    <w:p w:rsidR="00636E3D" w:rsidRPr="007E7CCF" w:rsidRDefault="00636E3D" w:rsidP="00BD7C05">
      <w:pPr>
        <w:numPr>
          <w:ilvl w:val="1"/>
          <w:numId w:val="40"/>
        </w:numPr>
        <w:rPr>
          <w:lang w:val="en-US"/>
        </w:rPr>
      </w:pPr>
      <w:r w:rsidRPr="007E7CCF">
        <w:rPr>
          <w:lang w:val="en-US"/>
        </w:rPr>
        <w:t>Mediterranean Sea area including the Black Sea</w:t>
      </w:r>
    </w:p>
    <w:p w:rsidR="00636E3D" w:rsidRPr="007E7CCF" w:rsidRDefault="00636E3D" w:rsidP="00BD7C05">
      <w:pPr>
        <w:numPr>
          <w:ilvl w:val="1"/>
          <w:numId w:val="40"/>
        </w:numPr>
        <w:rPr>
          <w:lang w:val="en-US"/>
        </w:rPr>
      </w:pPr>
      <w:r w:rsidRPr="007E7CCF">
        <w:rPr>
          <w:lang w:val="en-US"/>
        </w:rPr>
        <w:t>Baltic Sea area</w:t>
      </w:r>
    </w:p>
    <w:p w:rsidR="00636E3D" w:rsidRPr="007E7CCF" w:rsidRDefault="00636E3D" w:rsidP="00BD7C05">
      <w:pPr>
        <w:numPr>
          <w:ilvl w:val="1"/>
          <w:numId w:val="40"/>
        </w:numPr>
        <w:rPr>
          <w:lang w:val="en-US"/>
        </w:rPr>
      </w:pPr>
      <w:r w:rsidRPr="007E7CCF">
        <w:rPr>
          <w:lang w:val="en-US"/>
        </w:rPr>
        <w:t>Red Sea area</w:t>
      </w:r>
    </w:p>
    <w:p w:rsidR="00636E3D" w:rsidRPr="007E7CCF" w:rsidRDefault="00636E3D" w:rsidP="00BD7C05">
      <w:pPr>
        <w:numPr>
          <w:ilvl w:val="1"/>
          <w:numId w:val="40"/>
        </w:numPr>
        <w:rPr>
          <w:lang w:val="en-US"/>
        </w:rPr>
      </w:pPr>
      <w:r w:rsidRPr="007E7CCF">
        <w:rPr>
          <w:lang w:val="en-US"/>
        </w:rPr>
        <w:t>Caribbean Sea area</w:t>
      </w:r>
    </w:p>
    <w:p w:rsidR="00636E3D" w:rsidRPr="007E7CCF" w:rsidRDefault="00636E3D" w:rsidP="001917DF">
      <w:pPr>
        <w:rPr>
          <w:lang w:val="en-US"/>
        </w:rPr>
      </w:pPr>
    </w:p>
    <w:p w:rsidR="00636E3D" w:rsidRPr="007E7CCF" w:rsidRDefault="00636E3D" w:rsidP="00BD7C05">
      <w:pPr>
        <w:numPr>
          <w:ilvl w:val="0"/>
          <w:numId w:val="40"/>
        </w:numPr>
        <w:rPr>
          <w:lang w:val="en-US"/>
        </w:rPr>
      </w:pPr>
      <w:r w:rsidRPr="007E7CCF">
        <w:rPr>
          <w:lang w:val="en-US"/>
        </w:rPr>
        <w:t>What rules and regulations are regulating the watch keeping routines in the engine room?</w:t>
      </w:r>
    </w:p>
    <w:p w:rsidR="00636E3D" w:rsidRPr="007E7CCF" w:rsidRDefault="00636E3D" w:rsidP="00BD7C05">
      <w:pPr>
        <w:numPr>
          <w:ilvl w:val="1"/>
          <w:numId w:val="40"/>
        </w:numPr>
        <w:rPr>
          <w:lang w:val="en-US"/>
        </w:rPr>
      </w:pPr>
      <w:r w:rsidRPr="007E7CCF">
        <w:rPr>
          <w:lang w:val="en-US"/>
        </w:rPr>
        <w:t>Both STCW and Class rules</w:t>
      </w:r>
    </w:p>
    <w:p w:rsidR="00636E3D" w:rsidRPr="007E7CCF" w:rsidRDefault="00636E3D" w:rsidP="00BD7C05">
      <w:pPr>
        <w:numPr>
          <w:ilvl w:val="1"/>
          <w:numId w:val="40"/>
        </w:numPr>
        <w:rPr>
          <w:lang w:val="en-US"/>
        </w:rPr>
      </w:pPr>
      <w:r w:rsidRPr="007E7CCF">
        <w:rPr>
          <w:lang w:val="en-US"/>
        </w:rPr>
        <w:t>International Standard for Training and Watch keeping (STCW)</w:t>
      </w:r>
    </w:p>
    <w:p w:rsidR="00636E3D" w:rsidRPr="007E7CCF" w:rsidRDefault="00636E3D" w:rsidP="00BD7C05">
      <w:pPr>
        <w:numPr>
          <w:ilvl w:val="1"/>
          <w:numId w:val="40"/>
        </w:numPr>
        <w:rPr>
          <w:lang w:val="en-US"/>
        </w:rPr>
      </w:pPr>
      <w:r w:rsidRPr="007E7CCF">
        <w:rPr>
          <w:lang w:val="en-US"/>
        </w:rPr>
        <w:t>Class Rules</w:t>
      </w:r>
    </w:p>
    <w:p w:rsidR="00636E3D" w:rsidRDefault="00636E3D" w:rsidP="00BD7C05">
      <w:pPr>
        <w:numPr>
          <w:ilvl w:val="1"/>
          <w:numId w:val="40"/>
        </w:numPr>
        <w:rPr>
          <w:lang w:val="en-US"/>
        </w:rPr>
      </w:pPr>
      <w:r w:rsidRPr="007E7CCF">
        <w:rPr>
          <w:lang w:val="en-US"/>
        </w:rPr>
        <w:t>SOLAS</w:t>
      </w:r>
    </w:p>
    <w:p w:rsidR="00636E3D" w:rsidRPr="007E7CCF" w:rsidRDefault="00636E3D" w:rsidP="001917DF">
      <w:pPr>
        <w:ind w:left="1440"/>
        <w:rPr>
          <w:lang w:val="en-US"/>
        </w:rPr>
      </w:pPr>
    </w:p>
    <w:p w:rsidR="00636E3D" w:rsidRPr="003361A7" w:rsidRDefault="00636E3D" w:rsidP="001917DF">
      <w:pPr>
        <w:rPr>
          <w:b/>
          <w:i/>
          <w:lang w:val="en-US"/>
        </w:rPr>
      </w:pPr>
    </w:p>
    <w:p w:rsidR="00636E3D" w:rsidRDefault="00636E3D" w:rsidP="001917DF">
      <w:pPr>
        <w:rPr>
          <w:b/>
          <w:i/>
          <w:lang w:val="en-US"/>
        </w:rPr>
      </w:pPr>
      <w:r>
        <w:rPr>
          <w:b/>
          <w:i/>
          <w:lang w:val="en-US"/>
        </w:rPr>
        <w:t>4. Translate the following sentences</w:t>
      </w:r>
      <w:r w:rsidRPr="00673354">
        <w:rPr>
          <w:b/>
          <w:i/>
          <w:lang w:val="en-US"/>
        </w:rPr>
        <w:t xml:space="preserve"> </w:t>
      </w:r>
      <w:r>
        <w:rPr>
          <w:b/>
          <w:i/>
          <w:lang w:val="en-US"/>
        </w:rPr>
        <w:t xml:space="preserve">and explain the grammar rules which you used </w:t>
      </w:r>
      <w:r w:rsidRPr="00673354">
        <w:rPr>
          <w:b/>
          <w:i/>
          <w:lang w:val="en-US"/>
        </w:rPr>
        <w:t>(</w:t>
      </w:r>
      <w:r>
        <w:rPr>
          <w:b/>
          <w:i/>
          <w:lang w:val="en-US"/>
        </w:rPr>
        <w:t>topic “Repairs”):</w:t>
      </w:r>
    </w:p>
    <w:p w:rsidR="00636E3D" w:rsidRDefault="00636E3D" w:rsidP="001917DF">
      <w:pPr>
        <w:rPr>
          <w:b/>
          <w:i/>
          <w:lang w:val="en-US"/>
        </w:rPr>
      </w:pPr>
    </w:p>
    <w:p w:rsidR="00636E3D" w:rsidRPr="00D96F0A" w:rsidRDefault="00636E3D" w:rsidP="00BD7C05">
      <w:pPr>
        <w:pStyle w:val="ListParagraph"/>
        <w:numPr>
          <w:ilvl w:val="0"/>
          <w:numId w:val="39"/>
        </w:numPr>
      </w:pPr>
      <w:r>
        <w:t>Ремонт</w:t>
      </w:r>
      <w:r w:rsidRPr="00D96F0A">
        <w:t xml:space="preserve"> </w:t>
      </w:r>
      <w:r>
        <w:t>судна</w:t>
      </w:r>
      <w:r w:rsidRPr="00D96F0A">
        <w:t xml:space="preserve"> </w:t>
      </w:r>
      <w:r>
        <w:t>должен</w:t>
      </w:r>
      <w:r w:rsidRPr="00D96F0A">
        <w:t xml:space="preserve"> </w:t>
      </w:r>
      <w:r>
        <w:t>выполняться</w:t>
      </w:r>
      <w:r w:rsidRPr="00D96F0A">
        <w:t xml:space="preserve"> </w:t>
      </w:r>
      <w:r>
        <w:t>в</w:t>
      </w:r>
      <w:r w:rsidRPr="00D96F0A">
        <w:t xml:space="preserve"> </w:t>
      </w:r>
      <w:r>
        <w:t>соответствии</w:t>
      </w:r>
      <w:r w:rsidRPr="00D96F0A">
        <w:t xml:space="preserve"> </w:t>
      </w:r>
      <w:r>
        <w:t>с</w:t>
      </w:r>
      <w:r w:rsidRPr="00D96F0A">
        <w:t xml:space="preserve"> </w:t>
      </w:r>
      <w:r>
        <w:t>технической</w:t>
      </w:r>
      <w:r w:rsidRPr="00D96F0A">
        <w:t xml:space="preserve"> </w:t>
      </w:r>
      <w:r>
        <w:t>документацией</w:t>
      </w:r>
      <w:r w:rsidRPr="00D96F0A">
        <w:t>.</w:t>
      </w:r>
    </w:p>
    <w:p w:rsidR="00636E3D" w:rsidRDefault="00636E3D" w:rsidP="00BD7C05">
      <w:pPr>
        <w:pStyle w:val="ListParagraph"/>
        <w:numPr>
          <w:ilvl w:val="0"/>
          <w:numId w:val="39"/>
        </w:numPr>
      </w:pPr>
      <w:r>
        <w:t>Стоимость</w:t>
      </w:r>
      <w:r w:rsidRPr="00D96F0A">
        <w:t xml:space="preserve"> </w:t>
      </w:r>
      <w:r>
        <w:t>дополнительных</w:t>
      </w:r>
      <w:r w:rsidRPr="00D96F0A">
        <w:t xml:space="preserve"> </w:t>
      </w:r>
      <w:r>
        <w:t>работ</w:t>
      </w:r>
      <w:r w:rsidRPr="00D96F0A">
        <w:t xml:space="preserve"> </w:t>
      </w:r>
      <w:r>
        <w:t>должна</w:t>
      </w:r>
      <w:r w:rsidRPr="00D96F0A">
        <w:t xml:space="preserve"> </w:t>
      </w:r>
      <w:r>
        <w:t>быть</w:t>
      </w:r>
      <w:r w:rsidRPr="00D96F0A">
        <w:t xml:space="preserve"> </w:t>
      </w:r>
      <w:r>
        <w:t>взаимно согласована.</w:t>
      </w:r>
    </w:p>
    <w:p w:rsidR="00636E3D" w:rsidRDefault="00636E3D" w:rsidP="00BD7C05">
      <w:pPr>
        <w:pStyle w:val="ListParagraph"/>
        <w:numPr>
          <w:ilvl w:val="0"/>
          <w:numId w:val="39"/>
        </w:numPr>
      </w:pPr>
      <w:r>
        <w:t>Если подрядчик не сможет выполнить ремонт в срок, он обязан заплатить владельцу штраф.</w:t>
      </w:r>
    </w:p>
    <w:p w:rsidR="00636E3D" w:rsidRDefault="00636E3D" w:rsidP="00BD7C05">
      <w:pPr>
        <w:pStyle w:val="ListParagraph"/>
        <w:numPr>
          <w:ilvl w:val="0"/>
          <w:numId w:val="39"/>
        </w:numPr>
      </w:pPr>
      <w:r>
        <w:t>Замените новой наружную обшивку.</w:t>
      </w:r>
    </w:p>
    <w:p w:rsidR="00636E3D" w:rsidRDefault="00636E3D" w:rsidP="00BD7C05">
      <w:pPr>
        <w:pStyle w:val="ListParagraph"/>
        <w:numPr>
          <w:ilvl w:val="0"/>
          <w:numId w:val="39"/>
        </w:numPr>
      </w:pPr>
      <w:r>
        <w:t>Заменяемые части должны быть поставлены верфью.</w:t>
      </w:r>
    </w:p>
    <w:p w:rsidR="00636E3D" w:rsidRDefault="00636E3D" w:rsidP="00BD7C05">
      <w:pPr>
        <w:pStyle w:val="ListParagraph"/>
        <w:numPr>
          <w:ilvl w:val="0"/>
          <w:numId w:val="39"/>
        </w:numPr>
      </w:pPr>
      <w:r>
        <w:t>Вся работа, выполненная в сухом доке, должна быть предъявлена Регистру для осмотра.</w:t>
      </w:r>
    </w:p>
    <w:p w:rsidR="00636E3D" w:rsidRDefault="00636E3D" w:rsidP="001917DF">
      <w:pPr>
        <w:pStyle w:val="ListParagraph"/>
      </w:pPr>
    </w:p>
    <w:p w:rsidR="00636E3D" w:rsidRPr="001917DF" w:rsidRDefault="00636E3D" w:rsidP="001917DF">
      <w:pPr>
        <w:rPr>
          <w:b/>
          <w:i/>
        </w:rPr>
      </w:pPr>
    </w:p>
    <w:p w:rsidR="00636E3D" w:rsidRPr="001917DF" w:rsidRDefault="00636E3D" w:rsidP="001917DF">
      <w:pPr>
        <w:rPr>
          <w:b/>
          <w:i/>
        </w:rPr>
      </w:pPr>
    </w:p>
    <w:p w:rsidR="00636E3D" w:rsidRPr="00292818" w:rsidRDefault="00636E3D" w:rsidP="001917DF"/>
    <w:p w:rsidR="00636E3D" w:rsidRDefault="00636E3D" w:rsidP="001917DF">
      <w:pPr>
        <w:rPr>
          <w:lang w:val="uk-UA"/>
        </w:rPr>
      </w:pPr>
    </w:p>
    <w:p w:rsidR="00636E3D" w:rsidRDefault="00636E3D" w:rsidP="001917DF">
      <w:pPr>
        <w:rPr>
          <w:lang w:val="uk-UA"/>
        </w:rPr>
      </w:pPr>
    </w:p>
    <w:p w:rsidR="00636E3D" w:rsidRPr="00C7777C" w:rsidRDefault="00636E3D" w:rsidP="001917DF">
      <w:pPr>
        <w:rPr>
          <w:lang w:val="uk-UA"/>
        </w:rPr>
      </w:pPr>
    </w:p>
    <w:p w:rsidR="00636E3D" w:rsidRPr="00292818" w:rsidRDefault="00636E3D" w:rsidP="001917DF">
      <w:pPr>
        <w:pStyle w:val="ListParagraph"/>
      </w:pPr>
    </w:p>
    <w:p w:rsidR="00636E3D" w:rsidRPr="00292818" w:rsidRDefault="00636E3D" w:rsidP="001917DF">
      <w:pPr>
        <w:pStyle w:val="ListParagraph"/>
      </w:pPr>
    </w:p>
    <w:p w:rsidR="00636E3D" w:rsidRPr="00292818" w:rsidRDefault="00636E3D" w:rsidP="001917DF">
      <w:pPr>
        <w:pStyle w:val="ListParagraph"/>
      </w:pPr>
    </w:p>
    <w:p w:rsidR="00636E3D" w:rsidRPr="006A76F9" w:rsidRDefault="00636E3D" w:rsidP="001917DF">
      <w:pPr>
        <w:pStyle w:val="Caption"/>
        <w:rPr>
          <w:b w:val="0"/>
          <w:sz w:val="24"/>
          <w:szCs w:val="24"/>
        </w:rPr>
      </w:pPr>
      <w:r w:rsidRPr="006A76F9">
        <w:rPr>
          <w:b w:val="0"/>
          <w:sz w:val="24"/>
          <w:szCs w:val="24"/>
        </w:rPr>
        <w:t>МІНІСТЕРСТВО ОСВІТИ І НАУКИ УКРАЇНИ</w:t>
      </w:r>
    </w:p>
    <w:p w:rsidR="00636E3D" w:rsidRPr="006A76F9" w:rsidRDefault="00636E3D" w:rsidP="001917DF">
      <w:pPr>
        <w:jc w:val="center"/>
        <w:rPr>
          <w:caps/>
        </w:rPr>
      </w:pPr>
      <w:r w:rsidRPr="006A76F9">
        <w:rPr>
          <w:caps/>
        </w:rPr>
        <w:t>Державний університет інфраструктури та технологій</w:t>
      </w:r>
    </w:p>
    <w:p w:rsidR="00636E3D" w:rsidRDefault="00636E3D" w:rsidP="001917DF">
      <w:pPr>
        <w:jc w:val="center"/>
        <w:rPr>
          <w:u w:val="single"/>
        </w:rPr>
      </w:pPr>
      <w:r w:rsidRPr="006A76F9">
        <w:rPr>
          <w:u w:val="single"/>
        </w:rPr>
        <w:t>ДУНАЙСЬКИЙ ФАКУЛЬТЕТ МОРСЬКОГО ТА РІЧКОВОГО ТРАНСПОРТУ</w:t>
      </w:r>
    </w:p>
    <w:p w:rsidR="00636E3D" w:rsidRPr="006A76F9" w:rsidRDefault="00636E3D" w:rsidP="001917DF">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1917DF">
      <w:pPr>
        <w:jc w:val="center"/>
        <w:rPr>
          <w:b/>
        </w:rPr>
      </w:pPr>
      <w:r w:rsidRPr="006A76F9">
        <w:rPr>
          <w:b/>
        </w:rPr>
        <w:t>З дисципліни «Англійська мова за професійним спрямуванням»</w:t>
      </w:r>
    </w:p>
    <w:p w:rsidR="00636E3D" w:rsidRPr="002666EC" w:rsidRDefault="00636E3D" w:rsidP="001917DF">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1917DF">
      <w:pPr>
        <w:pStyle w:val="Style5"/>
        <w:widowControl/>
        <w:spacing w:line="240" w:lineRule="exact"/>
        <w:jc w:val="left"/>
      </w:pPr>
    </w:p>
    <w:p w:rsidR="00636E3D" w:rsidRDefault="00636E3D" w:rsidP="001917DF">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en-US" w:eastAsia="en-US"/>
        </w:rPr>
        <w:t>1</w:t>
      </w:r>
      <w:r>
        <w:rPr>
          <w:rStyle w:val="FontStyle27"/>
          <w:bCs/>
          <w:szCs w:val="22"/>
          <w:lang w:val="uk-UA" w:eastAsia="en-US"/>
        </w:rPr>
        <w:t>8</w:t>
      </w:r>
    </w:p>
    <w:p w:rsidR="00636E3D" w:rsidRPr="009D0012" w:rsidRDefault="00636E3D" w:rsidP="001917DF">
      <w:pPr>
        <w:pStyle w:val="Style5"/>
        <w:widowControl/>
        <w:spacing w:before="29" w:line="240" w:lineRule="auto"/>
        <w:jc w:val="left"/>
        <w:outlineLvl w:val="0"/>
        <w:rPr>
          <w:rStyle w:val="FontStyle27"/>
          <w:bCs/>
          <w:szCs w:val="22"/>
          <w:lang w:val="uk-UA" w:eastAsia="en-US"/>
        </w:rPr>
      </w:pPr>
    </w:p>
    <w:p w:rsidR="00636E3D" w:rsidRPr="00190D06" w:rsidRDefault="00636E3D" w:rsidP="00BD7C05">
      <w:pPr>
        <w:pStyle w:val="ListParagraph"/>
        <w:numPr>
          <w:ilvl w:val="0"/>
          <w:numId w:val="37"/>
        </w:numPr>
        <w:rPr>
          <w:b/>
          <w:i/>
          <w:lang w:val="uk-UA"/>
        </w:rPr>
      </w:pPr>
      <w:r>
        <w:rPr>
          <w:b/>
          <w:i/>
          <w:lang w:val="en-US"/>
        </w:rPr>
        <w:t>Give English equivalents to the following words and phrases (topic “Maintenance”):</w:t>
      </w:r>
    </w:p>
    <w:p w:rsidR="00636E3D" w:rsidRPr="003E2D3C" w:rsidRDefault="00636E3D" w:rsidP="001917DF">
      <w:pPr>
        <w:pStyle w:val="ListParagraph"/>
        <w:rPr>
          <w:b/>
          <w:i/>
          <w:lang w:val="uk-UA"/>
        </w:rPr>
      </w:pPr>
    </w:p>
    <w:p w:rsidR="00636E3D" w:rsidRPr="003E2D3C" w:rsidRDefault="00636E3D" w:rsidP="00BD7C05">
      <w:pPr>
        <w:pStyle w:val="ListParagraph"/>
        <w:numPr>
          <w:ilvl w:val="0"/>
          <w:numId w:val="38"/>
        </w:numPr>
        <w:rPr>
          <w:lang w:val="uk-UA"/>
        </w:rPr>
      </w:pPr>
      <w:r>
        <w:t>Вредное воздействие;</w:t>
      </w:r>
    </w:p>
    <w:p w:rsidR="00636E3D" w:rsidRPr="00190D06" w:rsidRDefault="00636E3D" w:rsidP="00BD7C05">
      <w:pPr>
        <w:pStyle w:val="ListParagraph"/>
        <w:numPr>
          <w:ilvl w:val="0"/>
          <w:numId w:val="38"/>
        </w:numPr>
        <w:rPr>
          <w:lang w:val="uk-UA"/>
        </w:rPr>
      </w:pPr>
      <w:r>
        <w:t>Температурные перепады;</w:t>
      </w:r>
    </w:p>
    <w:p w:rsidR="00636E3D" w:rsidRPr="00190D06" w:rsidRDefault="00636E3D" w:rsidP="00BD7C05">
      <w:pPr>
        <w:pStyle w:val="ListParagraph"/>
        <w:numPr>
          <w:ilvl w:val="0"/>
          <w:numId w:val="38"/>
        </w:numPr>
        <w:rPr>
          <w:lang w:val="uk-UA"/>
        </w:rPr>
      </w:pPr>
      <w:r>
        <w:t>Износоустойчивая поверхность;</w:t>
      </w:r>
    </w:p>
    <w:p w:rsidR="00636E3D" w:rsidRPr="00190D06" w:rsidRDefault="00636E3D" w:rsidP="00BD7C05">
      <w:pPr>
        <w:pStyle w:val="ListParagraph"/>
        <w:numPr>
          <w:ilvl w:val="0"/>
          <w:numId w:val="38"/>
        </w:numPr>
        <w:rPr>
          <w:lang w:val="uk-UA"/>
        </w:rPr>
      </w:pPr>
      <w:r>
        <w:t>Предотвращать коррозию;</w:t>
      </w:r>
    </w:p>
    <w:p w:rsidR="00636E3D" w:rsidRDefault="00636E3D" w:rsidP="00BD7C05">
      <w:pPr>
        <w:pStyle w:val="ListParagraph"/>
        <w:numPr>
          <w:ilvl w:val="0"/>
          <w:numId w:val="38"/>
        </w:numPr>
      </w:pPr>
      <w:r>
        <w:t>Удалять остатки старого покрытия</w:t>
      </w:r>
      <w:r>
        <w:rPr>
          <w:lang w:val="en-US"/>
        </w:rPr>
        <w:t>.</w:t>
      </w:r>
    </w:p>
    <w:p w:rsidR="00636E3D" w:rsidRPr="00473BDF" w:rsidRDefault="00636E3D" w:rsidP="001917DF">
      <w:pPr>
        <w:pStyle w:val="ListParagraph"/>
        <w:ind w:left="1440"/>
        <w:rPr>
          <w:lang w:val="uk-UA"/>
        </w:rPr>
      </w:pPr>
    </w:p>
    <w:p w:rsidR="00636E3D" w:rsidRDefault="00636E3D" w:rsidP="001917DF">
      <w:pPr>
        <w:rPr>
          <w:b/>
          <w:i/>
          <w:lang w:val="en-US"/>
        </w:rPr>
      </w:pPr>
      <w:r>
        <w:rPr>
          <w:lang w:val="en-US"/>
        </w:rPr>
        <w:t xml:space="preserve">         </w:t>
      </w:r>
      <w:r>
        <w:rPr>
          <w:b/>
          <w:i/>
          <w:lang w:val="en-US"/>
        </w:rPr>
        <w:t xml:space="preserve">2. </w:t>
      </w:r>
      <w:r>
        <w:rPr>
          <w:b/>
          <w:i/>
          <w:lang w:val="uk-UA"/>
        </w:rPr>
        <w:t xml:space="preserve"> </w:t>
      </w:r>
      <w:r>
        <w:rPr>
          <w:b/>
          <w:i/>
          <w:lang w:val="en-US"/>
        </w:rPr>
        <w:t>Find the correct answer:</w:t>
      </w:r>
    </w:p>
    <w:p w:rsidR="00636E3D" w:rsidRPr="00190D06" w:rsidRDefault="00636E3D" w:rsidP="001917DF">
      <w:pPr>
        <w:rPr>
          <w:lang w:val="en-US"/>
        </w:rPr>
      </w:pPr>
    </w:p>
    <w:p w:rsidR="00636E3D" w:rsidRPr="004468CB" w:rsidRDefault="00636E3D" w:rsidP="00BD7C05">
      <w:pPr>
        <w:numPr>
          <w:ilvl w:val="0"/>
          <w:numId w:val="36"/>
        </w:numPr>
        <w:rPr>
          <w:lang w:val="en-US"/>
        </w:rPr>
      </w:pPr>
      <w:r>
        <w:rPr>
          <w:b/>
          <w:i/>
          <w:lang w:val="en-US"/>
        </w:rPr>
        <w:t xml:space="preserve"> </w:t>
      </w:r>
      <w:r w:rsidRPr="004468CB">
        <w:rPr>
          <w:lang w:val="en-US"/>
        </w:rPr>
        <w:t>The lower end of the stem bar of a ship is attached to a........</w:t>
      </w:r>
    </w:p>
    <w:p w:rsidR="00636E3D" w:rsidRPr="004468CB" w:rsidRDefault="00636E3D" w:rsidP="00BD7C05">
      <w:pPr>
        <w:numPr>
          <w:ilvl w:val="1"/>
          <w:numId w:val="36"/>
        </w:numPr>
        <w:rPr>
          <w:lang w:val="en-US"/>
        </w:rPr>
      </w:pPr>
      <w:r w:rsidRPr="004468CB">
        <w:rPr>
          <w:lang w:val="en-US"/>
        </w:rPr>
        <w:t>Stringer</w:t>
      </w:r>
    </w:p>
    <w:p w:rsidR="00636E3D" w:rsidRPr="004468CB" w:rsidRDefault="00636E3D" w:rsidP="00BD7C05">
      <w:pPr>
        <w:numPr>
          <w:ilvl w:val="1"/>
          <w:numId w:val="36"/>
        </w:numPr>
        <w:rPr>
          <w:lang w:val="en-US"/>
        </w:rPr>
      </w:pPr>
      <w:r w:rsidRPr="004468CB">
        <w:rPr>
          <w:lang w:val="en-US"/>
        </w:rPr>
        <w:t>Frame</w:t>
      </w:r>
    </w:p>
    <w:p w:rsidR="00636E3D" w:rsidRPr="004468CB" w:rsidRDefault="00636E3D" w:rsidP="00BD7C05">
      <w:pPr>
        <w:numPr>
          <w:ilvl w:val="1"/>
          <w:numId w:val="36"/>
        </w:numPr>
        <w:rPr>
          <w:lang w:val="en-US"/>
        </w:rPr>
      </w:pPr>
      <w:r w:rsidRPr="004468CB">
        <w:rPr>
          <w:lang w:val="en-US"/>
        </w:rPr>
        <w:t>Beam</w:t>
      </w:r>
    </w:p>
    <w:p w:rsidR="00636E3D" w:rsidRPr="004468CB" w:rsidRDefault="00636E3D" w:rsidP="00BD7C05">
      <w:pPr>
        <w:numPr>
          <w:ilvl w:val="1"/>
          <w:numId w:val="36"/>
        </w:numPr>
        <w:rPr>
          <w:lang w:val="en-US"/>
        </w:rPr>
      </w:pPr>
      <w:r w:rsidRPr="004468CB">
        <w:rPr>
          <w:lang w:val="en-US"/>
        </w:rPr>
        <w:t>keel plate</w:t>
      </w:r>
    </w:p>
    <w:p w:rsidR="00636E3D" w:rsidRPr="004468CB" w:rsidRDefault="00636E3D" w:rsidP="001917DF">
      <w:pPr>
        <w:rPr>
          <w:lang w:val="en-US"/>
        </w:rPr>
      </w:pPr>
    </w:p>
    <w:p w:rsidR="00636E3D" w:rsidRPr="004468CB" w:rsidRDefault="00636E3D" w:rsidP="00BD7C05">
      <w:pPr>
        <w:numPr>
          <w:ilvl w:val="0"/>
          <w:numId w:val="36"/>
        </w:numPr>
        <w:rPr>
          <w:lang w:val="en-US"/>
        </w:rPr>
      </w:pPr>
      <w:r w:rsidRPr="004468CB">
        <w:rPr>
          <w:lang w:val="en-US"/>
        </w:rPr>
        <w:t>What stresses are the vessel's structure forward of the collision bulkhead stiffened to resist?</w:t>
      </w:r>
    </w:p>
    <w:p w:rsidR="00636E3D" w:rsidRPr="004468CB" w:rsidRDefault="00636E3D" w:rsidP="00BD7C05">
      <w:pPr>
        <w:numPr>
          <w:ilvl w:val="1"/>
          <w:numId w:val="36"/>
        </w:numPr>
        <w:rPr>
          <w:lang w:val="en-US"/>
        </w:rPr>
      </w:pPr>
      <w:r w:rsidRPr="004468CB">
        <w:rPr>
          <w:lang w:val="en-US"/>
        </w:rPr>
        <w:t>Panting &amp; Pounding</w:t>
      </w:r>
    </w:p>
    <w:p w:rsidR="00636E3D" w:rsidRPr="004468CB" w:rsidRDefault="00636E3D" w:rsidP="00BD7C05">
      <w:pPr>
        <w:numPr>
          <w:ilvl w:val="1"/>
          <w:numId w:val="36"/>
        </w:numPr>
        <w:rPr>
          <w:lang w:val="en-US"/>
        </w:rPr>
      </w:pPr>
      <w:r w:rsidRPr="004468CB">
        <w:rPr>
          <w:lang w:val="en-US"/>
        </w:rPr>
        <w:t>Panting &amp; Racking</w:t>
      </w:r>
    </w:p>
    <w:p w:rsidR="00636E3D" w:rsidRPr="004468CB" w:rsidRDefault="00636E3D" w:rsidP="00BD7C05">
      <w:pPr>
        <w:numPr>
          <w:ilvl w:val="1"/>
          <w:numId w:val="36"/>
        </w:numPr>
        <w:rPr>
          <w:lang w:val="en-US"/>
        </w:rPr>
      </w:pPr>
      <w:r w:rsidRPr="004468CB">
        <w:rPr>
          <w:lang w:val="en-US"/>
        </w:rPr>
        <w:t>Water Pressure</w:t>
      </w:r>
    </w:p>
    <w:p w:rsidR="00636E3D" w:rsidRPr="004468CB" w:rsidRDefault="00636E3D" w:rsidP="00BD7C05">
      <w:pPr>
        <w:numPr>
          <w:ilvl w:val="1"/>
          <w:numId w:val="36"/>
        </w:numPr>
        <w:rPr>
          <w:lang w:val="en-US"/>
        </w:rPr>
      </w:pPr>
      <w:r w:rsidRPr="004468CB">
        <w:rPr>
          <w:lang w:val="en-US"/>
        </w:rPr>
        <w:t>Hogging &amp; Sagging</w:t>
      </w:r>
    </w:p>
    <w:p w:rsidR="00636E3D" w:rsidRPr="004468CB" w:rsidRDefault="00636E3D" w:rsidP="001917DF">
      <w:pPr>
        <w:rPr>
          <w:lang w:val="en-US"/>
        </w:rPr>
      </w:pPr>
    </w:p>
    <w:p w:rsidR="00636E3D" w:rsidRPr="004468CB" w:rsidRDefault="00636E3D" w:rsidP="00BD7C05">
      <w:pPr>
        <w:numPr>
          <w:ilvl w:val="0"/>
          <w:numId w:val="36"/>
        </w:numPr>
        <w:rPr>
          <w:lang w:val="en-US"/>
        </w:rPr>
      </w:pPr>
      <w:r w:rsidRPr="004468CB">
        <w:rPr>
          <w:lang w:val="en-US"/>
        </w:rPr>
        <w:t>Additional bottom stiffening is required immediately aft side of the collision bulkhead to resist........</w:t>
      </w:r>
    </w:p>
    <w:p w:rsidR="00636E3D" w:rsidRPr="004468CB" w:rsidRDefault="00636E3D" w:rsidP="00BD7C05">
      <w:pPr>
        <w:numPr>
          <w:ilvl w:val="1"/>
          <w:numId w:val="36"/>
        </w:numPr>
        <w:rPr>
          <w:lang w:val="en-US"/>
        </w:rPr>
      </w:pPr>
      <w:r w:rsidRPr="004468CB">
        <w:rPr>
          <w:lang w:val="en-US"/>
        </w:rPr>
        <w:t>racking.</w:t>
      </w:r>
    </w:p>
    <w:p w:rsidR="00636E3D" w:rsidRPr="004468CB" w:rsidRDefault="00636E3D" w:rsidP="00BD7C05">
      <w:pPr>
        <w:numPr>
          <w:ilvl w:val="1"/>
          <w:numId w:val="36"/>
        </w:numPr>
        <w:rPr>
          <w:lang w:val="en-US"/>
        </w:rPr>
      </w:pPr>
      <w:r w:rsidRPr="004468CB">
        <w:rPr>
          <w:lang w:val="en-US"/>
        </w:rPr>
        <w:t>panting.</w:t>
      </w:r>
    </w:p>
    <w:p w:rsidR="00636E3D" w:rsidRPr="004468CB" w:rsidRDefault="00636E3D" w:rsidP="00BD7C05">
      <w:pPr>
        <w:numPr>
          <w:ilvl w:val="1"/>
          <w:numId w:val="36"/>
        </w:numPr>
        <w:rPr>
          <w:lang w:val="en-US"/>
        </w:rPr>
      </w:pPr>
      <w:r w:rsidRPr="004468CB">
        <w:rPr>
          <w:lang w:val="en-US"/>
        </w:rPr>
        <w:t>pounding.</w:t>
      </w:r>
    </w:p>
    <w:p w:rsidR="00636E3D" w:rsidRPr="004468CB" w:rsidRDefault="00636E3D" w:rsidP="00BD7C05">
      <w:pPr>
        <w:numPr>
          <w:ilvl w:val="1"/>
          <w:numId w:val="36"/>
        </w:numPr>
        <w:rPr>
          <w:lang w:val="en-US"/>
        </w:rPr>
      </w:pPr>
      <w:r w:rsidRPr="004468CB">
        <w:rPr>
          <w:lang w:val="en-US"/>
        </w:rPr>
        <w:t>hogging.</w:t>
      </w:r>
    </w:p>
    <w:p w:rsidR="00636E3D" w:rsidRPr="004468CB" w:rsidRDefault="00636E3D" w:rsidP="001917DF">
      <w:pPr>
        <w:rPr>
          <w:lang w:val="en-US"/>
        </w:rPr>
      </w:pPr>
    </w:p>
    <w:p w:rsidR="00636E3D" w:rsidRPr="004468CB" w:rsidRDefault="00636E3D" w:rsidP="00BD7C05">
      <w:pPr>
        <w:numPr>
          <w:ilvl w:val="0"/>
          <w:numId w:val="36"/>
        </w:numPr>
        <w:rPr>
          <w:lang w:val="en-US"/>
        </w:rPr>
      </w:pPr>
      <w:r w:rsidRPr="004468CB">
        <w:rPr>
          <w:lang w:val="en-US"/>
        </w:rPr>
        <w:t>Why is it so important to keep the lub oil viscosity within safe limits?</w:t>
      </w:r>
    </w:p>
    <w:p w:rsidR="00636E3D" w:rsidRPr="004468CB" w:rsidRDefault="00636E3D" w:rsidP="00BD7C05">
      <w:pPr>
        <w:numPr>
          <w:ilvl w:val="1"/>
          <w:numId w:val="36"/>
        </w:numPr>
        <w:rPr>
          <w:lang w:val="en-US"/>
        </w:rPr>
      </w:pPr>
      <w:r w:rsidRPr="004468CB">
        <w:rPr>
          <w:lang w:val="en-US"/>
        </w:rPr>
        <w:t xml:space="preserve">To keep the oil protective film between moving metal  surfaces .      </w:t>
      </w:r>
    </w:p>
    <w:p w:rsidR="00636E3D" w:rsidRPr="004468CB" w:rsidRDefault="00636E3D" w:rsidP="00BD7C05">
      <w:pPr>
        <w:numPr>
          <w:ilvl w:val="1"/>
          <w:numId w:val="36"/>
        </w:numPr>
        <w:rPr>
          <w:lang w:val="en-US"/>
        </w:rPr>
      </w:pPr>
      <w:r w:rsidRPr="004468CB">
        <w:rPr>
          <w:lang w:val="en-US"/>
        </w:rPr>
        <w:t>The lub oil viscosity has no influence on the oil's lubrication ability.</w:t>
      </w:r>
    </w:p>
    <w:p w:rsidR="00636E3D" w:rsidRPr="004468CB" w:rsidRDefault="00636E3D" w:rsidP="00BD7C05">
      <w:pPr>
        <w:numPr>
          <w:ilvl w:val="1"/>
          <w:numId w:val="36"/>
        </w:numPr>
        <w:rPr>
          <w:lang w:val="en-US"/>
        </w:rPr>
      </w:pPr>
      <w:r w:rsidRPr="004468CB">
        <w:rPr>
          <w:lang w:val="en-US"/>
        </w:rPr>
        <w:t>To keep the additives in good condition.</w:t>
      </w:r>
    </w:p>
    <w:p w:rsidR="00636E3D" w:rsidRPr="004468CB" w:rsidRDefault="00636E3D" w:rsidP="00BD7C05">
      <w:pPr>
        <w:numPr>
          <w:ilvl w:val="1"/>
          <w:numId w:val="36"/>
        </w:numPr>
        <w:rPr>
          <w:lang w:val="en-US"/>
        </w:rPr>
      </w:pPr>
      <w:r w:rsidRPr="004468CB">
        <w:rPr>
          <w:lang w:val="en-US"/>
        </w:rPr>
        <w:t>It is not important</w:t>
      </w:r>
    </w:p>
    <w:p w:rsidR="00636E3D" w:rsidRPr="004468CB" w:rsidRDefault="00636E3D" w:rsidP="001917DF">
      <w:pPr>
        <w:rPr>
          <w:lang w:val="en-US"/>
        </w:rPr>
      </w:pPr>
    </w:p>
    <w:p w:rsidR="00636E3D" w:rsidRPr="004468CB" w:rsidRDefault="00636E3D" w:rsidP="00BD7C05">
      <w:pPr>
        <w:numPr>
          <w:ilvl w:val="0"/>
          <w:numId w:val="36"/>
        </w:numPr>
        <w:rPr>
          <w:lang w:val="en-US"/>
        </w:rPr>
      </w:pPr>
      <w:r w:rsidRPr="004468CB">
        <w:rPr>
          <w:lang w:val="en-US"/>
        </w:rPr>
        <w:t>Total Base Number ( TBN ) is important as a measure of neutralizing ability against strong  Acids. What will You do if this TBN base number is reduced to a low level?</w:t>
      </w:r>
    </w:p>
    <w:p w:rsidR="00636E3D" w:rsidRPr="004468CB" w:rsidRDefault="00636E3D" w:rsidP="00BD7C05">
      <w:pPr>
        <w:numPr>
          <w:ilvl w:val="1"/>
          <w:numId w:val="36"/>
        </w:numPr>
        <w:rPr>
          <w:lang w:val="en-US"/>
        </w:rPr>
      </w:pPr>
      <w:r w:rsidRPr="004468CB">
        <w:rPr>
          <w:lang w:val="en-US"/>
        </w:rPr>
        <w:t>Renew lub oil in the system.</w:t>
      </w:r>
    </w:p>
    <w:p w:rsidR="00636E3D" w:rsidRPr="004468CB" w:rsidRDefault="00636E3D" w:rsidP="00BD7C05">
      <w:pPr>
        <w:numPr>
          <w:ilvl w:val="1"/>
          <w:numId w:val="36"/>
        </w:numPr>
        <w:rPr>
          <w:lang w:val="en-US"/>
        </w:rPr>
      </w:pPr>
      <w:r w:rsidRPr="004468CB">
        <w:rPr>
          <w:lang w:val="en-US"/>
        </w:rPr>
        <w:t>Purify the oil system.</w:t>
      </w:r>
    </w:p>
    <w:p w:rsidR="00636E3D" w:rsidRPr="004468CB" w:rsidRDefault="00636E3D" w:rsidP="00BD7C05">
      <w:pPr>
        <w:numPr>
          <w:ilvl w:val="1"/>
          <w:numId w:val="36"/>
        </w:numPr>
        <w:rPr>
          <w:lang w:val="en-US"/>
        </w:rPr>
      </w:pPr>
      <w:r w:rsidRPr="004468CB">
        <w:rPr>
          <w:lang w:val="en-US"/>
        </w:rPr>
        <w:t>Send one lub oil sample to new analysis.</w:t>
      </w:r>
    </w:p>
    <w:p w:rsidR="00636E3D" w:rsidRPr="004468CB" w:rsidRDefault="00636E3D" w:rsidP="00BD7C05">
      <w:pPr>
        <w:numPr>
          <w:ilvl w:val="1"/>
          <w:numId w:val="36"/>
        </w:numPr>
        <w:rPr>
          <w:lang w:val="en-US"/>
        </w:rPr>
      </w:pPr>
      <w:r w:rsidRPr="004468CB">
        <w:rPr>
          <w:lang w:val="en-US"/>
        </w:rPr>
        <w:t>Nothing.</w:t>
      </w:r>
    </w:p>
    <w:p w:rsidR="00636E3D" w:rsidRPr="004468CB" w:rsidRDefault="00636E3D" w:rsidP="001917DF">
      <w:pPr>
        <w:rPr>
          <w:lang w:val="en-US"/>
        </w:rPr>
      </w:pPr>
    </w:p>
    <w:p w:rsidR="00636E3D" w:rsidRPr="004468CB" w:rsidRDefault="00636E3D" w:rsidP="00BD7C05">
      <w:pPr>
        <w:numPr>
          <w:ilvl w:val="0"/>
          <w:numId w:val="36"/>
        </w:numPr>
        <w:rPr>
          <w:lang w:val="en-US"/>
        </w:rPr>
      </w:pPr>
      <w:r w:rsidRPr="004468CB">
        <w:rPr>
          <w:lang w:val="en-US"/>
        </w:rPr>
        <w:t>What can happen with lub oil cooled piston if you stop the lub oil pump immediately after You stop the engine?</w:t>
      </w:r>
    </w:p>
    <w:p w:rsidR="00636E3D" w:rsidRPr="004468CB" w:rsidRDefault="00636E3D" w:rsidP="00BD7C05">
      <w:pPr>
        <w:numPr>
          <w:ilvl w:val="1"/>
          <w:numId w:val="36"/>
        </w:numPr>
        <w:rPr>
          <w:lang w:val="en-US"/>
        </w:rPr>
      </w:pPr>
      <w:r w:rsidRPr="004468CB">
        <w:rPr>
          <w:lang w:val="en-US"/>
        </w:rPr>
        <w:t>Nothing happens.</w:t>
      </w:r>
    </w:p>
    <w:p w:rsidR="00636E3D" w:rsidRPr="004468CB" w:rsidRDefault="00636E3D" w:rsidP="00BD7C05">
      <w:pPr>
        <w:numPr>
          <w:ilvl w:val="1"/>
          <w:numId w:val="36"/>
        </w:numPr>
        <w:rPr>
          <w:lang w:val="en-US"/>
        </w:rPr>
      </w:pPr>
      <w:r w:rsidRPr="004468CB">
        <w:rPr>
          <w:lang w:val="en-US"/>
        </w:rPr>
        <w:t>The oil flashpoint will be changed.</w:t>
      </w:r>
    </w:p>
    <w:p w:rsidR="00636E3D" w:rsidRPr="004468CB" w:rsidRDefault="00636E3D" w:rsidP="00BD7C05">
      <w:pPr>
        <w:numPr>
          <w:ilvl w:val="1"/>
          <w:numId w:val="36"/>
        </w:numPr>
        <w:rPr>
          <w:lang w:val="en-US"/>
        </w:rPr>
      </w:pPr>
      <w:r w:rsidRPr="004468CB">
        <w:rPr>
          <w:lang w:val="en-US"/>
        </w:rPr>
        <w:t>You save the oil sealing in the piston.</w:t>
      </w:r>
    </w:p>
    <w:p w:rsidR="00636E3D" w:rsidRPr="004468CB" w:rsidRDefault="00636E3D" w:rsidP="00BD7C05">
      <w:pPr>
        <w:numPr>
          <w:ilvl w:val="1"/>
          <w:numId w:val="36"/>
        </w:numPr>
        <w:rPr>
          <w:lang w:val="en-US"/>
        </w:rPr>
      </w:pPr>
      <w:r w:rsidRPr="004468CB">
        <w:rPr>
          <w:lang w:val="en-US"/>
        </w:rPr>
        <w:t>Overheating of the piston, and oil coke deposits in the cooling chambers.</w:t>
      </w:r>
    </w:p>
    <w:p w:rsidR="00636E3D" w:rsidRPr="004468CB" w:rsidRDefault="00636E3D" w:rsidP="001917DF">
      <w:pPr>
        <w:rPr>
          <w:lang w:val="en-US"/>
        </w:rPr>
      </w:pPr>
    </w:p>
    <w:p w:rsidR="00636E3D" w:rsidRPr="004468CB" w:rsidRDefault="00636E3D" w:rsidP="00BD7C05">
      <w:pPr>
        <w:numPr>
          <w:ilvl w:val="0"/>
          <w:numId w:val="36"/>
        </w:numPr>
        <w:rPr>
          <w:lang w:val="en-US"/>
        </w:rPr>
      </w:pPr>
      <w:r w:rsidRPr="004468CB">
        <w:rPr>
          <w:lang w:val="en-US"/>
        </w:rPr>
        <w:t>The entries in the Oil Record Book must be............</w:t>
      </w:r>
    </w:p>
    <w:p w:rsidR="00636E3D" w:rsidRPr="004468CB" w:rsidRDefault="00636E3D" w:rsidP="00BD7C05">
      <w:pPr>
        <w:numPr>
          <w:ilvl w:val="1"/>
          <w:numId w:val="36"/>
        </w:numPr>
        <w:rPr>
          <w:lang w:val="en-US"/>
        </w:rPr>
      </w:pPr>
      <w:r w:rsidRPr="004468CB">
        <w:rPr>
          <w:lang w:val="en-US"/>
        </w:rPr>
        <w:t>in the language of the Captain and in English or French.</w:t>
      </w:r>
    </w:p>
    <w:p w:rsidR="00636E3D" w:rsidRPr="004468CB" w:rsidRDefault="00636E3D" w:rsidP="00BD7C05">
      <w:pPr>
        <w:numPr>
          <w:ilvl w:val="1"/>
          <w:numId w:val="36"/>
        </w:numPr>
        <w:rPr>
          <w:lang w:val="en-US"/>
        </w:rPr>
      </w:pPr>
      <w:r w:rsidRPr="004468CB">
        <w:rPr>
          <w:lang w:val="en-US"/>
        </w:rPr>
        <w:t>in the language of the crew and in English or French</w:t>
      </w:r>
    </w:p>
    <w:p w:rsidR="00636E3D" w:rsidRPr="004468CB" w:rsidRDefault="00636E3D" w:rsidP="00BD7C05">
      <w:pPr>
        <w:numPr>
          <w:ilvl w:val="1"/>
          <w:numId w:val="36"/>
        </w:numPr>
        <w:rPr>
          <w:lang w:val="en-US"/>
        </w:rPr>
      </w:pPr>
      <w:r w:rsidRPr="004468CB">
        <w:rPr>
          <w:lang w:val="en-US"/>
        </w:rPr>
        <w:t>in the official language of the Flag State and in English or French.</w:t>
      </w:r>
    </w:p>
    <w:p w:rsidR="00636E3D" w:rsidRPr="004468CB" w:rsidRDefault="00636E3D" w:rsidP="00BD7C05">
      <w:pPr>
        <w:numPr>
          <w:ilvl w:val="1"/>
          <w:numId w:val="36"/>
        </w:numPr>
        <w:rPr>
          <w:lang w:val="en-US"/>
        </w:rPr>
      </w:pPr>
      <w:r w:rsidRPr="004468CB">
        <w:rPr>
          <w:lang w:val="en-US"/>
        </w:rPr>
        <w:t>in any language comprehensible by the Port State Control officers.</w:t>
      </w:r>
    </w:p>
    <w:p w:rsidR="00636E3D" w:rsidRPr="004468CB" w:rsidRDefault="00636E3D" w:rsidP="001917DF">
      <w:pPr>
        <w:rPr>
          <w:lang w:val="en-US"/>
        </w:rPr>
      </w:pPr>
    </w:p>
    <w:p w:rsidR="00636E3D" w:rsidRPr="004468CB" w:rsidRDefault="00636E3D" w:rsidP="00BD7C05">
      <w:pPr>
        <w:numPr>
          <w:ilvl w:val="0"/>
          <w:numId w:val="36"/>
        </w:numPr>
        <w:rPr>
          <w:lang w:val="en-US"/>
        </w:rPr>
      </w:pPr>
      <w:r w:rsidRPr="004468CB">
        <w:rPr>
          <w:lang w:val="en-US"/>
        </w:rPr>
        <w:t>Bunkering procedures for all ships require that ..................... communication should be maintained with the shore/barge staff in charge of the transfer.</w:t>
      </w:r>
    </w:p>
    <w:p w:rsidR="00636E3D" w:rsidRPr="004468CB" w:rsidRDefault="00636E3D" w:rsidP="00BD7C05">
      <w:pPr>
        <w:numPr>
          <w:ilvl w:val="1"/>
          <w:numId w:val="36"/>
        </w:numPr>
        <w:rPr>
          <w:lang w:val="en-US"/>
        </w:rPr>
      </w:pPr>
      <w:r w:rsidRPr="004468CB">
        <w:rPr>
          <w:lang w:val="en-US"/>
        </w:rPr>
        <w:t>Continuous</w:t>
      </w:r>
    </w:p>
    <w:p w:rsidR="00636E3D" w:rsidRPr="004468CB" w:rsidRDefault="00636E3D" w:rsidP="00BD7C05">
      <w:pPr>
        <w:numPr>
          <w:ilvl w:val="1"/>
          <w:numId w:val="36"/>
        </w:numPr>
        <w:rPr>
          <w:lang w:val="en-US"/>
        </w:rPr>
      </w:pPr>
      <w:r w:rsidRPr="004468CB">
        <w:rPr>
          <w:lang w:val="en-US"/>
        </w:rPr>
        <w:t>Frequent</w:t>
      </w:r>
    </w:p>
    <w:p w:rsidR="00636E3D" w:rsidRPr="004468CB" w:rsidRDefault="00636E3D" w:rsidP="00BD7C05">
      <w:pPr>
        <w:numPr>
          <w:ilvl w:val="1"/>
          <w:numId w:val="36"/>
        </w:numPr>
        <w:rPr>
          <w:lang w:val="en-US"/>
        </w:rPr>
      </w:pPr>
      <w:r w:rsidRPr="004468CB">
        <w:rPr>
          <w:lang w:val="en-US"/>
        </w:rPr>
        <w:t>Occasional</w:t>
      </w:r>
    </w:p>
    <w:p w:rsidR="00636E3D" w:rsidRPr="004468CB" w:rsidRDefault="00636E3D" w:rsidP="00BD7C05">
      <w:pPr>
        <w:numPr>
          <w:ilvl w:val="1"/>
          <w:numId w:val="36"/>
        </w:numPr>
        <w:rPr>
          <w:lang w:val="en-US"/>
        </w:rPr>
      </w:pPr>
      <w:r w:rsidRPr="004468CB">
        <w:rPr>
          <w:lang w:val="en-US"/>
        </w:rPr>
        <w:t>intermittent</w:t>
      </w:r>
    </w:p>
    <w:p w:rsidR="00636E3D" w:rsidRPr="004468CB" w:rsidRDefault="00636E3D" w:rsidP="001917DF">
      <w:pPr>
        <w:rPr>
          <w:lang w:val="en-US"/>
        </w:rPr>
      </w:pPr>
    </w:p>
    <w:p w:rsidR="00636E3D" w:rsidRPr="004468CB" w:rsidRDefault="00636E3D" w:rsidP="00BD7C05">
      <w:pPr>
        <w:numPr>
          <w:ilvl w:val="0"/>
          <w:numId w:val="36"/>
        </w:numPr>
        <w:rPr>
          <w:lang w:val="en-US"/>
        </w:rPr>
      </w:pPr>
      <w:r w:rsidRPr="004468CB">
        <w:rPr>
          <w:lang w:val="en-US"/>
        </w:rPr>
        <w:t>In accordance with SOLAS and some international regulations, certain important functions shall always be tested prior to arrival and departure. What functions?</w:t>
      </w:r>
    </w:p>
    <w:p w:rsidR="00636E3D" w:rsidRPr="004468CB" w:rsidRDefault="00636E3D" w:rsidP="00BD7C05">
      <w:pPr>
        <w:numPr>
          <w:ilvl w:val="1"/>
          <w:numId w:val="36"/>
        </w:numPr>
        <w:rPr>
          <w:lang w:val="en-US"/>
        </w:rPr>
      </w:pPr>
      <w:r w:rsidRPr="004468CB">
        <w:rPr>
          <w:lang w:val="en-US"/>
        </w:rPr>
        <w:t>All mentioned function</w:t>
      </w:r>
    </w:p>
    <w:p w:rsidR="00636E3D" w:rsidRPr="004468CB" w:rsidRDefault="00636E3D" w:rsidP="00BD7C05">
      <w:pPr>
        <w:numPr>
          <w:ilvl w:val="1"/>
          <w:numId w:val="36"/>
        </w:numPr>
        <w:rPr>
          <w:lang w:val="en-US"/>
        </w:rPr>
      </w:pPr>
      <w:r w:rsidRPr="004468CB">
        <w:rPr>
          <w:lang w:val="en-US"/>
        </w:rPr>
        <w:t>Steering machinery and control functions</w:t>
      </w:r>
    </w:p>
    <w:p w:rsidR="00636E3D" w:rsidRPr="004468CB" w:rsidRDefault="00636E3D" w:rsidP="00BD7C05">
      <w:pPr>
        <w:numPr>
          <w:ilvl w:val="1"/>
          <w:numId w:val="36"/>
        </w:numPr>
        <w:rPr>
          <w:lang w:val="en-US"/>
        </w:rPr>
      </w:pPr>
      <w:r w:rsidRPr="004468CB">
        <w:rPr>
          <w:lang w:val="en-US"/>
        </w:rPr>
        <w:t>Generator plants and control functions</w:t>
      </w:r>
    </w:p>
    <w:p w:rsidR="00636E3D" w:rsidRPr="004468CB" w:rsidRDefault="00636E3D" w:rsidP="00BD7C05">
      <w:pPr>
        <w:numPr>
          <w:ilvl w:val="1"/>
          <w:numId w:val="36"/>
        </w:numPr>
        <w:rPr>
          <w:lang w:val="en-US"/>
        </w:rPr>
      </w:pPr>
      <w:r w:rsidRPr="004468CB">
        <w:rPr>
          <w:lang w:val="en-US"/>
        </w:rPr>
        <w:t>Propulsion machinery and control functions</w:t>
      </w:r>
    </w:p>
    <w:p w:rsidR="00636E3D" w:rsidRPr="004468CB" w:rsidRDefault="00636E3D" w:rsidP="001917DF">
      <w:pPr>
        <w:rPr>
          <w:lang w:val="en-US"/>
        </w:rPr>
      </w:pPr>
    </w:p>
    <w:p w:rsidR="00636E3D" w:rsidRPr="004468CB" w:rsidRDefault="00636E3D" w:rsidP="00BD7C05">
      <w:pPr>
        <w:numPr>
          <w:ilvl w:val="0"/>
          <w:numId w:val="36"/>
        </w:numPr>
        <w:rPr>
          <w:lang w:val="en-US"/>
        </w:rPr>
      </w:pPr>
      <w:r w:rsidRPr="004468CB">
        <w:rPr>
          <w:lang w:val="en-US"/>
        </w:rPr>
        <w:t>When the</w:t>
      </w:r>
      <w:r>
        <w:rPr>
          <w:lang w:val="en-US"/>
        </w:rPr>
        <w:t xml:space="preserve"> temperature of lubricating oil</w:t>
      </w:r>
      <w:r w:rsidRPr="004468CB">
        <w:rPr>
          <w:lang w:val="en-US"/>
        </w:rPr>
        <w:t xml:space="preserve"> is lowered, an increase will occur in the:</w:t>
      </w:r>
    </w:p>
    <w:p w:rsidR="00636E3D" w:rsidRPr="004468CB" w:rsidRDefault="00636E3D" w:rsidP="00BD7C05">
      <w:pPr>
        <w:numPr>
          <w:ilvl w:val="1"/>
          <w:numId w:val="36"/>
        </w:numPr>
        <w:rPr>
          <w:lang w:val="en-US"/>
        </w:rPr>
      </w:pPr>
      <w:r w:rsidRPr="004468CB">
        <w:rPr>
          <w:lang w:val="en-US"/>
        </w:rPr>
        <w:t>Viscosity.</w:t>
      </w:r>
    </w:p>
    <w:p w:rsidR="00636E3D" w:rsidRPr="004468CB" w:rsidRDefault="00636E3D" w:rsidP="00BD7C05">
      <w:pPr>
        <w:numPr>
          <w:ilvl w:val="1"/>
          <w:numId w:val="36"/>
        </w:numPr>
        <w:rPr>
          <w:lang w:val="en-US"/>
        </w:rPr>
      </w:pPr>
      <w:r w:rsidRPr="004468CB">
        <w:rPr>
          <w:lang w:val="en-US"/>
        </w:rPr>
        <w:t>Flash point.</w:t>
      </w:r>
    </w:p>
    <w:p w:rsidR="00636E3D" w:rsidRPr="004468CB" w:rsidRDefault="00636E3D" w:rsidP="00BD7C05">
      <w:pPr>
        <w:numPr>
          <w:ilvl w:val="1"/>
          <w:numId w:val="36"/>
        </w:numPr>
        <w:rPr>
          <w:lang w:val="en-US"/>
        </w:rPr>
      </w:pPr>
      <w:r w:rsidRPr="004468CB">
        <w:rPr>
          <w:lang w:val="en-US"/>
        </w:rPr>
        <w:t>Concentration of contaminants.</w:t>
      </w:r>
    </w:p>
    <w:p w:rsidR="00636E3D" w:rsidRDefault="00636E3D" w:rsidP="00BD7C05">
      <w:pPr>
        <w:numPr>
          <w:ilvl w:val="1"/>
          <w:numId w:val="36"/>
        </w:numPr>
        <w:rPr>
          <w:lang w:val="en-US"/>
        </w:rPr>
      </w:pPr>
      <w:r w:rsidRPr="004468CB">
        <w:rPr>
          <w:lang w:val="en-US"/>
        </w:rPr>
        <w:t>Pour point.</w:t>
      </w:r>
    </w:p>
    <w:p w:rsidR="00636E3D" w:rsidRPr="004468CB" w:rsidRDefault="00636E3D" w:rsidP="001917DF">
      <w:pPr>
        <w:ind w:left="1440"/>
        <w:rPr>
          <w:lang w:val="en-US"/>
        </w:rPr>
      </w:pPr>
    </w:p>
    <w:p w:rsidR="00636E3D" w:rsidRPr="004468CB" w:rsidRDefault="00636E3D" w:rsidP="001917DF">
      <w:pPr>
        <w:rPr>
          <w:lang w:val="en-US"/>
        </w:rPr>
      </w:pPr>
    </w:p>
    <w:p w:rsidR="00636E3D" w:rsidRDefault="00636E3D" w:rsidP="001917DF">
      <w:pPr>
        <w:rPr>
          <w:b/>
          <w:i/>
          <w:lang w:val="en-US"/>
        </w:rPr>
      </w:pPr>
      <w:r>
        <w:rPr>
          <w:b/>
          <w:i/>
          <w:lang w:val="uk-UA"/>
        </w:rPr>
        <w:t xml:space="preserve">4. </w:t>
      </w:r>
      <w:r>
        <w:rPr>
          <w:b/>
          <w:i/>
          <w:lang w:val="en-US"/>
        </w:rPr>
        <w:t>Translate the following sentences</w:t>
      </w:r>
      <w:r w:rsidRPr="00673354">
        <w:rPr>
          <w:b/>
          <w:i/>
          <w:lang w:val="en-US"/>
        </w:rPr>
        <w:t xml:space="preserve"> (</w:t>
      </w:r>
      <w:r>
        <w:rPr>
          <w:b/>
          <w:i/>
          <w:lang w:val="en-US"/>
        </w:rPr>
        <w:t>topic “In-situ repairs”):</w:t>
      </w:r>
    </w:p>
    <w:p w:rsidR="00636E3D" w:rsidRDefault="00636E3D" w:rsidP="001917DF">
      <w:pPr>
        <w:rPr>
          <w:b/>
          <w:i/>
          <w:lang w:val="en-US"/>
        </w:rPr>
      </w:pPr>
    </w:p>
    <w:p w:rsidR="00636E3D" w:rsidRDefault="00636E3D" w:rsidP="00BD7C05">
      <w:pPr>
        <w:pStyle w:val="ListParagraph"/>
        <w:numPr>
          <w:ilvl w:val="0"/>
          <w:numId w:val="35"/>
        </w:numPr>
      </w:pPr>
      <w:r>
        <w:t>Важно, чтобы все основные параметры непрерывно проверялись.</w:t>
      </w:r>
    </w:p>
    <w:p w:rsidR="00636E3D" w:rsidRDefault="00636E3D" w:rsidP="00BD7C05">
      <w:pPr>
        <w:pStyle w:val="ListParagraph"/>
        <w:numPr>
          <w:ilvl w:val="0"/>
          <w:numId w:val="35"/>
        </w:numPr>
      </w:pPr>
      <w:r>
        <w:t>Переборка поршней главных двигателей и рамовых подшипников проводится на борту механиками, когда судно находится в порту достаточно долго.</w:t>
      </w:r>
    </w:p>
    <w:p w:rsidR="00636E3D" w:rsidRDefault="00636E3D" w:rsidP="00BD7C05">
      <w:pPr>
        <w:pStyle w:val="ListParagraph"/>
        <w:numPr>
          <w:ilvl w:val="0"/>
          <w:numId w:val="35"/>
        </w:numPr>
      </w:pPr>
      <w:r>
        <w:t>Цилиндр и каждая пара подшипников вскрываются и проверяются инспектором классификационного общества, если он есть в данном порту.</w:t>
      </w:r>
    </w:p>
    <w:p w:rsidR="00636E3D" w:rsidRDefault="00636E3D" w:rsidP="00BD7C05">
      <w:pPr>
        <w:pStyle w:val="ListParagraph"/>
        <w:numPr>
          <w:ilvl w:val="0"/>
          <w:numId w:val="35"/>
        </w:numPr>
      </w:pPr>
      <w:r>
        <w:t>Переборка насосов и вспомогательных двигателей проводится в порту аналогично.</w:t>
      </w:r>
    </w:p>
    <w:p w:rsidR="00636E3D" w:rsidRDefault="00636E3D" w:rsidP="00BD7C05">
      <w:pPr>
        <w:pStyle w:val="ListParagraph"/>
        <w:numPr>
          <w:ilvl w:val="0"/>
          <w:numId w:val="35"/>
        </w:numPr>
      </w:pPr>
      <w:r>
        <w:t>Если установлены запасные насосы, один из каждой пары можно перебирать в море.</w:t>
      </w:r>
    </w:p>
    <w:p w:rsidR="00636E3D" w:rsidRDefault="00636E3D" w:rsidP="00BD7C05">
      <w:pPr>
        <w:pStyle w:val="ListParagraph"/>
        <w:numPr>
          <w:ilvl w:val="0"/>
          <w:numId w:val="35"/>
        </w:numPr>
      </w:pPr>
      <w:r>
        <w:t>В море может также производиться периодическая переборка запасных клапанов.</w:t>
      </w:r>
    </w:p>
    <w:p w:rsidR="00636E3D" w:rsidRPr="001917DF" w:rsidRDefault="00636E3D" w:rsidP="001917DF">
      <w:pPr>
        <w:pStyle w:val="ListParagraph"/>
        <w:ind w:left="360"/>
      </w:pPr>
    </w:p>
    <w:p w:rsidR="00636E3D" w:rsidRPr="001917DF" w:rsidRDefault="00636E3D" w:rsidP="001917DF">
      <w:pPr>
        <w:pStyle w:val="ListParagraph"/>
        <w:ind w:left="360"/>
      </w:pPr>
    </w:p>
    <w:p w:rsidR="00636E3D" w:rsidRPr="001917DF" w:rsidRDefault="00636E3D" w:rsidP="001917DF">
      <w:r w:rsidRPr="001917DF">
        <w:t xml:space="preserve">       </w:t>
      </w:r>
    </w:p>
    <w:p w:rsidR="00636E3D" w:rsidRPr="001917DF" w:rsidRDefault="00636E3D" w:rsidP="001917DF">
      <w:pPr>
        <w:rPr>
          <w:b/>
          <w:i/>
        </w:rPr>
      </w:pPr>
    </w:p>
    <w:p w:rsidR="00636E3D" w:rsidRDefault="00636E3D" w:rsidP="001917DF">
      <w:pPr>
        <w:rPr>
          <w:b/>
          <w:i/>
          <w:lang w:val="uk-UA"/>
        </w:rPr>
      </w:pPr>
    </w:p>
    <w:p w:rsidR="00636E3D" w:rsidRDefault="00636E3D" w:rsidP="001917DF">
      <w:pPr>
        <w:rPr>
          <w:b/>
          <w:i/>
          <w:lang w:val="uk-UA"/>
        </w:rPr>
      </w:pPr>
    </w:p>
    <w:p w:rsidR="00636E3D" w:rsidRDefault="00636E3D" w:rsidP="001917DF">
      <w:pPr>
        <w:rPr>
          <w:b/>
          <w:i/>
          <w:lang w:val="uk-UA"/>
        </w:rPr>
      </w:pPr>
    </w:p>
    <w:p w:rsidR="00636E3D" w:rsidRPr="006A76F9" w:rsidRDefault="00636E3D" w:rsidP="001917DF">
      <w:pPr>
        <w:pStyle w:val="Caption"/>
        <w:rPr>
          <w:b w:val="0"/>
          <w:sz w:val="24"/>
          <w:szCs w:val="24"/>
        </w:rPr>
      </w:pPr>
      <w:r w:rsidRPr="006A76F9">
        <w:rPr>
          <w:b w:val="0"/>
          <w:sz w:val="24"/>
          <w:szCs w:val="24"/>
        </w:rPr>
        <w:t>МІНІСТЕРСТВО ОСВІТИ І НАУКИ УКРАЇНИ</w:t>
      </w:r>
    </w:p>
    <w:p w:rsidR="00636E3D" w:rsidRPr="006A76F9" w:rsidRDefault="00636E3D" w:rsidP="001917DF">
      <w:pPr>
        <w:jc w:val="center"/>
        <w:rPr>
          <w:caps/>
        </w:rPr>
      </w:pPr>
      <w:r w:rsidRPr="006A76F9">
        <w:rPr>
          <w:caps/>
        </w:rPr>
        <w:t>Державний університет інфраструктури та технологій</w:t>
      </w:r>
    </w:p>
    <w:p w:rsidR="00636E3D" w:rsidRDefault="00636E3D" w:rsidP="001917DF">
      <w:pPr>
        <w:jc w:val="center"/>
        <w:rPr>
          <w:u w:val="single"/>
        </w:rPr>
      </w:pPr>
      <w:r w:rsidRPr="006A76F9">
        <w:rPr>
          <w:u w:val="single"/>
        </w:rPr>
        <w:t>ДУНАЙСЬКИЙ ФАКУЛЬТЕТ МОРСЬКОГО ТА РІЧКОВОГО ТРАНСПОРТУ</w:t>
      </w:r>
    </w:p>
    <w:p w:rsidR="00636E3D" w:rsidRPr="006A76F9" w:rsidRDefault="00636E3D" w:rsidP="001917DF">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1917DF">
      <w:pPr>
        <w:jc w:val="center"/>
        <w:rPr>
          <w:b/>
        </w:rPr>
      </w:pPr>
      <w:r w:rsidRPr="006A76F9">
        <w:rPr>
          <w:b/>
        </w:rPr>
        <w:t>З дисципліни «Англійська мова за професійним спрямуванням»</w:t>
      </w:r>
    </w:p>
    <w:p w:rsidR="00636E3D" w:rsidRPr="002666EC" w:rsidRDefault="00636E3D" w:rsidP="001917DF">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1917DF">
      <w:pPr>
        <w:pStyle w:val="Style5"/>
        <w:widowControl/>
        <w:spacing w:line="240" w:lineRule="exact"/>
        <w:jc w:val="left"/>
      </w:pPr>
    </w:p>
    <w:p w:rsidR="00636E3D" w:rsidRDefault="00636E3D" w:rsidP="001917DF">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en-US" w:eastAsia="en-US"/>
        </w:rPr>
        <w:t>1</w:t>
      </w:r>
      <w:r>
        <w:rPr>
          <w:rStyle w:val="FontStyle27"/>
          <w:bCs/>
          <w:szCs w:val="22"/>
          <w:lang w:val="uk-UA" w:eastAsia="en-US"/>
        </w:rPr>
        <w:t>9</w:t>
      </w:r>
    </w:p>
    <w:p w:rsidR="00636E3D" w:rsidRPr="009D0012" w:rsidRDefault="00636E3D" w:rsidP="001917DF">
      <w:pPr>
        <w:pStyle w:val="Style5"/>
        <w:widowControl/>
        <w:spacing w:before="29" w:line="240" w:lineRule="auto"/>
        <w:jc w:val="left"/>
        <w:outlineLvl w:val="0"/>
        <w:rPr>
          <w:rStyle w:val="FontStyle27"/>
          <w:bCs/>
          <w:szCs w:val="22"/>
          <w:lang w:val="uk-UA" w:eastAsia="en-US"/>
        </w:rPr>
      </w:pPr>
    </w:p>
    <w:p w:rsidR="00636E3D" w:rsidRPr="002E4C69" w:rsidRDefault="00636E3D" w:rsidP="00BD7C05">
      <w:pPr>
        <w:pStyle w:val="ListParagraph"/>
        <w:numPr>
          <w:ilvl w:val="0"/>
          <w:numId w:val="34"/>
        </w:numPr>
        <w:rPr>
          <w:b/>
          <w:i/>
          <w:lang w:val="uk-UA"/>
        </w:rPr>
      </w:pPr>
      <w:r>
        <w:rPr>
          <w:b/>
          <w:i/>
          <w:lang w:val="en-US"/>
        </w:rPr>
        <w:t>Give English equivalents to the following words and phrases (topic “Repairs. Contract”):</w:t>
      </w:r>
    </w:p>
    <w:p w:rsidR="00636E3D" w:rsidRPr="002E4C69" w:rsidRDefault="00636E3D" w:rsidP="001917DF">
      <w:pPr>
        <w:pStyle w:val="ListParagraph"/>
        <w:rPr>
          <w:b/>
          <w:i/>
          <w:lang w:val="uk-UA"/>
        </w:rPr>
      </w:pPr>
    </w:p>
    <w:p w:rsidR="00636E3D" w:rsidRPr="002E4C69" w:rsidRDefault="00636E3D" w:rsidP="00BD7C05">
      <w:pPr>
        <w:pStyle w:val="ListParagraph"/>
        <w:numPr>
          <w:ilvl w:val="0"/>
          <w:numId w:val="33"/>
        </w:numPr>
        <w:rPr>
          <w:lang w:val="uk-UA"/>
        </w:rPr>
      </w:pPr>
      <w:r>
        <w:t>Заключать контракт;</w:t>
      </w:r>
    </w:p>
    <w:p w:rsidR="00636E3D" w:rsidRPr="002E4C69" w:rsidRDefault="00636E3D" w:rsidP="00BD7C05">
      <w:pPr>
        <w:pStyle w:val="ListParagraph"/>
        <w:numPr>
          <w:ilvl w:val="0"/>
          <w:numId w:val="33"/>
        </w:numPr>
        <w:rPr>
          <w:lang w:val="uk-UA"/>
        </w:rPr>
      </w:pPr>
      <w:r>
        <w:t>Выполнить заказ;</w:t>
      </w:r>
    </w:p>
    <w:p w:rsidR="00636E3D" w:rsidRPr="002E4C69" w:rsidRDefault="00636E3D" w:rsidP="00BD7C05">
      <w:pPr>
        <w:pStyle w:val="ListParagraph"/>
        <w:numPr>
          <w:ilvl w:val="0"/>
          <w:numId w:val="33"/>
        </w:numPr>
        <w:rPr>
          <w:lang w:val="uk-UA"/>
        </w:rPr>
      </w:pPr>
      <w:r>
        <w:t>Обеспечить запасными частями;</w:t>
      </w:r>
    </w:p>
    <w:p w:rsidR="00636E3D" w:rsidRPr="002507ED" w:rsidRDefault="00636E3D" w:rsidP="00BD7C05">
      <w:pPr>
        <w:pStyle w:val="ListParagraph"/>
        <w:numPr>
          <w:ilvl w:val="0"/>
          <w:numId w:val="33"/>
        </w:numPr>
        <w:rPr>
          <w:lang w:val="uk-UA"/>
        </w:rPr>
      </w:pPr>
      <w:r>
        <w:t>Начало ремонта;</w:t>
      </w:r>
    </w:p>
    <w:p w:rsidR="00636E3D" w:rsidRDefault="00636E3D" w:rsidP="00BD7C05">
      <w:pPr>
        <w:pStyle w:val="ListParagraph"/>
        <w:numPr>
          <w:ilvl w:val="0"/>
          <w:numId w:val="33"/>
        </w:numPr>
        <w:rPr>
          <w:lang w:val="uk-UA"/>
        </w:rPr>
      </w:pPr>
      <w:r>
        <w:rPr>
          <w:lang w:val="uk-UA"/>
        </w:rPr>
        <w:t>Соответствовать техническим условиям контракта.</w:t>
      </w:r>
    </w:p>
    <w:p w:rsidR="00636E3D" w:rsidRDefault="00636E3D" w:rsidP="001917DF">
      <w:pPr>
        <w:pStyle w:val="ListParagraph"/>
        <w:ind w:left="1440"/>
        <w:rPr>
          <w:lang w:val="uk-UA"/>
        </w:rPr>
      </w:pPr>
    </w:p>
    <w:p w:rsidR="00636E3D" w:rsidRDefault="00636E3D" w:rsidP="001917DF">
      <w:pPr>
        <w:rPr>
          <w:b/>
          <w:i/>
          <w:lang w:val="en-US"/>
        </w:rPr>
      </w:pPr>
      <w:r>
        <w:rPr>
          <w:lang w:val="en-US"/>
        </w:rPr>
        <w:t xml:space="preserve">         </w:t>
      </w:r>
      <w:r>
        <w:rPr>
          <w:b/>
          <w:i/>
          <w:lang w:val="en-US"/>
        </w:rPr>
        <w:t xml:space="preserve">2. </w:t>
      </w:r>
      <w:r>
        <w:rPr>
          <w:b/>
          <w:i/>
          <w:lang w:val="uk-UA"/>
        </w:rPr>
        <w:t xml:space="preserve"> </w:t>
      </w:r>
      <w:r>
        <w:rPr>
          <w:b/>
          <w:i/>
          <w:lang w:val="en-US"/>
        </w:rPr>
        <w:t>Find the correct answer:</w:t>
      </w:r>
    </w:p>
    <w:p w:rsidR="00636E3D" w:rsidRDefault="00636E3D" w:rsidP="001917DF">
      <w:pPr>
        <w:rPr>
          <w:b/>
          <w:i/>
          <w:lang w:val="uk-UA"/>
        </w:rPr>
      </w:pPr>
    </w:p>
    <w:p w:rsidR="00636E3D" w:rsidRPr="004B78D0" w:rsidRDefault="00636E3D" w:rsidP="00BD7C05">
      <w:pPr>
        <w:numPr>
          <w:ilvl w:val="0"/>
          <w:numId w:val="32"/>
        </w:numPr>
        <w:rPr>
          <w:lang w:val="en-US"/>
        </w:rPr>
      </w:pPr>
      <w:r w:rsidRPr="004B78D0">
        <w:rPr>
          <w:lang w:val="en-US"/>
        </w:rPr>
        <w:t>At sea, water is self-drained from an exposed deck by.........</w:t>
      </w:r>
    </w:p>
    <w:p w:rsidR="00636E3D" w:rsidRPr="004B78D0" w:rsidRDefault="00636E3D" w:rsidP="00BD7C05">
      <w:pPr>
        <w:numPr>
          <w:ilvl w:val="1"/>
          <w:numId w:val="32"/>
        </w:numPr>
        <w:rPr>
          <w:lang w:val="en-US"/>
        </w:rPr>
      </w:pPr>
      <w:r w:rsidRPr="004B78D0">
        <w:rPr>
          <w:lang w:val="en-US"/>
        </w:rPr>
        <w:t>discharge pipes.</w:t>
      </w:r>
    </w:p>
    <w:p w:rsidR="00636E3D" w:rsidRPr="004B78D0" w:rsidRDefault="00636E3D" w:rsidP="00BD7C05">
      <w:pPr>
        <w:numPr>
          <w:ilvl w:val="1"/>
          <w:numId w:val="32"/>
        </w:numPr>
        <w:rPr>
          <w:lang w:val="en-US"/>
        </w:rPr>
      </w:pPr>
      <w:r w:rsidRPr="004B78D0">
        <w:rPr>
          <w:lang w:val="en-US"/>
        </w:rPr>
        <w:t>side scuttles.</w:t>
      </w:r>
    </w:p>
    <w:p w:rsidR="00636E3D" w:rsidRPr="004B78D0" w:rsidRDefault="00636E3D" w:rsidP="00BD7C05">
      <w:pPr>
        <w:numPr>
          <w:ilvl w:val="1"/>
          <w:numId w:val="32"/>
        </w:numPr>
        <w:rPr>
          <w:lang w:val="en-US"/>
        </w:rPr>
      </w:pPr>
      <w:r w:rsidRPr="004B78D0">
        <w:rPr>
          <w:lang w:val="en-US"/>
        </w:rPr>
        <w:t>freeing ports.</w:t>
      </w:r>
    </w:p>
    <w:p w:rsidR="00636E3D" w:rsidRPr="004B78D0" w:rsidRDefault="00636E3D" w:rsidP="00BD7C05">
      <w:pPr>
        <w:numPr>
          <w:ilvl w:val="1"/>
          <w:numId w:val="32"/>
        </w:numPr>
        <w:rPr>
          <w:lang w:val="en-US"/>
        </w:rPr>
      </w:pPr>
      <w:r w:rsidRPr="004B78D0">
        <w:rPr>
          <w:lang w:val="en-US"/>
        </w:rPr>
        <w:t>drain valves.</w:t>
      </w:r>
    </w:p>
    <w:p w:rsidR="00636E3D" w:rsidRPr="004B78D0" w:rsidRDefault="00636E3D" w:rsidP="001917DF">
      <w:pPr>
        <w:rPr>
          <w:lang w:val="en-US"/>
        </w:rPr>
      </w:pPr>
    </w:p>
    <w:p w:rsidR="00636E3D" w:rsidRPr="004B78D0" w:rsidRDefault="00636E3D" w:rsidP="00BD7C05">
      <w:pPr>
        <w:numPr>
          <w:ilvl w:val="0"/>
          <w:numId w:val="32"/>
        </w:numPr>
        <w:rPr>
          <w:lang w:val="en-US"/>
        </w:rPr>
      </w:pPr>
      <w:r w:rsidRPr="004B78D0">
        <w:rPr>
          <w:lang w:val="en-US"/>
        </w:rPr>
        <w:t>What is a drawing used to identify individual strakes and plates called?</w:t>
      </w:r>
    </w:p>
    <w:p w:rsidR="00636E3D" w:rsidRPr="004B78D0" w:rsidRDefault="00636E3D" w:rsidP="00BD7C05">
      <w:pPr>
        <w:numPr>
          <w:ilvl w:val="1"/>
          <w:numId w:val="32"/>
        </w:numPr>
        <w:rPr>
          <w:lang w:val="en-US"/>
        </w:rPr>
      </w:pPr>
      <w:r w:rsidRPr="004B78D0">
        <w:rPr>
          <w:lang w:val="en-US"/>
        </w:rPr>
        <w:t>Construction Drawing</w:t>
      </w:r>
    </w:p>
    <w:p w:rsidR="00636E3D" w:rsidRPr="004B78D0" w:rsidRDefault="00636E3D" w:rsidP="00BD7C05">
      <w:pPr>
        <w:numPr>
          <w:ilvl w:val="1"/>
          <w:numId w:val="32"/>
        </w:numPr>
        <w:rPr>
          <w:lang w:val="en-US"/>
        </w:rPr>
      </w:pPr>
      <w:r w:rsidRPr="004B78D0">
        <w:rPr>
          <w:lang w:val="en-US"/>
        </w:rPr>
        <w:t>Sheer Profile</w:t>
      </w:r>
    </w:p>
    <w:p w:rsidR="00636E3D" w:rsidRPr="004B78D0" w:rsidRDefault="00636E3D" w:rsidP="00BD7C05">
      <w:pPr>
        <w:numPr>
          <w:ilvl w:val="1"/>
          <w:numId w:val="32"/>
        </w:numPr>
      </w:pPr>
      <w:r w:rsidRPr="004B78D0">
        <w:rPr>
          <w:lang w:val="en-US"/>
        </w:rPr>
        <w:t>Shell Expansion Plan</w:t>
      </w:r>
    </w:p>
    <w:p w:rsidR="00636E3D" w:rsidRPr="004B78D0" w:rsidRDefault="00636E3D" w:rsidP="00BD7C05">
      <w:pPr>
        <w:numPr>
          <w:ilvl w:val="1"/>
          <w:numId w:val="32"/>
        </w:numPr>
      </w:pPr>
      <w:r w:rsidRPr="004B78D0">
        <w:t>Body Plan</w:t>
      </w:r>
    </w:p>
    <w:p w:rsidR="00636E3D" w:rsidRPr="004B78D0" w:rsidRDefault="00636E3D" w:rsidP="001917DF"/>
    <w:p w:rsidR="00636E3D" w:rsidRPr="004B78D0" w:rsidRDefault="00636E3D" w:rsidP="00BD7C05">
      <w:pPr>
        <w:numPr>
          <w:ilvl w:val="0"/>
          <w:numId w:val="32"/>
        </w:numPr>
        <w:rPr>
          <w:lang w:val="en-US"/>
        </w:rPr>
      </w:pPr>
      <w:r w:rsidRPr="004B78D0">
        <w:rPr>
          <w:lang w:val="en-US"/>
        </w:rPr>
        <w:t>TAN, total acid number is the:</w:t>
      </w:r>
    </w:p>
    <w:p w:rsidR="00636E3D" w:rsidRPr="004B78D0" w:rsidRDefault="00636E3D" w:rsidP="00BD7C05">
      <w:pPr>
        <w:numPr>
          <w:ilvl w:val="1"/>
          <w:numId w:val="32"/>
        </w:numPr>
        <w:rPr>
          <w:lang w:val="en-US"/>
        </w:rPr>
      </w:pPr>
      <w:r w:rsidRPr="004B78D0">
        <w:rPr>
          <w:lang w:val="en-US"/>
        </w:rPr>
        <w:t>Total content of organic and inorganic acids in the oil.</w:t>
      </w:r>
    </w:p>
    <w:p w:rsidR="00636E3D" w:rsidRPr="004B78D0" w:rsidRDefault="00636E3D" w:rsidP="00BD7C05">
      <w:pPr>
        <w:numPr>
          <w:ilvl w:val="1"/>
          <w:numId w:val="32"/>
        </w:numPr>
        <w:rPr>
          <w:lang w:val="en-US"/>
        </w:rPr>
      </w:pPr>
      <w:r w:rsidRPr="004B78D0">
        <w:rPr>
          <w:lang w:val="en-US"/>
        </w:rPr>
        <w:t>Amount of remaining alkalinity in the oil.</w:t>
      </w:r>
    </w:p>
    <w:p w:rsidR="00636E3D" w:rsidRPr="004B78D0" w:rsidRDefault="00636E3D" w:rsidP="00BD7C05">
      <w:pPr>
        <w:numPr>
          <w:ilvl w:val="1"/>
          <w:numId w:val="32"/>
        </w:numPr>
        <w:rPr>
          <w:lang w:val="en-US"/>
        </w:rPr>
      </w:pPr>
      <w:r w:rsidRPr="004B78D0">
        <w:rPr>
          <w:lang w:val="en-US"/>
        </w:rPr>
        <w:t>Total content of inorganic acids in the oil.</w:t>
      </w:r>
    </w:p>
    <w:p w:rsidR="00636E3D" w:rsidRPr="004B78D0" w:rsidRDefault="00636E3D" w:rsidP="00BD7C05">
      <w:pPr>
        <w:numPr>
          <w:ilvl w:val="1"/>
          <w:numId w:val="32"/>
        </w:numPr>
        <w:rPr>
          <w:lang w:val="en-US"/>
        </w:rPr>
      </w:pPr>
      <w:r w:rsidRPr="004B78D0">
        <w:rPr>
          <w:lang w:val="en-US"/>
        </w:rPr>
        <w:t>Total content of organic acids in the oil.</w:t>
      </w:r>
    </w:p>
    <w:p w:rsidR="00636E3D" w:rsidRPr="004B78D0" w:rsidRDefault="00636E3D" w:rsidP="001917DF">
      <w:pPr>
        <w:rPr>
          <w:lang w:val="en-US"/>
        </w:rPr>
      </w:pPr>
    </w:p>
    <w:p w:rsidR="00636E3D" w:rsidRPr="004B78D0" w:rsidRDefault="00636E3D" w:rsidP="00BD7C05">
      <w:pPr>
        <w:numPr>
          <w:ilvl w:val="0"/>
          <w:numId w:val="32"/>
        </w:numPr>
        <w:rPr>
          <w:lang w:val="en-US"/>
        </w:rPr>
      </w:pPr>
      <w:r w:rsidRPr="004B78D0">
        <w:rPr>
          <w:lang w:val="en-US"/>
        </w:rPr>
        <w:t>A decrease in the viscosity of the lubricating oil in a trunk engine may be due to dilution by:</w:t>
      </w:r>
    </w:p>
    <w:p w:rsidR="00636E3D" w:rsidRPr="004B78D0" w:rsidRDefault="00636E3D" w:rsidP="00BD7C05">
      <w:pPr>
        <w:numPr>
          <w:ilvl w:val="1"/>
          <w:numId w:val="32"/>
        </w:numPr>
        <w:rPr>
          <w:lang w:val="en-US"/>
        </w:rPr>
      </w:pPr>
      <w:r w:rsidRPr="004B78D0">
        <w:rPr>
          <w:lang w:val="en-US"/>
        </w:rPr>
        <w:t>Diesel oil.</w:t>
      </w:r>
    </w:p>
    <w:p w:rsidR="00636E3D" w:rsidRPr="004B78D0" w:rsidRDefault="00636E3D" w:rsidP="00BD7C05">
      <w:pPr>
        <w:numPr>
          <w:ilvl w:val="1"/>
          <w:numId w:val="32"/>
        </w:numPr>
        <w:rPr>
          <w:lang w:val="en-US"/>
        </w:rPr>
      </w:pPr>
      <w:r w:rsidRPr="004B78D0">
        <w:rPr>
          <w:lang w:val="en-US"/>
        </w:rPr>
        <w:t>Cylinder oil.</w:t>
      </w:r>
    </w:p>
    <w:p w:rsidR="00636E3D" w:rsidRPr="004B78D0" w:rsidRDefault="00636E3D" w:rsidP="00BD7C05">
      <w:pPr>
        <w:numPr>
          <w:ilvl w:val="1"/>
          <w:numId w:val="32"/>
        </w:numPr>
        <w:rPr>
          <w:lang w:val="en-US"/>
        </w:rPr>
      </w:pPr>
      <w:r w:rsidRPr="004B78D0">
        <w:rPr>
          <w:lang w:val="en-US"/>
        </w:rPr>
        <w:t>Water.</w:t>
      </w:r>
    </w:p>
    <w:p w:rsidR="00636E3D" w:rsidRPr="004B78D0" w:rsidRDefault="00636E3D" w:rsidP="00BD7C05">
      <w:pPr>
        <w:numPr>
          <w:ilvl w:val="1"/>
          <w:numId w:val="32"/>
        </w:numPr>
        <w:rPr>
          <w:lang w:val="en-US"/>
        </w:rPr>
      </w:pPr>
      <w:r w:rsidRPr="004B78D0">
        <w:rPr>
          <w:lang w:val="en-US"/>
        </w:rPr>
        <w:t>Heavy fuel oil.</w:t>
      </w:r>
    </w:p>
    <w:p w:rsidR="00636E3D" w:rsidRPr="004B78D0" w:rsidRDefault="00636E3D" w:rsidP="001917DF"/>
    <w:p w:rsidR="00636E3D" w:rsidRPr="004B78D0" w:rsidRDefault="00636E3D" w:rsidP="00BD7C05">
      <w:pPr>
        <w:numPr>
          <w:ilvl w:val="0"/>
          <w:numId w:val="32"/>
        </w:numPr>
        <w:rPr>
          <w:lang w:val="en-US"/>
        </w:rPr>
      </w:pPr>
      <w:r w:rsidRPr="004B78D0">
        <w:rPr>
          <w:lang w:val="en-US"/>
        </w:rPr>
        <w:t xml:space="preserve">What differential pressure would you expect to find across an engine lub.oil filter? </w:t>
      </w:r>
    </w:p>
    <w:p w:rsidR="00636E3D" w:rsidRPr="004B78D0" w:rsidRDefault="00636E3D" w:rsidP="00BD7C05">
      <w:pPr>
        <w:numPr>
          <w:ilvl w:val="1"/>
          <w:numId w:val="32"/>
        </w:numPr>
        <w:rPr>
          <w:lang w:val="en-US"/>
        </w:rPr>
      </w:pPr>
      <w:r w:rsidRPr="004B78D0">
        <w:rPr>
          <w:lang w:val="en-US"/>
        </w:rPr>
        <w:t>0.2 Bar</w:t>
      </w:r>
    </w:p>
    <w:p w:rsidR="00636E3D" w:rsidRPr="004B78D0" w:rsidRDefault="00636E3D" w:rsidP="00BD7C05">
      <w:pPr>
        <w:numPr>
          <w:ilvl w:val="1"/>
          <w:numId w:val="32"/>
        </w:numPr>
        <w:rPr>
          <w:lang w:val="en-US"/>
        </w:rPr>
      </w:pPr>
      <w:r w:rsidRPr="004B78D0">
        <w:rPr>
          <w:lang w:val="en-US"/>
        </w:rPr>
        <w:t>Zero</w:t>
      </w:r>
    </w:p>
    <w:p w:rsidR="00636E3D" w:rsidRPr="004B78D0" w:rsidRDefault="00636E3D" w:rsidP="00BD7C05">
      <w:pPr>
        <w:numPr>
          <w:ilvl w:val="1"/>
          <w:numId w:val="32"/>
        </w:numPr>
        <w:rPr>
          <w:lang w:val="en-US"/>
        </w:rPr>
      </w:pPr>
      <w:r w:rsidRPr="004B78D0">
        <w:rPr>
          <w:lang w:val="en-US"/>
        </w:rPr>
        <w:t>1.2 Bar</w:t>
      </w:r>
    </w:p>
    <w:p w:rsidR="00636E3D" w:rsidRPr="004B78D0" w:rsidRDefault="00636E3D" w:rsidP="00BD7C05">
      <w:pPr>
        <w:numPr>
          <w:ilvl w:val="1"/>
          <w:numId w:val="32"/>
        </w:numPr>
        <w:rPr>
          <w:lang w:val="en-US"/>
        </w:rPr>
      </w:pPr>
      <w:r>
        <w:rPr>
          <w:lang w:val="en-US"/>
        </w:rPr>
        <w:t>4</w:t>
      </w:r>
      <w:r w:rsidRPr="004B78D0">
        <w:rPr>
          <w:lang w:val="en-US"/>
        </w:rPr>
        <w:t>.0 Bar</w:t>
      </w:r>
    </w:p>
    <w:p w:rsidR="00636E3D" w:rsidRPr="004B78D0" w:rsidRDefault="00636E3D" w:rsidP="001917DF">
      <w:pPr>
        <w:rPr>
          <w:lang w:val="en-US"/>
        </w:rPr>
      </w:pPr>
    </w:p>
    <w:p w:rsidR="00636E3D" w:rsidRPr="004B78D0" w:rsidRDefault="00636E3D" w:rsidP="00BD7C05">
      <w:pPr>
        <w:numPr>
          <w:ilvl w:val="0"/>
          <w:numId w:val="32"/>
        </w:numPr>
        <w:rPr>
          <w:lang w:val="en-US"/>
        </w:rPr>
      </w:pPr>
      <w:r w:rsidRPr="004B78D0">
        <w:rPr>
          <w:lang w:val="en-US"/>
        </w:rPr>
        <w:t>You notice the sump level in an engine has increased and no new oil has been added. What action would you take?</w:t>
      </w:r>
    </w:p>
    <w:p w:rsidR="00636E3D" w:rsidRPr="004B78D0" w:rsidRDefault="00636E3D" w:rsidP="00BD7C05">
      <w:pPr>
        <w:numPr>
          <w:ilvl w:val="1"/>
          <w:numId w:val="32"/>
        </w:numPr>
        <w:rPr>
          <w:lang w:val="en-US"/>
        </w:rPr>
      </w:pPr>
      <w:r w:rsidRPr="004B78D0">
        <w:rPr>
          <w:lang w:val="en-US"/>
        </w:rPr>
        <w:t>Stop the engine and look for a fuel or water leak.</w:t>
      </w:r>
    </w:p>
    <w:p w:rsidR="00636E3D" w:rsidRPr="004B78D0" w:rsidRDefault="00636E3D" w:rsidP="00BD7C05">
      <w:pPr>
        <w:numPr>
          <w:ilvl w:val="1"/>
          <w:numId w:val="32"/>
        </w:numPr>
        <w:rPr>
          <w:lang w:val="en-US"/>
        </w:rPr>
      </w:pPr>
      <w:r w:rsidRPr="004B78D0">
        <w:rPr>
          <w:lang w:val="en-US"/>
        </w:rPr>
        <w:t>Leave it the same.</w:t>
      </w:r>
    </w:p>
    <w:p w:rsidR="00636E3D" w:rsidRPr="004B78D0" w:rsidRDefault="00636E3D" w:rsidP="00BD7C05">
      <w:pPr>
        <w:numPr>
          <w:ilvl w:val="1"/>
          <w:numId w:val="32"/>
        </w:numPr>
        <w:rPr>
          <w:lang w:val="en-US"/>
        </w:rPr>
      </w:pPr>
      <w:r w:rsidRPr="004B78D0">
        <w:rPr>
          <w:lang w:val="en-US"/>
        </w:rPr>
        <w:t>Drain some oil from the engine.</w:t>
      </w:r>
    </w:p>
    <w:p w:rsidR="00636E3D" w:rsidRPr="004B78D0" w:rsidRDefault="00636E3D" w:rsidP="00BD7C05">
      <w:pPr>
        <w:numPr>
          <w:ilvl w:val="1"/>
          <w:numId w:val="32"/>
        </w:numPr>
        <w:rPr>
          <w:lang w:val="en-US"/>
        </w:rPr>
      </w:pPr>
      <w:r w:rsidRPr="004B78D0">
        <w:rPr>
          <w:lang w:val="en-US"/>
        </w:rPr>
        <w:t>Reduced the load, and look after fuel or water leak.</w:t>
      </w:r>
    </w:p>
    <w:p w:rsidR="00636E3D" w:rsidRPr="004B78D0" w:rsidRDefault="00636E3D" w:rsidP="001917DF">
      <w:pPr>
        <w:rPr>
          <w:lang w:val="en-US"/>
        </w:rPr>
      </w:pPr>
    </w:p>
    <w:p w:rsidR="00636E3D" w:rsidRPr="004B78D0" w:rsidRDefault="00636E3D" w:rsidP="00BD7C05">
      <w:pPr>
        <w:numPr>
          <w:ilvl w:val="0"/>
          <w:numId w:val="32"/>
        </w:numPr>
        <w:rPr>
          <w:lang w:val="en-US"/>
        </w:rPr>
      </w:pPr>
      <w:r w:rsidRPr="004B78D0">
        <w:rPr>
          <w:lang w:val="en-US"/>
        </w:rPr>
        <w:t>Garbage disposal regulations outside special areas specify that dunnage, lining and packing materials that float......</w:t>
      </w:r>
    </w:p>
    <w:p w:rsidR="00636E3D" w:rsidRPr="004B78D0" w:rsidRDefault="00636E3D" w:rsidP="00BD7C05">
      <w:pPr>
        <w:numPr>
          <w:ilvl w:val="1"/>
          <w:numId w:val="32"/>
        </w:numPr>
        <w:rPr>
          <w:lang w:val="en-US"/>
        </w:rPr>
      </w:pPr>
      <w:r w:rsidRPr="004B78D0">
        <w:rPr>
          <w:lang w:val="en-US"/>
        </w:rPr>
        <w:t>may not be thrown overboard at any time.</w:t>
      </w:r>
    </w:p>
    <w:p w:rsidR="00636E3D" w:rsidRPr="004B78D0" w:rsidRDefault="00636E3D" w:rsidP="00BD7C05">
      <w:pPr>
        <w:numPr>
          <w:ilvl w:val="1"/>
          <w:numId w:val="32"/>
        </w:numPr>
        <w:rPr>
          <w:lang w:val="en-US"/>
        </w:rPr>
      </w:pPr>
      <w:r w:rsidRPr="004B78D0">
        <w:rPr>
          <w:lang w:val="en-US"/>
        </w:rPr>
        <w:t xml:space="preserve">may be thrown overboard outside </w:t>
      </w:r>
      <w:smartTag w:uri="urn:schemas-microsoft-com:office:smarttags" w:element="metricconverter">
        <w:smartTagPr>
          <w:attr w:name="ProductID" w:val="4 miles"/>
        </w:smartTagPr>
        <w:r w:rsidRPr="004B78D0">
          <w:rPr>
            <w:lang w:val="en-US"/>
          </w:rPr>
          <w:t>12 miles</w:t>
        </w:r>
      </w:smartTag>
      <w:r w:rsidRPr="004B78D0">
        <w:rPr>
          <w:lang w:val="en-US"/>
        </w:rPr>
        <w:t xml:space="preserve"> offshore.</w:t>
      </w:r>
    </w:p>
    <w:p w:rsidR="00636E3D" w:rsidRPr="004B78D0" w:rsidRDefault="00636E3D" w:rsidP="00BD7C05">
      <w:pPr>
        <w:numPr>
          <w:ilvl w:val="1"/>
          <w:numId w:val="32"/>
        </w:numPr>
        <w:rPr>
          <w:lang w:val="en-US"/>
        </w:rPr>
      </w:pPr>
      <w:r w:rsidRPr="004B78D0">
        <w:rPr>
          <w:lang w:val="en-US"/>
        </w:rPr>
        <w:t xml:space="preserve">may be thrown overboard outside </w:t>
      </w:r>
      <w:smartTag w:uri="urn:schemas-microsoft-com:office:smarttags" w:element="metricconverter">
        <w:smartTagPr>
          <w:attr w:name="ProductID" w:val="4 miles"/>
        </w:smartTagPr>
        <w:r w:rsidRPr="004B78D0">
          <w:rPr>
            <w:lang w:val="en-US"/>
          </w:rPr>
          <w:t>25 miles</w:t>
        </w:r>
      </w:smartTag>
      <w:r w:rsidRPr="004B78D0">
        <w:rPr>
          <w:lang w:val="en-US"/>
        </w:rPr>
        <w:t xml:space="preserve"> offshore.</w:t>
      </w:r>
    </w:p>
    <w:p w:rsidR="00636E3D" w:rsidRPr="004B78D0" w:rsidRDefault="00636E3D" w:rsidP="00BD7C05">
      <w:pPr>
        <w:numPr>
          <w:ilvl w:val="1"/>
          <w:numId w:val="32"/>
        </w:numPr>
        <w:rPr>
          <w:lang w:val="en-US"/>
        </w:rPr>
      </w:pPr>
      <w:r w:rsidRPr="004B78D0">
        <w:rPr>
          <w:lang w:val="en-US"/>
        </w:rPr>
        <w:t xml:space="preserve">may be thrown overboard outside </w:t>
      </w:r>
      <w:smartTag w:uri="urn:schemas-microsoft-com:office:smarttags" w:element="metricconverter">
        <w:smartTagPr>
          <w:attr w:name="ProductID" w:val="4 miles"/>
        </w:smartTagPr>
        <w:r>
          <w:rPr>
            <w:lang w:val="en-US"/>
          </w:rPr>
          <w:t>4</w:t>
        </w:r>
        <w:r w:rsidRPr="004B78D0">
          <w:rPr>
            <w:lang w:val="en-US"/>
          </w:rPr>
          <w:t xml:space="preserve"> miles</w:t>
        </w:r>
      </w:smartTag>
      <w:r w:rsidRPr="004B78D0">
        <w:rPr>
          <w:lang w:val="en-US"/>
        </w:rPr>
        <w:t xml:space="preserve"> offshore.</w:t>
      </w:r>
    </w:p>
    <w:p w:rsidR="00636E3D" w:rsidRPr="004B78D0" w:rsidRDefault="00636E3D" w:rsidP="001917DF">
      <w:pPr>
        <w:rPr>
          <w:b/>
          <w:lang w:val="en-US"/>
        </w:rPr>
      </w:pPr>
    </w:p>
    <w:p w:rsidR="00636E3D" w:rsidRPr="004B78D0" w:rsidRDefault="00636E3D" w:rsidP="00BD7C05">
      <w:pPr>
        <w:numPr>
          <w:ilvl w:val="0"/>
          <w:numId w:val="32"/>
        </w:numPr>
        <w:rPr>
          <w:lang w:val="en-US"/>
        </w:rPr>
      </w:pPr>
      <w:r w:rsidRPr="004B78D0">
        <w:rPr>
          <w:lang w:val="en-US"/>
        </w:rPr>
        <w:t>Pumping, emptying or emitting from a ship.</w:t>
      </w:r>
    </w:p>
    <w:p w:rsidR="00636E3D" w:rsidRPr="004B78D0" w:rsidRDefault="00636E3D" w:rsidP="00BD7C05">
      <w:pPr>
        <w:numPr>
          <w:ilvl w:val="1"/>
          <w:numId w:val="32"/>
        </w:numPr>
        <w:rPr>
          <w:lang w:val="en-US"/>
        </w:rPr>
      </w:pPr>
      <w:r w:rsidRPr="004B78D0">
        <w:rPr>
          <w:lang w:val="en-US"/>
        </w:rPr>
        <w:t>What does "discharge" means in relation to harmful substances as defined by Marpol?</w:t>
      </w:r>
    </w:p>
    <w:p w:rsidR="00636E3D" w:rsidRPr="004B78D0" w:rsidRDefault="00636E3D" w:rsidP="00BD7C05">
      <w:pPr>
        <w:numPr>
          <w:ilvl w:val="1"/>
          <w:numId w:val="32"/>
        </w:numPr>
        <w:rPr>
          <w:lang w:val="en-US"/>
        </w:rPr>
      </w:pPr>
      <w:r w:rsidRPr="004B78D0">
        <w:rPr>
          <w:lang w:val="en-US"/>
        </w:rPr>
        <w:t>Spilling, leaking or escaping from the ship.</w:t>
      </w:r>
    </w:p>
    <w:p w:rsidR="00636E3D" w:rsidRPr="004B78D0" w:rsidRDefault="00636E3D" w:rsidP="00BD7C05">
      <w:pPr>
        <w:numPr>
          <w:ilvl w:val="1"/>
          <w:numId w:val="32"/>
        </w:numPr>
        <w:rPr>
          <w:lang w:val="en-US"/>
        </w:rPr>
      </w:pPr>
      <w:r w:rsidRPr="004B78D0">
        <w:rPr>
          <w:lang w:val="en-US"/>
        </w:rPr>
        <w:t>Dumping or disposal from the ship.</w:t>
      </w:r>
    </w:p>
    <w:p w:rsidR="00636E3D" w:rsidRPr="004B78D0" w:rsidRDefault="00636E3D" w:rsidP="00BD7C05">
      <w:pPr>
        <w:numPr>
          <w:ilvl w:val="1"/>
          <w:numId w:val="32"/>
        </w:numPr>
        <w:rPr>
          <w:lang w:val="en-US"/>
        </w:rPr>
      </w:pPr>
      <w:r w:rsidRPr="004B78D0">
        <w:rPr>
          <w:lang w:val="en-US"/>
        </w:rPr>
        <w:t>Any release how ever caused.</w:t>
      </w:r>
    </w:p>
    <w:p w:rsidR="00636E3D" w:rsidRPr="004B78D0" w:rsidRDefault="00636E3D" w:rsidP="001917DF">
      <w:pPr>
        <w:rPr>
          <w:lang w:val="en-US"/>
        </w:rPr>
      </w:pPr>
    </w:p>
    <w:p w:rsidR="00636E3D" w:rsidRPr="004B78D0" w:rsidRDefault="00636E3D" w:rsidP="00BD7C05">
      <w:pPr>
        <w:numPr>
          <w:ilvl w:val="0"/>
          <w:numId w:val="32"/>
        </w:numPr>
        <w:rPr>
          <w:lang w:val="en-US"/>
        </w:rPr>
      </w:pPr>
      <w:r w:rsidRPr="004B78D0">
        <w:rPr>
          <w:lang w:val="en-US"/>
        </w:rPr>
        <w:t>For any engine room operated in UMS-mode, defined checks are to be carried out prior to switching to UMS-mode. Is it the Engineer on Duty's responsibility to have the full control of condition of any check items prior to switching to UMS-mode and leaving the engine room, or may he leave the engine room for a short period (coffee break, lunch etc.) trusting the alarms and automatic functions are sufficient for safe operation?</w:t>
      </w:r>
    </w:p>
    <w:p w:rsidR="00636E3D" w:rsidRPr="004B78D0" w:rsidRDefault="00636E3D" w:rsidP="00BD7C05">
      <w:pPr>
        <w:numPr>
          <w:ilvl w:val="1"/>
          <w:numId w:val="32"/>
        </w:numPr>
        <w:rPr>
          <w:lang w:val="en-US"/>
        </w:rPr>
      </w:pPr>
      <w:r w:rsidRPr="004B78D0">
        <w:rPr>
          <w:lang w:val="en-US"/>
        </w:rPr>
        <w:t>A described UMS-mode check shall always be carried out prior to leaving the engine room, irrespective of the time he will be absent.</w:t>
      </w:r>
    </w:p>
    <w:p w:rsidR="00636E3D" w:rsidRPr="004B78D0" w:rsidRDefault="00636E3D" w:rsidP="00BD7C05">
      <w:pPr>
        <w:numPr>
          <w:ilvl w:val="1"/>
          <w:numId w:val="32"/>
        </w:numPr>
        <w:rPr>
          <w:lang w:val="en-US"/>
        </w:rPr>
      </w:pPr>
      <w:r w:rsidRPr="004B78D0">
        <w:rPr>
          <w:lang w:val="en-US"/>
        </w:rPr>
        <w:t>Ok for 15-20 minutes without a proper check</w:t>
      </w:r>
    </w:p>
    <w:p w:rsidR="00636E3D" w:rsidRPr="004B78D0" w:rsidRDefault="00636E3D" w:rsidP="00BD7C05">
      <w:pPr>
        <w:numPr>
          <w:ilvl w:val="1"/>
          <w:numId w:val="32"/>
        </w:numPr>
        <w:rPr>
          <w:lang w:val="en-US"/>
        </w:rPr>
      </w:pPr>
      <w:r w:rsidRPr="004B78D0">
        <w:rPr>
          <w:lang w:val="en-US"/>
        </w:rPr>
        <w:t>Ok for one hour without a proper check</w:t>
      </w:r>
    </w:p>
    <w:p w:rsidR="00636E3D" w:rsidRPr="004B78D0" w:rsidRDefault="00636E3D" w:rsidP="00BD7C05">
      <w:pPr>
        <w:numPr>
          <w:ilvl w:val="1"/>
          <w:numId w:val="32"/>
        </w:numPr>
        <w:rPr>
          <w:lang w:val="en-US"/>
        </w:rPr>
      </w:pPr>
      <w:r w:rsidRPr="004B78D0">
        <w:rPr>
          <w:lang w:val="en-US"/>
        </w:rPr>
        <w:t>Ok for a short period as long as one rating is left "on watch"</w:t>
      </w:r>
    </w:p>
    <w:p w:rsidR="00636E3D" w:rsidRPr="004B78D0" w:rsidRDefault="00636E3D" w:rsidP="001917DF">
      <w:pPr>
        <w:rPr>
          <w:lang w:val="en-US"/>
        </w:rPr>
      </w:pPr>
    </w:p>
    <w:p w:rsidR="00636E3D" w:rsidRPr="004B78D0" w:rsidRDefault="00636E3D" w:rsidP="00BD7C05">
      <w:pPr>
        <w:numPr>
          <w:ilvl w:val="0"/>
          <w:numId w:val="32"/>
        </w:numPr>
        <w:rPr>
          <w:lang w:val="en-US"/>
        </w:rPr>
      </w:pPr>
      <w:r w:rsidRPr="004B78D0">
        <w:rPr>
          <w:lang w:val="en-US"/>
        </w:rPr>
        <w:t>Prior to the lunch break, the Engineer on Duty observes that the operating generator set has an output of 90%. With regard to operation of the generator, what is the - most important - assumption(s) for him to check before switching to UMS-mode?</w:t>
      </w:r>
    </w:p>
    <w:p w:rsidR="00636E3D" w:rsidRPr="004B78D0" w:rsidRDefault="00636E3D" w:rsidP="00BD7C05">
      <w:pPr>
        <w:numPr>
          <w:ilvl w:val="1"/>
          <w:numId w:val="32"/>
        </w:numPr>
        <w:rPr>
          <w:lang w:val="en-US"/>
        </w:rPr>
      </w:pPr>
      <w:r w:rsidRPr="004B78D0">
        <w:rPr>
          <w:lang w:val="en-US"/>
        </w:rPr>
        <w:t>Visually checking the auxiliary engine that there are no leaks or other obvious operating failures</w:t>
      </w:r>
    </w:p>
    <w:p w:rsidR="00636E3D" w:rsidRPr="004B78D0" w:rsidRDefault="00636E3D" w:rsidP="00BD7C05">
      <w:pPr>
        <w:numPr>
          <w:ilvl w:val="1"/>
          <w:numId w:val="32"/>
        </w:numPr>
        <w:rPr>
          <w:lang w:val="en-US"/>
        </w:rPr>
      </w:pPr>
      <w:r w:rsidRPr="004B78D0">
        <w:rPr>
          <w:lang w:val="en-US"/>
        </w:rPr>
        <w:t>All parameters as listed under the other alternatives.</w:t>
      </w:r>
    </w:p>
    <w:p w:rsidR="00636E3D" w:rsidRPr="004B78D0" w:rsidRDefault="00636E3D" w:rsidP="00BD7C05">
      <w:pPr>
        <w:numPr>
          <w:ilvl w:val="1"/>
          <w:numId w:val="32"/>
        </w:numPr>
        <w:rPr>
          <w:lang w:val="en-US"/>
        </w:rPr>
      </w:pPr>
      <w:r w:rsidRPr="004B78D0">
        <w:rPr>
          <w:lang w:val="en-US"/>
        </w:rPr>
        <w:t>That a secondary auxiliary set is switched to automatic standby mode</w:t>
      </w:r>
    </w:p>
    <w:p w:rsidR="00636E3D" w:rsidRDefault="00636E3D" w:rsidP="00BD7C05">
      <w:pPr>
        <w:numPr>
          <w:ilvl w:val="1"/>
          <w:numId w:val="32"/>
        </w:numPr>
        <w:rPr>
          <w:lang w:val="en-US"/>
        </w:rPr>
      </w:pPr>
      <w:r w:rsidRPr="004B78D0">
        <w:rPr>
          <w:lang w:val="en-US"/>
        </w:rPr>
        <w:t>That a secondary auxiliary set is switched to automatic standby mode</w:t>
      </w:r>
    </w:p>
    <w:p w:rsidR="00636E3D" w:rsidRDefault="00636E3D" w:rsidP="001917DF">
      <w:pPr>
        <w:ind w:left="1440"/>
        <w:rPr>
          <w:lang w:val="en-US"/>
        </w:rPr>
      </w:pPr>
    </w:p>
    <w:p w:rsidR="00636E3D" w:rsidRPr="004B78D0" w:rsidRDefault="00636E3D" w:rsidP="001917DF">
      <w:pPr>
        <w:ind w:left="1440"/>
        <w:rPr>
          <w:lang w:val="en-US"/>
        </w:rPr>
      </w:pPr>
    </w:p>
    <w:p w:rsidR="00636E3D" w:rsidRDefault="00636E3D" w:rsidP="001917DF">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1917DF">
      <w:pPr>
        <w:autoSpaceDE w:val="0"/>
        <w:autoSpaceDN w:val="0"/>
        <w:adjustRightInd w:val="0"/>
        <w:rPr>
          <w:b/>
          <w:i/>
          <w:lang w:val="en-US" w:eastAsia="uk-UA"/>
        </w:rPr>
      </w:pPr>
      <w:r>
        <w:rPr>
          <w:b/>
          <w:i/>
          <w:lang w:val="en-US" w:eastAsia="uk-UA"/>
        </w:rPr>
        <w:t xml:space="preserve">    Be ready to speak on it.</w:t>
      </w:r>
    </w:p>
    <w:p w:rsidR="00636E3D" w:rsidRDefault="00636E3D" w:rsidP="001917DF">
      <w:pPr>
        <w:autoSpaceDE w:val="0"/>
        <w:autoSpaceDN w:val="0"/>
        <w:adjustRightInd w:val="0"/>
        <w:rPr>
          <w:b/>
          <w:i/>
          <w:lang w:val="en-US" w:eastAsia="uk-UA"/>
        </w:rPr>
      </w:pPr>
    </w:p>
    <w:p w:rsidR="00636E3D" w:rsidRDefault="00636E3D" w:rsidP="001917DF">
      <w:pPr>
        <w:rPr>
          <w:b/>
          <w:bCs/>
          <w:sz w:val="28"/>
          <w:szCs w:val="28"/>
          <w:lang w:val="en-US"/>
        </w:rPr>
      </w:pPr>
      <w:r w:rsidRPr="003618DC">
        <w:rPr>
          <w:b/>
          <w:bCs/>
          <w:sz w:val="28"/>
          <w:szCs w:val="28"/>
          <w:lang w:val="en-US"/>
        </w:rPr>
        <w:t>Corrosion.</w:t>
      </w:r>
    </w:p>
    <w:p w:rsidR="00636E3D" w:rsidRDefault="00636E3D" w:rsidP="001917DF">
      <w:pPr>
        <w:rPr>
          <w:b/>
          <w:bCs/>
          <w:sz w:val="28"/>
          <w:szCs w:val="28"/>
          <w:lang w:val="en-US"/>
        </w:rPr>
      </w:pPr>
    </w:p>
    <w:p w:rsidR="00636E3D" w:rsidRPr="00140E0B" w:rsidRDefault="00636E3D" w:rsidP="001917DF">
      <w:pPr>
        <w:autoSpaceDE w:val="0"/>
        <w:autoSpaceDN w:val="0"/>
        <w:adjustRightInd w:val="0"/>
        <w:rPr>
          <w:b/>
          <w:i/>
          <w:lang w:val="en-US" w:eastAsia="uk-UA"/>
        </w:rPr>
      </w:pPr>
    </w:p>
    <w:p w:rsidR="00636E3D" w:rsidRDefault="00636E3D" w:rsidP="001917DF">
      <w:pPr>
        <w:pStyle w:val="ListParagraph"/>
        <w:ind w:left="142"/>
        <w:rPr>
          <w:lang w:val="en-US"/>
        </w:rPr>
      </w:pPr>
    </w:p>
    <w:p w:rsidR="00636E3D" w:rsidRPr="006A76F9" w:rsidRDefault="00636E3D" w:rsidP="001917DF">
      <w:pPr>
        <w:pStyle w:val="Caption"/>
        <w:rPr>
          <w:b w:val="0"/>
          <w:sz w:val="24"/>
          <w:szCs w:val="24"/>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Default="00636E3D" w:rsidP="001917DF">
      <w:pPr>
        <w:pStyle w:val="ListParagraph"/>
        <w:ind w:left="142"/>
        <w:rPr>
          <w:lang w:val="en-US"/>
        </w:rPr>
      </w:pPr>
    </w:p>
    <w:p w:rsidR="00636E3D" w:rsidRPr="006A76F9" w:rsidRDefault="00636E3D" w:rsidP="001917DF">
      <w:pPr>
        <w:pStyle w:val="Caption"/>
        <w:rPr>
          <w:b w:val="0"/>
          <w:sz w:val="24"/>
          <w:szCs w:val="24"/>
        </w:rPr>
      </w:pPr>
      <w:r w:rsidRPr="006A76F9">
        <w:rPr>
          <w:b w:val="0"/>
          <w:sz w:val="24"/>
          <w:szCs w:val="24"/>
        </w:rPr>
        <w:t>МІНІСТЕРСТВО ОСВІТИ І НАУКИ УКРАЇНИ</w:t>
      </w:r>
    </w:p>
    <w:p w:rsidR="00636E3D" w:rsidRPr="006A76F9" w:rsidRDefault="00636E3D" w:rsidP="001917DF">
      <w:pPr>
        <w:jc w:val="center"/>
        <w:rPr>
          <w:caps/>
        </w:rPr>
      </w:pPr>
      <w:r w:rsidRPr="006A76F9">
        <w:rPr>
          <w:caps/>
        </w:rPr>
        <w:t>Державний університет інфраструктури та технологій</w:t>
      </w:r>
    </w:p>
    <w:p w:rsidR="00636E3D" w:rsidRDefault="00636E3D" w:rsidP="001917DF">
      <w:pPr>
        <w:jc w:val="center"/>
        <w:rPr>
          <w:u w:val="single"/>
        </w:rPr>
      </w:pPr>
      <w:r w:rsidRPr="006A76F9">
        <w:rPr>
          <w:u w:val="single"/>
        </w:rPr>
        <w:t>ДУНАЙСЬКИЙ ФАКУЛЬТЕТ МОРСЬКОГО ТА РІЧКОВОГО ТРАНСПОРТУ</w:t>
      </w:r>
    </w:p>
    <w:p w:rsidR="00636E3D" w:rsidRPr="006A76F9" w:rsidRDefault="00636E3D" w:rsidP="001917DF">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1917DF">
      <w:pPr>
        <w:jc w:val="center"/>
        <w:rPr>
          <w:b/>
        </w:rPr>
      </w:pPr>
      <w:r w:rsidRPr="006A76F9">
        <w:rPr>
          <w:b/>
        </w:rPr>
        <w:t>З дисципліни «Англійська мова за професійним спрямуванням»</w:t>
      </w:r>
    </w:p>
    <w:p w:rsidR="00636E3D" w:rsidRPr="002666EC" w:rsidRDefault="00636E3D" w:rsidP="001917DF">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1917DF">
      <w:pPr>
        <w:pStyle w:val="Style5"/>
        <w:widowControl/>
        <w:spacing w:line="240" w:lineRule="exact"/>
        <w:jc w:val="left"/>
      </w:pPr>
    </w:p>
    <w:p w:rsidR="00636E3D" w:rsidRPr="00C44F7C" w:rsidRDefault="00636E3D" w:rsidP="001917DF">
      <w:pPr>
        <w:pStyle w:val="Style5"/>
        <w:widowControl/>
        <w:spacing w:before="29" w:line="240" w:lineRule="auto"/>
        <w:jc w:val="left"/>
        <w:outlineLvl w:val="0"/>
        <w:rPr>
          <w:rStyle w:val="FontStyle27"/>
          <w:bCs/>
          <w:szCs w:val="22"/>
          <w:lang w:val="en-US" w:eastAsia="en-US"/>
        </w:rPr>
      </w:pPr>
      <w:r w:rsidRPr="009D0012">
        <w:rPr>
          <w:rStyle w:val="FontStyle27"/>
          <w:bCs/>
          <w:szCs w:val="22"/>
          <w:lang w:val="en-US" w:eastAsia="en-US"/>
        </w:rPr>
        <w:t>Variant</w:t>
      </w:r>
      <w:r w:rsidRPr="00897CF2">
        <w:rPr>
          <w:rStyle w:val="FontStyle27"/>
          <w:bCs/>
          <w:szCs w:val="22"/>
          <w:lang w:val="en-US" w:eastAsia="en-US"/>
        </w:rPr>
        <w:t xml:space="preserve"> </w:t>
      </w:r>
      <w:r>
        <w:rPr>
          <w:rStyle w:val="FontStyle27"/>
          <w:bCs/>
          <w:szCs w:val="22"/>
          <w:lang w:val="en-US" w:eastAsia="en-US"/>
        </w:rPr>
        <w:t>20</w:t>
      </w:r>
    </w:p>
    <w:p w:rsidR="00636E3D" w:rsidRDefault="00636E3D" w:rsidP="001917DF">
      <w:pPr>
        <w:ind w:firstLine="708"/>
        <w:jc w:val="both"/>
        <w:rPr>
          <w:lang w:val="en-US"/>
        </w:rPr>
      </w:pPr>
      <w:r>
        <w:rPr>
          <w:b/>
          <w:i/>
          <w:lang w:val="en-US"/>
        </w:rPr>
        <w:t>1. Give English equivalents to the following words and phrases (topic “</w:t>
      </w:r>
      <w:r>
        <w:rPr>
          <w:b/>
          <w:bCs/>
          <w:i/>
          <w:lang w:val="en-US"/>
        </w:rPr>
        <w:t>Ordering ship supplies</w:t>
      </w:r>
      <w:r w:rsidRPr="00897CF2">
        <w:rPr>
          <w:b/>
          <w:i/>
          <w:lang w:val="en-US"/>
        </w:rPr>
        <w:t>”):</w:t>
      </w:r>
    </w:p>
    <w:p w:rsidR="00636E3D" w:rsidRPr="003618DC" w:rsidRDefault="00636E3D" w:rsidP="00BD7C05">
      <w:pPr>
        <w:pStyle w:val="ListParagraph"/>
        <w:numPr>
          <w:ilvl w:val="0"/>
          <w:numId w:val="30"/>
        </w:numPr>
        <w:jc w:val="both"/>
        <w:rPr>
          <w:lang w:val="en-US"/>
        </w:rPr>
      </w:pPr>
      <w:r>
        <w:t>у нас кончились запасы;</w:t>
      </w:r>
    </w:p>
    <w:p w:rsidR="00636E3D" w:rsidRPr="003618DC" w:rsidRDefault="00636E3D" w:rsidP="00BD7C05">
      <w:pPr>
        <w:pStyle w:val="ListParagraph"/>
        <w:numPr>
          <w:ilvl w:val="0"/>
          <w:numId w:val="30"/>
        </w:numPr>
        <w:jc w:val="both"/>
      </w:pPr>
      <w:r>
        <w:t>мы собираемся заказать притирочное масло;</w:t>
      </w:r>
    </w:p>
    <w:p w:rsidR="00636E3D" w:rsidRDefault="00636E3D" w:rsidP="00BD7C05">
      <w:pPr>
        <w:pStyle w:val="ListParagraph"/>
        <w:numPr>
          <w:ilvl w:val="0"/>
          <w:numId w:val="30"/>
        </w:numPr>
        <w:jc w:val="both"/>
      </w:pPr>
      <w:r>
        <w:t>какова предварительная стоимость?</w:t>
      </w:r>
    </w:p>
    <w:p w:rsidR="00636E3D" w:rsidRDefault="00636E3D" w:rsidP="00BD7C05">
      <w:pPr>
        <w:pStyle w:val="ListParagraph"/>
        <w:numPr>
          <w:ilvl w:val="0"/>
          <w:numId w:val="30"/>
        </w:numPr>
        <w:jc w:val="both"/>
      </w:pPr>
      <w:r>
        <w:t>низкосортное топливо;</w:t>
      </w:r>
    </w:p>
    <w:p w:rsidR="00636E3D" w:rsidRDefault="00636E3D" w:rsidP="00BD7C05">
      <w:pPr>
        <w:pStyle w:val="ListParagraph"/>
        <w:numPr>
          <w:ilvl w:val="0"/>
          <w:numId w:val="30"/>
        </w:numPr>
        <w:jc w:val="both"/>
      </w:pPr>
      <w:r>
        <w:t>присадки антикоррозийные.</w:t>
      </w:r>
    </w:p>
    <w:p w:rsidR="00636E3D" w:rsidRDefault="00636E3D" w:rsidP="001917DF">
      <w:pPr>
        <w:rPr>
          <w:b/>
          <w:i/>
          <w:lang w:val="en-US"/>
        </w:rPr>
      </w:pPr>
      <w:r>
        <w:rPr>
          <w:lang w:val="en-US"/>
        </w:rPr>
        <w:t xml:space="preserve">         </w:t>
      </w:r>
      <w:r>
        <w:rPr>
          <w:b/>
          <w:i/>
          <w:lang w:val="en-US"/>
        </w:rPr>
        <w:t xml:space="preserve">2. </w:t>
      </w:r>
      <w:r>
        <w:rPr>
          <w:b/>
          <w:i/>
          <w:lang w:val="uk-UA"/>
        </w:rPr>
        <w:t xml:space="preserve"> </w:t>
      </w:r>
      <w:r>
        <w:rPr>
          <w:b/>
          <w:i/>
          <w:lang w:val="en-US"/>
        </w:rPr>
        <w:t>Find the correct answer:</w:t>
      </w:r>
    </w:p>
    <w:p w:rsidR="00636E3D" w:rsidRPr="00516321" w:rsidRDefault="00636E3D" w:rsidP="00BD7C05">
      <w:pPr>
        <w:numPr>
          <w:ilvl w:val="0"/>
          <w:numId w:val="31"/>
        </w:numPr>
        <w:rPr>
          <w:lang w:val="en-US"/>
        </w:rPr>
      </w:pPr>
      <w:r w:rsidRPr="00516321">
        <w:rPr>
          <w:lang w:val="en-US"/>
        </w:rPr>
        <w:t>In ideal conditions, the forward distance a propeller will move in one revolution of the shaft is the:</w:t>
      </w:r>
    </w:p>
    <w:p w:rsidR="00636E3D" w:rsidRPr="00516321" w:rsidRDefault="00636E3D" w:rsidP="00BD7C05">
      <w:pPr>
        <w:numPr>
          <w:ilvl w:val="1"/>
          <w:numId w:val="31"/>
        </w:numPr>
        <w:rPr>
          <w:lang w:val="en-US"/>
        </w:rPr>
      </w:pPr>
      <w:r w:rsidRPr="00516321">
        <w:rPr>
          <w:lang w:val="en-US"/>
        </w:rPr>
        <w:t>Diameter</w:t>
      </w:r>
    </w:p>
    <w:p w:rsidR="00636E3D" w:rsidRPr="00516321" w:rsidRDefault="00636E3D" w:rsidP="00BD7C05">
      <w:pPr>
        <w:numPr>
          <w:ilvl w:val="1"/>
          <w:numId w:val="31"/>
        </w:numPr>
        <w:rPr>
          <w:lang w:val="en-US"/>
        </w:rPr>
      </w:pPr>
      <w:r w:rsidRPr="00516321">
        <w:rPr>
          <w:lang w:val="en-US"/>
        </w:rPr>
        <w:t>Pitch</w:t>
      </w:r>
    </w:p>
    <w:p w:rsidR="00636E3D" w:rsidRPr="00516321" w:rsidRDefault="00636E3D" w:rsidP="00BD7C05">
      <w:pPr>
        <w:numPr>
          <w:ilvl w:val="1"/>
          <w:numId w:val="31"/>
        </w:numPr>
        <w:rPr>
          <w:lang w:val="en-US"/>
        </w:rPr>
      </w:pPr>
      <w:r w:rsidRPr="00516321">
        <w:rPr>
          <w:lang w:val="en-US"/>
        </w:rPr>
        <w:t>Slip</w:t>
      </w:r>
    </w:p>
    <w:p w:rsidR="00636E3D" w:rsidRPr="00516321" w:rsidRDefault="00636E3D" w:rsidP="00BD7C05">
      <w:pPr>
        <w:numPr>
          <w:ilvl w:val="1"/>
          <w:numId w:val="31"/>
        </w:numPr>
        <w:rPr>
          <w:lang w:val="en-US"/>
        </w:rPr>
      </w:pPr>
      <w:r w:rsidRPr="00516321">
        <w:rPr>
          <w:lang w:val="en-US"/>
        </w:rPr>
        <w:t>circumference</w:t>
      </w:r>
    </w:p>
    <w:p w:rsidR="00636E3D" w:rsidRPr="00516321" w:rsidRDefault="00636E3D" w:rsidP="001917DF">
      <w:pPr>
        <w:rPr>
          <w:lang w:val="en-US"/>
        </w:rPr>
      </w:pPr>
    </w:p>
    <w:p w:rsidR="00636E3D" w:rsidRPr="00516321" w:rsidRDefault="00636E3D" w:rsidP="00BD7C05">
      <w:pPr>
        <w:numPr>
          <w:ilvl w:val="0"/>
          <w:numId w:val="31"/>
        </w:numPr>
        <w:rPr>
          <w:lang w:val="en-US"/>
        </w:rPr>
      </w:pPr>
      <w:r w:rsidRPr="00516321">
        <w:rPr>
          <w:lang w:val="en-US"/>
        </w:rPr>
        <w:t>What is the hinge on which a rudder turns called?</w:t>
      </w:r>
    </w:p>
    <w:p w:rsidR="00636E3D" w:rsidRPr="00516321" w:rsidRDefault="00636E3D" w:rsidP="00BD7C05">
      <w:pPr>
        <w:numPr>
          <w:ilvl w:val="1"/>
          <w:numId w:val="31"/>
        </w:numPr>
        <w:rPr>
          <w:lang w:val="en-US"/>
        </w:rPr>
      </w:pPr>
      <w:r w:rsidRPr="00516321">
        <w:rPr>
          <w:lang w:val="en-US"/>
        </w:rPr>
        <w:t>Bolt</w:t>
      </w:r>
    </w:p>
    <w:p w:rsidR="00636E3D" w:rsidRPr="00516321" w:rsidRDefault="00636E3D" w:rsidP="00BD7C05">
      <w:pPr>
        <w:numPr>
          <w:ilvl w:val="1"/>
          <w:numId w:val="31"/>
        </w:numPr>
        <w:rPr>
          <w:lang w:val="en-US"/>
        </w:rPr>
      </w:pPr>
      <w:r w:rsidRPr="00516321">
        <w:rPr>
          <w:lang w:val="en-US"/>
        </w:rPr>
        <w:t>Pin</w:t>
      </w:r>
    </w:p>
    <w:p w:rsidR="00636E3D" w:rsidRPr="00516321" w:rsidRDefault="00636E3D" w:rsidP="00BD7C05">
      <w:pPr>
        <w:numPr>
          <w:ilvl w:val="1"/>
          <w:numId w:val="31"/>
        </w:numPr>
        <w:rPr>
          <w:lang w:val="en-US"/>
        </w:rPr>
      </w:pPr>
      <w:r w:rsidRPr="00516321">
        <w:rPr>
          <w:lang w:val="en-US"/>
        </w:rPr>
        <w:t>Gudgeon</w:t>
      </w:r>
    </w:p>
    <w:p w:rsidR="00636E3D" w:rsidRPr="00516321" w:rsidRDefault="00636E3D" w:rsidP="00BD7C05">
      <w:pPr>
        <w:numPr>
          <w:ilvl w:val="1"/>
          <w:numId w:val="31"/>
        </w:numPr>
        <w:rPr>
          <w:lang w:val="en-US"/>
        </w:rPr>
      </w:pPr>
      <w:r w:rsidRPr="00516321">
        <w:rPr>
          <w:lang w:val="en-US"/>
        </w:rPr>
        <w:t>Coupling</w:t>
      </w:r>
    </w:p>
    <w:p w:rsidR="00636E3D" w:rsidRPr="00516321" w:rsidRDefault="00636E3D" w:rsidP="001917DF">
      <w:pPr>
        <w:rPr>
          <w:lang w:val="en-US"/>
        </w:rPr>
      </w:pPr>
    </w:p>
    <w:p w:rsidR="00636E3D" w:rsidRPr="00516321" w:rsidRDefault="00636E3D" w:rsidP="00BD7C05">
      <w:pPr>
        <w:numPr>
          <w:ilvl w:val="0"/>
          <w:numId w:val="31"/>
        </w:numPr>
        <w:rPr>
          <w:lang w:val="en-US"/>
        </w:rPr>
      </w:pPr>
      <w:r w:rsidRPr="00516321">
        <w:rPr>
          <w:lang w:val="en-US"/>
        </w:rPr>
        <w:t>If a leak occurs in a lube oil cooler, the water cannot mix with the oil because the:</w:t>
      </w:r>
    </w:p>
    <w:p w:rsidR="00636E3D" w:rsidRPr="00516321" w:rsidRDefault="00636E3D" w:rsidP="00BD7C05">
      <w:pPr>
        <w:numPr>
          <w:ilvl w:val="1"/>
          <w:numId w:val="31"/>
        </w:numPr>
        <w:rPr>
          <w:lang w:val="en-US"/>
        </w:rPr>
      </w:pPr>
      <w:r w:rsidRPr="00516321">
        <w:rPr>
          <w:lang w:val="en-US"/>
        </w:rPr>
        <w:t>Oil pressure is greater than the water pressure.</w:t>
      </w:r>
    </w:p>
    <w:p w:rsidR="00636E3D" w:rsidRPr="00516321" w:rsidRDefault="00636E3D" w:rsidP="00BD7C05">
      <w:pPr>
        <w:numPr>
          <w:ilvl w:val="1"/>
          <w:numId w:val="31"/>
        </w:numPr>
        <w:rPr>
          <w:lang w:val="en-US"/>
        </w:rPr>
      </w:pPr>
      <w:r w:rsidRPr="00516321">
        <w:rPr>
          <w:lang w:val="en-US"/>
        </w:rPr>
        <w:t>By-pass valve will open.</w:t>
      </w:r>
    </w:p>
    <w:p w:rsidR="00636E3D" w:rsidRPr="00516321" w:rsidRDefault="00636E3D" w:rsidP="00BD7C05">
      <w:pPr>
        <w:numPr>
          <w:ilvl w:val="1"/>
          <w:numId w:val="31"/>
        </w:numPr>
        <w:rPr>
          <w:lang w:val="en-US"/>
        </w:rPr>
      </w:pPr>
      <w:r w:rsidRPr="00516321">
        <w:rPr>
          <w:lang w:val="en-US"/>
        </w:rPr>
        <w:t>Cooling pump will automatically stop.</w:t>
      </w:r>
    </w:p>
    <w:p w:rsidR="00636E3D" w:rsidRPr="00516321" w:rsidRDefault="00636E3D" w:rsidP="00BD7C05">
      <w:pPr>
        <w:numPr>
          <w:ilvl w:val="1"/>
          <w:numId w:val="31"/>
        </w:numPr>
        <w:rPr>
          <w:lang w:val="en-US"/>
        </w:rPr>
      </w:pPr>
      <w:r w:rsidRPr="00516321">
        <w:rPr>
          <w:lang w:val="en-US"/>
        </w:rPr>
        <w:t>Outlet valve will automatically close</w:t>
      </w:r>
    </w:p>
    <w:p w:rsidR="00636E3D" w:rsidRPr="00516321" w:rsidRDefault="00636E3D" w:rsidP="001917DF">
      <w:pPr>
        <w:rPr>
          <w:lang w:val="en-US"/>
        </w:rPr>
      </w:pPr>
    </w:p>
    <w:p w:rsidR="00636E3D" w:rsidRPr="00516321" w:rsidRDefault="00636E3D" w:rsidP="00BD7C05">
      <w:pPr>
        <w:numPr>
          <w:ilvl w:val="0"/>
          <w:numId w:val="31"/>
        </w:numPr>
        <w:rPr>
          <w:lang w:val="en-US"/>
        </w:rPr>
      </w:pPr>
      <w:r w:rsidRPr="00516321">
        <w:rPr>
          <w:lang w:val="en-US"/>
        </w:rPr>
        <w:t>The output pressure of a diesel engine lubricating oil pump is regulated by:</w:t>
      </w:r>
    </w:p>
    <w:p w:rsidR="00636E3D" w:rsidRPr="00516321" w:rsidRDefault="00636E3D" w:rsidP="00BD7C05">
      <w:pPr>
        <w:numPr>
          <w:ilvl w:val="1"/>
          <w:numId w:val="31"/>
        </w:numPr>
        <w:rPr>
          <w:lang w:val="en-US"/>
        </w:rPr>
      </w:pPr>
      <w:r w:rsidRPr="00516321">
        <w:rPr>
          <w:lang w:val="en-US"/>
        </w:rPr>
        <w:t>A relief valve.</w:t>
      </w:r>
    </w:p>
    <w:p w:rsidR="00636E3D" w:rsidRPr="00516321" w:rsidRDefault="00636E3D" w:rsidP="00BD7C05">
      <w:pPr>
        <w:numPr>
          <w:ilvl w:val="1"/>
          <w:numId w:val="31"/>
        </w:numPr>
        <w:rPr>
          <w:lang w:val="en-US"/>
        </w:rPr>
      </w:pPr>
      <w:r w:rsidRPr="00516321">
        <w:rPr>
          <w:lang w:val="en-US"/>
        </w:rPr>
        <w:t>A metering valve.</w:t>
      </w:r>
    </w:p>
    <w:p w:rsidR="00636E3D" w:rsidRPr="00516321" w:rsidRDefault="00636E3D" w:rsidP="00BD7C05">
      <w:pPr>
        <w:numPr>
          <w:ilvl w:val="1"/>
          <w:numId w:val="31"/>
        </w:numPr>
        <w:rPr>
          <w:lang w:val="en-US"/>
        </w:rPr>
      </w:pPr>
      <w:r w:rsidRPr="00516321">
        <w:rPr>
          <w:lang w:val="en-US"/>
        </w:rPr>
        <w:t>An orifice.</w:t>
      </w:r>
    </w:p>
    <w:p w:rsidR="00636E3D" w:rsidRPr="00516321" w:rsidRDefault="00636E3D" w:rsidP="00BD7C05">
      <w:pPr>
        <w:numPr>
          <w:ilvl w:val="1"/>
          <w:numId w:val="31"/>
        </w:numPr>
        <w:rPr>
          <w:lang w:val="en-US"/>
        </w:rPr>
      </w:pPr>
      <w:r w:rsidRPr="00516321">
        <w:rPr>
          <w:lang w:val="en-US"/>
        </w:rPr>
        <w:t>A variable speed pump drive.</w:t>
      </w:r>
    </w:p>
    <w:p w:rsidR="00636E3D" w:rsidRPr="00516321" w:rsidRDefault="00636E3D" w:rsidP="001917DF">
      <w:pPr>
        <w:rPr>
          <w:lang w:val="en-US"/>
        </w:rPr>
      </w:pPr>
    </w:p>
    <w:p w:rsidR="00636E3D" w:rsidRPr="00516321" w:rsidRDefault="00636E3D" w:rsidP="00BD7C05">
      <w:pPr>
        <w:numPr>
          <w:ilvl w:val="0"/>
          <w:numId w:val="31"/>
        </w:numPr>
        <w:rPr>
          <w:lang w:val="en-US"/>
        </w:rPr>
      </w:pPr>
      <w:r w:rsidRPr="00516321">
        <w:rPr>
          <w:lang w:val="en-US"/>
        </w:rPr>
        <w:t>Oil analysis results show a high level of tin. What could be the cause of this?</w:t>
      </w:r>
    </w:p>
    <w:p w:rsidR="00636E3D" w:rsidRPr="00516321" w:rsidRDefault="00636E3D" w:rsidP="00BD7C05">
      <w:pPr>
        <w:numPr>
          <w:ilvl w:val="1"/>
          <w:numId w:val="31"/>
        </w:numPr>
        <w:rPr>
          <w:lang w:val="en-US"/>
        </w:rPr>
      </w:pPr>
      <w:r w:rsidRPr="00516321">
        <w:rPr>
          <w:lang w:val="en-US"/>
        </w:rPr>
        <w:t>Fuel contamination.</w:t>
      </w:r>
    </w:p>
    <w:p w:rsidR="00636E3D" w:rsidRPr="00516321" w:rsidRDefault="00636E3D" w:rsidP="00BD7C05">
      <w:pPr>
        <w:numPr>
          <w:ilvl w:val="1"/>
          <w:numId w:val="31"/>
        </w:numPr>
        <w:rPr>
          <w:lang w:val="en-US"/>
        </w:rPr>
      </w:pPr>
      <w:r w:rsidRPr="00516321">
        <w:rPr>
          <w:lang w:val="en-US"/>
        </w:rPr>
        <w:t>Too high lub oil temperature.</w:t>
      </w:r>
    </w:p>
    <w:p w:rsidR="00636E3D" w:rsidRPr="00516321" w:rsidRDefault="00636E3D" w:rsidP="00BD7C05">
      <w:pPr>
        <w:numPr>
          <w:ilvl w:val="1"/>
          <w:numId w:val="31"/>
        </w:numPr>
        <w:rPr>
          <w:lang w:val="en-US"/>
        </w:rPr>
      </w:pPr>
      <w:r w:rsidRPr="00516321">
        <w:rPr>
          <w:lang w:val="en-US"/>
        </w:rPr>
        <w:t>Bearing damage.</w:t>
      </w:r>
    </w:p>
    <w:p w:rsidR="00636E3D" w:rsidRPr="00516321" w:rsidRDefault="00636E3D" w:rsidP="00BD7C05">
      <w:pPr>
        <w:numPr>
          <w:ilvl w:val="1"/>
          <w:numId w:val="31"/>
        </w:numPr>
        <w:rPr>
          <w:lang w:val="en-US"/>
        </w:rPr>
      </w:pPr>
      <w:r w:rsidRPr="00516321">
        <w:rPr>
          <w:lang w:val="en-US"/>
        </w:rPr>
        <w:t>Water contamination.</w:t>
      </w:r>
    </w:p>
    <w:p w:rsidR="00636E3D" w:rsidRPr="00516321" w:rsidRDefault="00636E3D" w:rsidP="001917DF">
      <w:pPr>
        <w:rPr>
          <w:lang w:val="en-US"/>
        </w:rPr>
      </w:pPr>
    </w:p>
    <w:p w:rsidR="00636E3D" w:rsidRPr="00516321" w:rsidRDefault="00636E3D" w:rsidP="00BD7C05">
      <w:pPr>
        <w:numPr>
          <w:ilvl w:val="0"/>
          <w:numId w:val="31"/>
        </w:numPr>
        <w:rPr>
          <w:lang w:val="en-US"/>
        </w:rPr>
      </w:pPr>
      <w:r w:rsidRPr="00516321">
        <w:rPr>
          <w:lang w:val="en-US"/>
        </w:rPr>
        <w:t>Which PPM is allowed for discharging of "Bilge Water" overboard?</w:t>
      </w:r>
    </w:p>
    <w:p w:rsidR="00636E3D" w:rsidRPr="00516321" w:rsidRDefault="00636E3D" w:rsidP="00BD7C05">
      <w:pPr>
        <w:numPr>
          <w:ilvl w:val="1"/>
          <w:numId w:val="31"/>
        </w:numPr>
        <w:rPr>
          <w:lang w:val="en-US"/>
        </w:rPr>
      </w:pPr>
      <w:r w:rsidRPr="00516321">
        <w:rPr>
          <w:lang w:val="en-US"/>
        </w:rPr>
        <w:t>15 PPM</w:t>
      </w:r>
    </w:p>
    <w:p w:rsidR="00636E3D" w:rsidRPr="00516321" w:rsidRDefault="00636E3D" w:rsidP="00BD7C05">
      <w:pPr>
        <w:numPr>
          <w:ilvl w:val="1"/>
          <w:numId w:val="31"/>
        </w:numPr>
        <w:rPr>
          <w:lang w:val="en-US"/>
        </w:rPr>
      </w:pPr>
      <w:r w:rsidRPr="00516321">
        <w:rPr>
          <w:lang w:val="en-US"/>
        </w:rPr>
        <w:t>100 PPM</w:t>
      </w:r>
    </w:p>
    <w:p w:rsidR="00636E3D" w:rsidRPr="00516321" w:rsidRDefault="00636E3D" w:rsidP="00BD7C05">
      <w:pPr>
        <w:numPr>
          <w:ilvl w:val="1"/>
          <w:numId w:val="31"/>
        </w:numPr>
        <w:rPr>
          <w:lang w:val="en-US"/>
        </w:rPr>
      </w:pPr>
      <w:r w:rsidRPr="00516321">
        <w:rPr>
          <w:lang w:val="en-US"/>
        </w:rPr>
        <w:t>50 PPM</w:t>
      </w:r>
    </w:p>
    <w:p w:rsidR="00636E3D" w:rsidRPr="00516321" w:rsidRDefault="00636E3D" w:rsidP="00BD7C05">
      <w:pPr>
        <w:numPr>
          <w:ilvl w:val="1"/>
          <w:numId w:val="31"/>
        </w:numPr>
        <w:rPr>
          <w:lang w:val="en-US"/>
        </w:rPr>
      </w:pPr>
      <w:r w:rsidRPr="00516321">
        <w:rPr>
          <w:lang w:val="en-US"/>
        </w:rPr>
        <w:t>0 PPM</w:t>
      </w:r>
    </w:p>
    <w:p w:rsidR="00636E3D" w:rsidRPr="00516321" w:rsidRDefault="00636E3D" w:rsidP="001917DF">
      <w:pPr>
        <w:rPr>
          <w:lang w:val="en-US"/>
        </w:rPr>
      </w:pPr>
    </w:p>
    <w:p w:rsidR="00636E3D" w:rsidRPr="00516321" w:rsidRDefault="00636E3D" w:rsidP="00BD7C05">
      <w:pPr>
        <w:numPr>
          <w:ilvl w:val="0"/>
          <w:numId w:val="31"/>
        </w:numPr>
        <w:rPr>
          <w:lang w:val="en-US"/>
        </w:rPr>
      </w:pPr>
      <w:r w:rsidRPr="00516321">
        <w:rPr>
          <w:lang w:val="en-US"/>
        </w:rPr>
        <w:t>Garbage disposal regulations outside special areas specify that dunnage, lining and packing materials that float......</w:t>
      </w:r>
    </w:p>
    <w:p w:rsidR="00636E3D" w:rsidRPr="00516321" w:rsidRDefault="00636E3D" w:rsidP="00BD7C05">
      <w:pPr>
        <w:numPr>
          <w:ilvl w:val="1"/>
          <w:numId w:val="31"/>
        </w:numPr>
        <w:rPr>
          <w:lang w:val="en-US"/>
        </w:rPr>
      </w:pPr>
      <w:r w:rsidRPr="00516321">
        <w:rPr>
          <w:lang w:val="en-US"/>
        </w:rPr>
        <w:t>may not be thrown overboard at any time.</w:t>
      </w:r>
    </w:p>
    <w:p w:rsidR="00636E3D" w:rsidRPr="00516321" w:rsidRDefault="00636E3D" w:rsidP="00BD7C05">
      <w:pPr>
        <w:numPr>
          <w:ilvl w:val="1"/>
          <w:numId w:val="31"/>
        </w:numPr>
        <w:rPr>
          <w:lang w:val="en-US"/>
        </w:rPr>
      </w:pPr>
      <w:r w:rsidRPr="00516321">
        <w:rPr>
          <w:lang w:val="en-US"/>
        </w:rPr>
        <w:t xml:space="preserve">may be thrown overboard outside </w:t>
      </w:r>
      <w:smartTag w:uri="urn:schemas-microsoft-com:office:smarttags" w:element="metricconverter">
        <w:smartTagPr>
          <w:attr w:name="ProductID" w:val="4 miles"/>
        </w:smartTagPr>
        <w:r w:rsidRPr="00516321">
          <w:rPr>
            <w:lang w:val="en-US"/>
          </w:rPr>
          <w:t>12 miles</w:t>
        </w:r>
      </w:smartTag>
      <w:r w:rsidRPr="00516321">
        <w:rPr>
          <w:lang w:val="en-US"/>
        </w:rPr>
        <w:t xml:space="preserve"> offshore.</w:t>
      </w:r>
    </w:p>
    <w:p w:rsidR="00636E3D" w:rsidRPr="00516321" w:rsidRDefault="00636E3D" w:rsidP="00BD7C05">
      <w:pPr>
        <w:numPr>
          <w:ilvl w:val="1"/>
          <w:numId w:val="31"/>
        </w:numPr>
        <w:rPr>
          <w:lang w:val="en-US"/>
        </w:rPr>
      </w:pPr>
      <w:r w:rsidRPr="00516321">
        <w:rPr>
          <w:lang w:val="en-US"/>
        </w:rPr>
        <w:t xml:space="preserve">may be thrown overboard outside </w:t>
      </w:r>
      <w:smartTag w:uri="urn:schemas-microsoft-com:office:smarttags" w:element="metricconverter">
        <w:smartTagPr>
          <w:attr w:name="ProductID" w:val="4 miles"/>
        </w:smartTagPr>
        <w:r w:rsidRPr="00516321">
          <w:rPr>
            <w:lang w:val="en-US"/>
          </w:rPr>
          <w:t>25 miles</w:t>
        </w:r>
      </w:smartTag>
      <w:r w:rsidRPr="00516321">
        <w:rPr>
          <w:lang w:val="en-US"/>
        </w:rPr>
        <w:t xml:space="preserve"> offshore.</w:t>
      </w:r>
    </w:p>
    <w:p w:rsidR="00636E3D" w:rsidRPr="00516321" w:rsidRDefault="00636E3D" w:rsidP="00BD7C05">
      <w:pPr>
        <w:numPr>
          <w:ilvl w:val="1"/>
          <w:numId w:val="31"/>
        </w:numPr>
        <w:rPr>
          <w:lang w:val="en-US"/>
        </w:rPr>
      </w:pPr>
      <w:r w:rsidRPr="00516321">
        <w:rPr>
          <w:lang w:val="en-US"/>
        </w:rPr>
        <w:t xml:space="preserve">may be thrown overboard outside </w:t>
      </w:r>
      <w:smartTag w:uri="urn:schemas-microsoft-com:office:smarttags" w:element="metricconverter">
        <w:smartTagPr>
          <w:attr w:name="ProductID" w:val="4 miles"/>
        </w:smartTagPr>
        <w:r>
          <w:rPr>
            <w:lang w:val="en-US"/>
          </w:rPr>
          <w:t>4</w:t>
        </w:r>
        <w:r w:rsidRPr="00516321">
          <w:rPr>
            <w:lang w:val="en-US"/>
          </w:rPr>
          <w:t xml:space="preserve"> miles</w:t>
        </w:r>
      </w:smartTag>
      <w:r w:rsidRPr="00516321">
        <w:rPr>
          <w:lang w:val="en-US"/>
        </w:rPr>
        <w:t xml:space="preserve"> offshore.</w:t>
      </w:r>
    </w:p>
    <w:p w:rsidR="00636E3D" w:rsidRPr="00516321" w:rsidRDefault="00636E3D" w:rsidP="001917DF">
      <w:pPr>
        <w:rPr>
          <w:b/>
          <w:lang w:val="en-US"/>
        </w:rPr>
      </w:pPr>
    </w:p>
    <w:p w:rsidR="00636E3D" w:rsidRPr="00516321" w:rsidRDefault="00636E3D" w:rsidP="00BD7C05">
      <w:pPr>
        <w:numPr>
          <w:ilvl w:val="0"/>
          <w:numId w:val="31"/>
        </w:numPr>
        <w:rPr>
          <w:lang w:val="en-US"/>
        </w:rPr>
      </w:pPr>
      <w:r w:rsidRPr="00516321">
        <w:rPr>
          <w:lang w:val="en-US"/>
        </w:rPr>
        <w:t>Pumping, emptying or emitting from a ship.</w:t>
      </w:r>
    </w:p>
    <w:p w:rsidR="00636E3D" w:rsidRPr="00516321" w:rsidRDefault="00636E3D" w:rsidP="00BD7C05">
      <w:pPr>
        <w:numPr>
          <w:ilvl w:val="1"/>
          <w:numId w:val="31"/>
        </w:numPr>
        <w:rPr>
          <w:lang w:val="en-US"/>
        </w:rPr>
      </w:pPr>
      <w:r w:rsidRPr="00516321">
        <w:rPr>
          <w:lang w:val="en-US"/>
        </w:rPr>
        <w:t>What does "discharge" means in relation to harmful substances as defined by Marpol?</w:t>
      </w:r>
    </w:p>
    <w:p w:rsidR="00636E3D" w:rsidRPr="00516321" w:rsidRDefault="00636E3D" w:rsidP="00BD7C05">
      <w:pPr>
        <w:numPr>
          <w:ilvl w:val="1"/>
          <w:numId w:val="31"/>
        </w:numPr>
        <w:rPr>
          <w:lang w:val="en-US"/>
        </w:rPr>
      </w:pPr>
      <w:r w:rsidRPr="00516321">
        <w:rPr>
          <w:lang w:val="en-US"/>
        </w:rPr>
        <w:t>Spilling, leaking or escaping from the ship.</w:t>
      </w:r>
    </w:p>
    <w:p w:rsidR="00636E3D" w:rsidRPr="00516321" w:rsidRDefault="00636E3D" w:rsidP="00BD7C05">
      <w:pPr>
        <w:numPr>
          <w:ilvl w:val="1"/>
          <w:numId w:val="31"/>
        </w:numPr>
        <w:rPr>
          <w:lang w:val="en-US"/>
        </w:rPr>
      </w:pPr>
      <w:r w:rsidRPr="00516321">
        <w:rPr>
          <w:lang w:val="en-US"/>
        </w:rPr>
        <w:t>Dumping or disposal from the ship.</w:t>
      </w:r>
    </w:p>
    <w:p w:rsidR="00636E3D" w:rsidRPr="00516321" w:rsidRDefault="00636E3D" w:rsidP="00BD7C05">
      <w:pPr>
        <w:numPr>
          <w:ilvl w:val="1"/>
          <w:numId w:val="31"/>
        </w:numPr>
        <w:rPr>
          <w:lang w:val="en-US"/>
        </w:rPr>
      </w:pPr>
      <w:r w:rsidRPr="00516321">
        <w:rPr>
          <w:lang w:val="en-US"/>
        </w:rPr>
        <w:t>Any release however caused.</w:t>
      </w:r>
    </w:p>
    <w:p w:rsidR="00636E3D" w:rsidRPr="00516321" w:rsidRDefault="00636E3D" w:rsidP="001917DF">
      <w:pPr>
        <w:rPr>
          <w:lang w:val="en-US"/>
        </w:rPr>
      </w:pPr>
    </w:p>
    <w:p w:rsidR="00636E3D" w:rsidRPr="00516321" w:rsidRDefault="00636E3D" w:rsidP="00BD7C05">
      <w:pPr>
        <w:numPr>
          <w:ilvl w:val="0"/>
          <w:numId w:val="31"/>
        </w:numPr>
        <w:rPr>
          <w:lang w:val="en-US"/>
        </w:rPr>
      </w:pPr>
      <w:r w:rsidRPr="00516321">
        <w:rPr>
          <w:lang w:val="en-US"/>
        </w:rPr>
        <w:t>During a routine sea passage the cooling water high temperature alarm system for one of the auxiliary engines is out of function and blocked. What will be the appropriate immediate action?</w:t>
      </w:r>
    </w:p>
    <w:p w:rsidR="00636E3D" w:rsidRPr="00516321" w:rsidRDefault="00636E3D" w:rsidP="00BD7C05">
      <w:pPr>
        <w:numPr>
          <w:ilvl w:val="1"/>
          <w:numId w:val="31"/>
        </w:numPr>
        <w:rPr>
          <w:lang w:val="en-US"/>
        </w:rPr>
      </w:pPr>
      <w:r w:rsidRPr="00516321">
        <w:rPr>
          <w:lang w:val="en-US"/>
        </w:rPr>
        <w:t>All the actions listed in the other alternatives</w:t>
      </w:r>
    </w:p>
    <w:p w:rsidR="00636E3D" w:rsidRPr="00516321" w:rsidRDefault="00636E3D" w:rsidP="00BD7C05">
      <w:pPr>
        <w:numPr>
          <w:ilvl w:val="1"/>
          <w:numId w:val="31"/>
        </w:numPr>
        <w:rPr>
          <w:lang w:val="en-US"/>
        </w:rPr>
      </w:pPr>
      <w:r w:rsidRPr="00516321">
        <w:rPr>
          <w:lang w:val="en-US"/>
        </w:rPr>
        <w:t>Have the failure immediately repaired</w:t>
      </w:r>
    </w:p>
    <w:p w:rsidR="00636E3D" w:rsidRPr="00516321" w:rsidRDefault="00636E3D" w:rsidP="00BD7C05">
      <w:pPr>
        <w:numPr>
          <w:ilvl w:val="1"/>
          <w:numId w:val="31"/>
        </w:numPr>
        <w:rPr>
          <w:lang w:val="en-US"/>
        </w:rPr>
      </w:pPr>
      <w:r w:rsidRPr="00516321">
        <w:rPr>
          <w:lang w:val="en-US"/>
        </w:rPr>
        <w:t>Switch to another generator set (that is available)</w:t>
      </w:r>
    </w:p>
    <w:p w:rsidR="00636E3D" w:rsidRPr="00516321" w:rsidRDefault="00636E3D" w:rsidP="00BD7C05">
      <w:pPr>
        <w:numPr>
          <w:ilvl w:val="1"/>
          <w:numId w:val="31"/>
        </w:numPr>
        <w:rPr>
          <w:lang w:val="en-US"/>
        </w:rPr>
      </w:pPr>
      <w:r w:rsidRPr="00516321">
        <w:rPr>
          <w:lang w:val="en-US"/>
        </w:rPr>
        <w:t>If the failure is in conflict with pre-requisitional electric power supply, ensure manual operation mode until the failure is corrected</w:t>
      </w:r>
    </w:p>
    <w:p w:rsidR="00636E3D" w:rsidRPr="00516321" w:rsidRDefault="00636E3D" w:rsidP="001917DF">
      <w:pPr>
        <w:rPr>
          <w:lang w:val="en-US"/>
        </w:rPr>
      </w:pPr>
    </w:p>
    <w:p w:rsidR="00636E3D" w:rsidRPr="00516321" w:rsidRDefault="00636E3D" w:rsidP="00BD7C05">
      <w:pPr>
        <w:numPr>
          <w:ilvl w:val="0"/>
          <w:numId w:val="31"/>
        </w:numPr>
        <w:rPr>
          <w:lang w:val="en-US"/>
        </w:rPr>
      </w:pPr>
      <w:r w:rsidRPr="00516321">
        <w:rPr>
          <w:lang w:val="en-US"/>
        </w:rPr>
        <w:t>During execution of a standard UMS-check, the Engineer on Duty is experiencing a "low water level" alarm in a cooling water expansion tank. What will be the appropriate immediate action?</w:t>
      </w:r>
    </w:p>
    <w:p w:rsidR="00636E3D" w:rsidRPr="00516321" w:rsidRDefault="00636E3D" w:rsidP="00BD7C05">
      <w:pPr>
        <w:numPr>
          <w:ilvl w:val="1"/>
          <w:numId w:val="31"/>
        </w:numPr>
        <w:rPr>
          <w:lang w:val="en-US"/>
        </w:rPr>
      </w:pPr>
      <w:r w:rsidRPr="00516321">
        <w:rPr>
          <w:lang w:val="en-US"/>
        </w:rPr>
        <w:t>Correct water level is obtained by refilling the cooling system, and the entire system is checked for leakages</w:t>
      </w:r>
    </w:p>
    <w:p w:rsidR="00636E3D" w:rsidRPr="00516321" w:rsidRDefault="00636E3D" w:rsidP="00BD7C05">
      <w:pPr>
        <w:numPr>
          <w:ilvl w:val="1"/>
          <w:numId w:val="31"/>
        </w:numPr>
        <w:rPr>
          <w:lang w:val="en-US"/>
        </w:rPr>
      </w:pPr>
      <w:r w:rsidRPr="00516321">
        <w:rPr>
          <w:lang w:val="en-US"/>
        </w:rPr>
        <w:t>The set point for the water level in the expansion tank is temporarily readjusted for later action.</w:t>
      </w:r>
    </w:p>
    <w:p w:rsidR="00636E3D" w:rsidRPr="00516321" w:rsidRDefault="00636E3D" w:rsidP="00BD7C05">
      <w:pPr>
        <w:numPr>
          <w:ilvl w:val="1"/>
          <w:numId w:val="31"/>
        </w:numPr>
        <w:rPr>
          <w:lang w:val="en-US"/>
        </w:rPr>
      </w:pPr>
      <w:r w:rsidRPr="00516321">
        <w:rPr>
          <w:lang w:val="en-US"/>
        </w:rPr>
        <w:t>The alarm function is blocked for later action</w:t>
      </w:r>
    </w:p>
    <w:p w:rsidR="00636E3D" w:rsidRPr="00516321" w:rsidRDefault="00636E3D" w:rsidP="00BD7C05">
      <w:pPr>
        <w:numPr>
          <w:ilvl w:val="1"/>
          <w:numId w:val="31"/>
        </w:numPr>
        <w:rPr>
          <w:lang w:val="en-US"/>
        </w:rPr>
      </w:pPr>
      <w:r w:rsidRPr="00516321">
        <w:rPr>
          <w:lang w:val="en-US"/>
        </w:rPr>
        <w:t>The alarm function is blocked and the engine room is changed to manual mode.</w:t>
      </w:r>
    </w:p>
    <w:p w:rsidR="00636E3D" w:rsidRDefault="00636E3D" w:rsidP="001917DF">
      <w:pPr>
        <w:pStyle w:val="ListParagraph"/>
        <w:ind w:left="142"/>
        <w:rPr>
          <w:lang w:val="en-US"/>
        </w:rPr>
      </w:pPr>
    </w:p>
    <w:p w:rsidR="00636E3D" w:rsidRDefault="00636E3D" w:rsidP="001917DF">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   Be ready to speak on it.</w:t>
      </w:r>
    </w:p>
    <w:p w:rsidR="00636E3D" w:rsidRPr="00687377" w:rsidRDefault="00636E3D" w:rsidP="001917DF">
      <w:pPr>
        <w:rPr>
          <w:b/>
          <w:bCs/>
          <w:sz w:val="28"/>
          <w:szCs w:val="28"/>
          <w:lang w:val="en-US"/>
        </w:rPr>
      </w:pPr>
      <w:r w:rsidRPr="00687377">
        <w:rPr>
          <w:b/>
          <w:bCs/>
          <w:sz w:val="28"/>
          <w:szCs w:val="28"/>
          <w:lang w:val="en-US"/>
        </w:rPr>
        <w:t>Marine pollution.</w:t>
      </w:r>
    </w:p>
    <w:p w:rsidR="00636E3D" w:rsidRDefault="00636E3D" w:rsidP="001917DF">
      <w:pPr>
        <w:pStyle w:val="ListParagraph"/>
        <w:ind w:left="142"/>
        <w:rPr>
          <w:lang w:val="en-US"/>
        </w:rPr>
      </w:pPr>
    </w:p>
    <w:p w:rsidR="00636E3D" w:rsidRPr="001E72E9" w:rsidRDefault="00636E3D" w:rsidP="005E7074">
      <w:pPr>
        <w:pStyle w:val="Caption"/>
        <w:rPr>
          <w:b w:val="0"/>
          <w:sz w:val="24"/>
          <w:szCs w:val="24"/>
          <w:lang w:val="en-US"/>
        </w:rPr>
      </w:pPr>
    </w:p>
    <w:p w:rsidR="00636E3D" w:rsidRPr="001E72E9" w:rsidRDefault="00636E3D" w:rsidP="005E7074">
      <w:pPr>
        <w:pStyle w:val="Caption"/>
        <w:rPr>
          <w:b w:val="0"/>
          <w:sz w:val="24"/>
          <w:szCs w:val="24"/>
          <w:lang w:val="en-US"/>
        </w:rPr>
      </w:pPr>
    </w:p>
    <w:p w:rsidR="00636E3D" w:rsidRPr="001E72E9" w:rsidRDefault="00636E3D" w:rsidP="005E7074">
      <w:pPr>
        <w:pStyle w:val="Caption"/>
        <w:rPr>
          <w:b w:val="0"/>
          <w:sz w:val="24"/>
          <w:szCs w:val="24"/>
          <w:lang w:val="en-US"/>
        </w:rPr>
      </w:pPr>
    </w:p>
    <w:p w:rsidR="00636E3D" w:rsidRPr="001E72E9" w:rsidRDefault="00636E3D" w:rsidP="005E7074">
      <w:pPr>
        <w:pStyle w:val="Caption"/>
        <w:rPr>
          <w:b w:val="0"/>
          <w:sz w:val="24"/>
          <w:szCs w:val="24"/>
          <w:lang w:val="en-US"/>
        </w:rPr>
      </w:pPr>
    </w:p>
    <w:p w:rsidR="00636E3D" w:rsidRPr="001E72E9" w:rsidRDefault="00636E3D" w:rsidP="005E7074">
      <w:pPr>
        <w:pStyle w:val="Caption"/>
        <w:rPr>
          <w:b w:val="0"/>
          <w:sz w:val="24"/>
          <w:szCs w:val="24"/>
          <w:lang w:val="en-US"/>
        </w:rPr>
      </w:pPr>
    </w:p>
    <w:p w:rsidR="00636E3D" w:rsidRPr="001E72E9" w:rsidRDefault="00636E3D" w:rsidP="005E7074">
      <w:pPr>
        <w:pStyle w:val="Caption"/>
        <w:rPr>
          <w:b w:val="0"/>
          <w:sz w:val="24"/>
          <w:szCs w:val="24"/>
          <w:lang w:val="en-US"/>
        </w:rPr>
      </w:pPr>
    </w:p>
    <w:p w:rsidR="00636E3D" w:rsidRPr="001E72E9" w:rsidRDefault="00636E3D" w:rsidP="005E7074">
      <w:pPr>
        <w:pStyle w:val="Caption"/>
        <w:rPr>
          <w:b w:val="0"/>
          <w:sz w:val="24"/>
          <w:szCs w:val="24"/>
          <w:lang w:val="en-US"/>
        </w:rPr>
      </w:pPr>
    </w:p>
    <w:p w:rsidR="00636E3D" w:rsidRPr="001E72E9" w:rsidRDefault="00636E3D" w:rsidP="005E7074">
      <w:pPr>
        <w:pStyle w:val="Caption"/>
        <w:rPr>
          <w:b w:val="0"/>
          <w:sz w:val="24"/>
          <w:szCs w:val="24"/>
          <w:lang w:val="en-US"/>
        </w:rPr>
      </w:pPr>
    </w:p>
    <w:p w:rsidR="00636E3D" w:rsidRPr="001E72E9" w:rsidRDefault="00636E3D" w:rsidP="005E7074">
      <w:pPr>
        <w:pStyle w:val="Caption"/>
        <w:rPr>
          <w:b w:val="0"/>
          <w:sz w:val="24"/>
          <w:szCs w:val="24"/>
          <w:lang w:val="en-US"/>
        </w:rPr>
      </w:pPr>
    </w:p>
    <w:p w:rsidR="00636E3D" w:rsidRPr="001E72E9" w:rsidRDefault="00636E3D" w:rsidP="005E7074">
      <w:pPr>
        <w:pStyle w:val="Caption"/>
        <w:rPr>
          <w:b w:val="0"/>
          <w:sz w:val="24"/>
          <w:szCs w:val="24"/>
          <w:lang w:val="en-US"/>
        </w:rPr>
      </w:pPr>
    </w:p>
    <w:p w:rsidR="00636E3D" w:rsidRPr="001E72E9" w:rsidRDefault="00636E3D" w:rsidP="005E7074">
      <w:pPr>
        <w:pStyle w:val="Caption"/>
        <w:rPr>
          <w:b w:val="0"/>
          <w:sz w:val="24"/>
          <w:szCs w:val="24"/>
          <w:lang w:val="en-US"/>
        </w:rPr>
      </w:pPr>
    </w:p>
    <w:p w:rsidR="00636E3D" w:rsidRPr="001E72E9" w:rsidRDefault="00636E3D" w:rsidP="005E7074">
      <w:pPr>
        <w:pStyle w:val="Caption"/>
        <w:rPr>
          <w:b w:val="0"/>
          <w:sz w:val="24"/>
          <w:szCs w:val="24"/>
          <w:lang w:val="en-US"/>
        </w:rPr>
      </w:pPr>
    </w:p>
    <w:p w:rsidR="00636E3D" w:rsidRPr="001E72E9" w:rsidRDefault="00636E3D" w:rsidP="005E7074">
      <w:pPr>
        <w:pStyle w:val="Caption"/>
        <w:rPr>
          <w:b w:val="0"/>
          <w:sz w:val="24"/>
          <w:szCs w:val="24"/>
          <w:lang w:val="en-US"/>
        </w:rPr>
      </w:pPr>
    </w:p>
    <w:p w:rsidR="00636E3D" w:rsidRPr="001E72E9" w:rsidRDefault="00636E3D" w:rsidP="005E7074">
      <w:pPr>
        <w:pStyle w:val="Caption"/>
        <w:rPr>
          <w:b w:val="0"/>
          <w:sz w:val="24"/>
          <w:szCs w:val="24"/>
          <w:lang w:val="en-US"/>
        </w:rPr>
      </w:pPr>
    </w:p>
    <w:p w:rsidR="00636E3D" w:rsidRPr="001E72E9" w:rsidRDefault="00636E3D" w:rsidP="005E7074">
      <w:pPr>
        <w:pStyle w:val="Caption"/>
        <w:rPr>
          <w:b w:val="0"/>
          <w:sz w:val="24"/>
          <w:szCs w:val="24"/>
          <w:lang w:val="en-US"/>
        </w:rPr>
      </w:pPr>
    </w:p>
    <w:p w:rsidR="00636E3D" w:rsidRPr="001E72E9" w:rsidRDefault="00636E3D" w:rsidP="005E7074">
      <w:pPr>
        <w:pStyle w:val="Caption"/>
        <w:rPr>
          <w:b w:val="0"/>
          <w:sz w:val="24"/>
          <w:szCs w:val="24"/>
          <w:lang w:val="en-US"/>
        </w:rPr>
      </w:pPr>
    </w:p>
    <w:p w:rsidR="00636E3D" w:rsidRPr="006A76F9" w:rsidRDefault="00636E3D" w:rsidP="005E7074">
      <w:pPr>
        <w:pStyle w:val="Caption"/>
        <w:rPr>
          <w:b w:val="0"/>
          <w:sz w:val="24"/>
          <w:szCs w:val="24"/>
        </w:rPr>
      </w:pPr>
      <w:r w:rsidRPr="006A76F9">
        <w:rPr>
          <w:b w:val="0"/>
          <w:sz w:val="24"/>
          <w:szCs w:val="24"/>
        </w:rPr>
        <w:t>МІНІСТЕРСТВО ОСВІТИ І НАУКИ УКРАЇНИ</w:t>
      </w:r>
    </w:p>
    <w:p w:rsidR="00636E3D" w:rsidRPr="006A76F9" w:rsidRDefault="00636E3D" w:rsidP="005E7074">
      <w:pPr>
        <w:jc w:val="center"/>
        <w:rPr>
          <w:caps/>
        </w:rPr>
      </w:pPr>
      <w:r w:rsidRPr="006A76F9">
        <w:rPr>
          <w:caps/>
        </w:rPr>
        <w:t>Державний університет інфраструктури та технологій</w:t>
      </w:r>
    </w:p>
    <w:p w:rsidR="00636E3D" w:rsidRDefault="00636E3D" w:rsidP="005E7074">
      <w:pPr>
        <w:jc w:val="center"/>
        <w:rPr>
          <w:u w:val="single"/>
        </w:rPr>
      </w:pPr>
      <w:r w:rsidRPr="006A76F9">
        <w:rPr>
          <w:u w:val="single"/>
        </w:rPr>
        <w:t>ДУНАЙСЬКИЙ ФАКУЛЬТЕТ МОРСЬКОГО ТА РІЧКОВОГО ТРАНСПОРТУ</w:t>
      </w:r>
    </w:p>
    <w:p w:rsidR="00636E3D" w:rsidRPr="006A76F9" w:rsidRDefault="00636E3D" w:rsidP="005E7074">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5E7074">
      <w:pPr>
        <w:jc w:val="center"/>
        <w:rPr>
          <w:b/>
        </w:rPr>
      </w:pPr>
      <w:r w:rsidRPr="006A76F9">
        <w:rPr>
          <w:b/>
        </w:rPr>
        <w:t>З дисципліни «Англійська мова за професійним спрямуванням»</w:t>
      </w:r>
    </w:p>
    <w:p w:rsidR="00636E3D" w:rsidRPr="002666EC" w:rsidRDefault="00636E3D" w:rsidP="005E7074">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5E7074">
      <w:pPr>
        <w:pStyle w:val="Style5"/>
        <w:widowControl/>
        <w:spacing w:line="240" w:lineRule="exact"/>
        <w:jc w:val="left"/>
      </w:pPr>
    </w:p>
    <w:p w:rsidR="00636E3D" w:rsidRDefault="00636E3D" w:rsidP="005E7074">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en-US" w:eastAsia="en-US"/>
        </w:rPr>
        <w:t>2</w:t>
      </w:r>
      <w:r>
        <w:rPr>
          <w:rStyle w:val="FontStyle27"/>
          <w:bCs/>
          <w:szCs w:val="22"/>
          <w:lang w:val="uk-UA" w:eastAsia="en-US"/>
        </w:rPr>
        <w:t>1</w:t>
      </w:r>
    </w:p>
    <w:p w:rsidR="00636E3D" w:rsidRPr="004602BF" w:rsidRDefault="00636E3D" w:rsidP="00BD7C05">
      <w:pPr>
        <w:pStyle w:val="ListParagraph"/>
        <w:numPr>
          <w:ilvl w:val="0"/>
          <w:numId w:val="87"/>
        </w:numPr>
        <w:rPr>
          <w:b/>
          <w:i/>
          <w:lang w:val="uk-UA"/>
        </w:rPr>
      </w:pPr>
      <w:r>
        <w:rPr>
          <w:b/>
          <w:i/>
          <w:lang w:val="en-US"/>
        </w:rPr>
        <w:t>Give English equivalents to the following words and phrases (topic “Pollution”):</w:t>
      </w:r>
    </w:p>
    <w:p w:rsidR="00636E3D" w:rsidRDefault="00636E3D" w:rsidP="005E7074">
      <w:pPr>
        <w:pStyle w:val="ListParagraph"/>
        <w:rPr>
          <w:lang w:val="uk-UA"/>
        </w:rPr>
      </w:pPr>
    </w:p>
    <w:p w:rsidR="00636E3D" w:rsidRPr="004602BF" w:rsidRDefault="00636E3D" w:rsidP="00BD7C05">
      <w:pPr>
        <w:pStyle w:val="ListParagraph"/>
        <w:numPr>
          <w:ilvl w:val="0"/>
          <w:numId w:val="86"/>
        </w:numPr>
        <w:rPr>
          <w:lang w:val="uk-UA"/>
        </w:rPr>
      </w:pPr>
      <w:r>
        <w:t>международная конвенция по предотвращению загрязнения с судов;</w:t>
      </w:r>
    </w:p>
    <w:p w:rsidR="00636E3D" w:rsidRDefault="00636E3D" w:rsidP="00BD7C05">
      <w:pPr>
        <w:pStyle w:val="ListParagraph"/>
        <w:numPr>
          <w:ilvl w:val="0"/>
          <w:numId w:val="86"/>
        </w:numPr>
        <w:rPr>
          <w:lang w:val="uk-UA"/>
        </w:rPr>
      </w:pPr>
      <w:r>
        <w:rPr>
          <w:lang w:val="uk-UA"/>
        </w:rPr>
        <w:t>контролировать сброс нефти;</w:t>
      </w:r>
    </w:p>
    <w:p w:rsidR="00636E3D" w:rsidRDefault="00636E3D" w:rsidP="00BD7C05">
      <w:pPr>
        <w:pStyle w:val="ListParagraph"/>
        <w:numPr>
          <w:ilvl w:val="0"/>
          <w:numId w:val="86"/>
        </w:numPr>
        <w:rPr>
          <w:lang w:val="uk-UA"/>
        </w:rPr>
      </w:pPr>
      <w:r>
        <w:rPr>
          <w:lang w:val="uk-UA"/>
        </w:rPr>
        <w:t>обеспечивать необходимую остойчивость;</w:t>
      </w:r>
    </w:p>
    <w:p w:rsidR="00636E3D" w:rsidRDefault="00636E3D" w:rsidP="00BD7C05">
      <w:pPr>
        <w:pStyle w:val="ListParagraph"/>
        <w:numPr>
          <w:ilvl w:val="0"/>
          <w:numId w:val="86"/>
        </w:numPr>
        <w:rPr>
          <w:lang w:val="uk-UA"/>
        </w:rPr>
      </w:pPr>
      <w:r>
        <w:rPr>
          <w:lang w:val="uk-UA"/>
        </w:rPr>
        <w:t>устройство для приема нефтесодержащих вод;</w:t>
      </w:r>
    </w:p>
    <w:p w:rsidR="00636E3D" w:rsidRDefault="00636E3D" w:rsidP="00BD7C05">
      <w:pPr>
        <w:pStyle w:val="ListParagraph"/>
        <w:numPr>
          <w:ilvl w:val="0"/>
          <w:numId w:val="86"/>
        </w:numPr>
        <w:rPr>
          <w:lang w:val="uk-UA"/>
        </w:rPr>
      </w:pPr>
      <w:r>
        <w:rPr>
          <w:lang w:val="uk-UA"/>
        </w:rPr>
        <w:t>обязательный ежегодный осмотр.</w:t>
      </w:r>
    </w:p>
    <w:p w:rsidR="00636E3D" w:rsidRDefault="00636E3D" w:rsidP="005E7074">
      <w:pPr>
        <w:pStyle w:val="ListParagraph"/>
        <w:ind w:left="1440"/>
        <w:rPr>
          <w:lang w:val="uk-UA"/>
        </w:rPr>
      </w:pPr>
    </w:p>
    <w:p w:rsidR="00636E3D" w:rsidRDefault="00636E3D" w:rsidP="005E7074">
      <w:pPr>
        <w:rPr>
          <w:b/>
          <w:i/>
          <w:lang w:val="en-US"/>
        </w:rPr>
      </w:pPr>
      <w:r>
        <w:rPr>
          <w:b/>
          <w:i/>
        </w:rPr>
        <w:t xml:space="preserve">     </w:t>
      </w:r>
      <w:r>
        <w:rPr>
          <w:b/>
          <w:i/>
          <w:lang w:val="en-US"/>
        </w:rPr>
        <w:t>2. Find the correct answer:</w:t>
      </w:r>
    </w:p>
    <w:p w:rsidR="00636E3D" w:rsidRDefault="00636E3D" w:rsidP="005E7074">
      <w:pPr>
        <w:pStyle w:val="ListParagraph"/>
        <w:ind w:left="1440"/>
        <w:rPr>
          <w:lang w:val="uk-UA"/>
        </w:rPr>
      </w:pPr>
    </w:p>
    <w:p w:rsidR="00636E3D" w:rsidRPr="008D2535" w:rsidRDefault="00636E3D" w:rsidP="00BD7C05">
      <w:pPr>
        <w:numPr>
          <w:ilvl w:val="0"/>
          <w:numId w:val="85"/>
        </w:numPr>
        <w:rPr>
          <w:lang w:val="en-US"/>
        </w:rPr>
      </w:pPr>
      <w:r w:rsidRPr="008D2535">
        <w:rPr>
          <w:lang w:val="en-US"/>
        </w:rPr>
        <w:t>Racking stresses in a ship can be reduced by fitting a good system of......</w:t>
      </w:r>
    </w:p>
    <w:p w:rsidR="00636E3D" w:rsidRPr="008D2535" w:rsidRDefault="00636E3D" w:rsidP="00BD7C05">
      <w:pPr>
        <w:numPr>
          <w:ilvl w:val="1"/>
          <w:numId w:val="85"/>
        </w:numPr>
        <w:rPr>
          <w:lang w:val="en-US"/>
        </w:rPr>
      </w:pPr>
      <w:r w:rsidRPr="008D2535">
        <w:rPr>
          <w:lang w:val="en-US"/>
        </w:rPr>
        <w:t>stringers.</w:t>
      </w:r>
    </w:p>
    <w:p w:rsidR="00636E3D" w:rsidRPr="008D2535" w:rsidRDefault="00636E3D" w:rsidP="00BD7C05">
      <w:pPr>
        <w:numPr>
          <w:ilvl w:val="1"/>
          <w:numId w:val="85"/>
        </w:numPr>
        <w:rPr>
          <w:lang w:val="en-US"/>
        </w:rPr>
      </w:pPr>
      <w:r w:rsidRPr="008D2535">
        <w:rPr>
          <w:lang w:val="en-US"/>
        </w:rPr>
        <w:t>deck girders.</w:t>
      </w:r>
    </w:p>
    <w:p w:rsidR="00636E3D" w:rsidRPr="008D2535" w:rsidRDefault="00636E3D" w:rsidP="00BD7C05">
      <w:pPr>
        <w:numPr>
          <w:ilvl w:val="1"/>
          <w:numId w:val="85"/>
        </w:numPr>
        <w:rPr>
          <w:lang w:val="en-US"/>
        </w:rPr>
      </w:pPr>
      <w:r w:rsidRPr="008D2535">
        <w:rPr>
          <w:lang w:val="en-US"/>
        </w:rPr>
        <w:t>side girders.</w:t>
      </w:r>
    </w:p>
    <w:p w:rsidR="00636E3D" w:rsidRPr="008D2535" w:rsidRDefault="00636E3D" w:rsidP="00BD7C05">
      <w:pPr>
        <w:numPr>
          <w:ilvl w:val="1"/>
          <w:numId w:val="85"/>
        </w:numPr>
        <w:rPr>
          <w:lang w:val="en-US"/>
        </w:rPr>
      </w:pPr>
      <w:r w:rsidRPr="008D2535">
        <w:rPr>
          <w:lang w:val="en-US"/>
        </w:rPr>
        <w:t>bulkheads.</w:t>
      </w:r>
    </w:p>
    <w:p w:rsidR="00636E3D" w:rsidRPr="008D2535" w:rsidRDefault="00636E3D" w:rsidP="005E7074">
      <w:pPr>
        <w:rPr>
          <w:b/>
          <w:lang w:val="en-US"/>
        </w:rPr>
      </w:pPr>
    </w:p>
    <w:p w:rsidR="00636E3D" w:rsidRPr="008D2535" w:rsidRDefault="00636E3D" w:rsidP="00BD7C05">
      <w:pPr>
        <w:numPr>
          <w:ilvl w:val="0"/>
          <w:numId w:val="85"/>
        </w:numPr>
        <w:rPr>
          <w:lang w:val="en-US"/>
        </w:rPr>
      </w:pPr>
      <w:r w:rsidRPr="008D2535">
        <w:rPr>
          <w:lang w:val="en-US"/>
        </w:rPr>
        <w:t>What stress is the connection of frames and beams at deck level  between the bulkheads designed to resist?</w:t>
      </w:r>
    </w:p>
    <w:p w:rsidR="00636E3D" w:rsidRPr="008D2535" w:rsidRDefault="00636E3D" w:rsidP="00BD7C05">
      <w:pPr>
        <w:numPr>
          <w:ilvl w:val="1"/>
          <w:numId w:val="85"/>
        </w:numPr>
      </w:pPr>
      <w:r w:rsidRPr="008D2535">
        <w:t>Hogging</w:t>
      </w:r>
    </w:p>
    <w:p w:rsidR="00636E3D" w:rsidRPr="008D2535" w:rsidRDefault="00636E3D" w:rsidP="00BD7C05">
      <w:pPr>
        <w:numPr>
          <w:ilvl w:val="1"/>
          <w:numId w:val="85"/>
        </w:numPr>
      </w:pPr>
      <w:r w:rsidRPr="008D2535">
        <w:t>Sagging</w:t>
      </w:r>
    </w:p>
    <w:p w:rsidR="00636E3D" w:rsidRPr="008D2535" w:rsidRDefault="00636E3D" w:rsidP="00BD7C05">
      <w:pPr>
        <w:numPr>
          <w:ilvl w:val="1"/>
          <w:numId w:val="85"/>
        </w:numPr>
      </w:pPr>
      <w:r w:rsidRPr="008D2535">
        <w:t>Racking</w:t>
      </w:r>
    </w:p>
    <w:p w:rsidR="00636E3D" w:rsidRPr="008D2535" w:rsidRDefault="00636E3D" w:rsidP="00BD7C05">
      <w:pPr>
        <w:numPr>
          <w:ilvl w:val="1"/>
          <w:numId w:val="85"/>
        </w:numPr>
      </w:pPr>
      <w:r w:rsidRPr="008D2535">
        <w:t>Pounding</w:t>
      </w:r>
    </w:p>
    <w:p w:rsidR="00636E3D" w:rsidRPr="008D2535" w:rsidRDefault="00636E3D" w:rsidP="005E7074"/>
    <w:p w:rsidR="00636E3D" w:rsidRPr="008D2535" w:rsidRDefault="00636E3D" w:rsidP="00BD7C05">
      <w:pPr>
        <w:numPr>
          <w:ilvl w:val="0"/>
          <w:numId w:val="85"/>
        </w:numPr>
        <w:rPr>
          <w:lang w:val="en-US"/>
        </w:rPr>
      </w:pPr>
      <w:r w:rsidRPr="008D2535">
        <w:rPr>
          <w:lang w:val="en-US"/>
        </w:rPr>
        <w:t>TBN - total base number from a lube oil test, indicates the:</w:t>
      </w:r>
    </w:p>
    <w:p w:rsidR="00636E3D" w:rsidRPr="008D2535" w:rsidRDefault="00636E3D" w:rsidP="00BD7C05">
      <w:pPr>
        <w:numPr>
          <w:ilvl w:val="1"/>
          <w:numId w:val="85"/>
        </w:numPr>
        <w:rPr>
          <w:lang w:val="en-US"/>
        </w:rPr>
      </w:pPr>
      <w:r w:rsidRPr="008D2535">
        <w:rPr>
          <w:lang w:val="en-US"/>
        </w:rPr>
        <w:t>Amount of contaminants in the lubricating oil.</w:t>
      </w:r>
    </w:p>
    <w:p w:rsidR="00636E3D" w:rsidRPr="008D2535" w:rsidRDefault="00636E3D" w:rsidP="00BD7C05">
      <w:pPr>
        <w:numPr>
          <w:ilvl w:val="1"/>
          <w:numId w:val="85"/>
        </w:numPr>
        <w:rPr>
          <w:lang w:val="en-US"/>
        </w:rPr>
      </w:pPr>
      <w:r w:rsidRPr="008D2535">
        <w:rPr>
          <w:lang w:val="en-US"/>
        </w:rPr>
        <w:t>Amount of organic acids in the oil.</w:t>
      </w:r>
    </w:p>
    <w:p w:rsidR="00636E3D" w:rsidRPr="008D2535" w:rsidRDefault="00636E3D" w:rsidP="00BD7C05">
      <w:pPr>
        <w:numPr>
          <w:ilvl w:val="1"/>
          <w:numId w:val="85"/>
        </w:numPr>
        <w:rPr>
          <w:lang w:val="en-US"/>
        </w:rPr>
      </w:pPr>
      <w:r w:rsidRPr="008D2535">
        <w:rPr>
          <w:lang w:val="en-US"/>
        </w:rPr>
        <w:t>Alkalinity of the lubricating oil.</w:t>
      </w:r>
    </w:p>
    <w:p w:rsidR="00636E3D" w:rsidRPr="008D2535" w:rsidRDefault="00636E3D" w:rsidP="00BD7C05">
      <w:pPr>
        <w:numPr>
          <w:ilvl w:val="1"/>
          <w:numId w:val="85"/>
        </w:numPr>
        <w:rPr>
          <w:lang w:val="en-US"/>
        </w:rPr>
      </w:pPr>
      <w:r w:rsidRPr="008D2535">
        <w:rPr>
          <w:lang w:val="en-US"/>
        </w:rPr>
        <w:t>Flash point.</w:t>
      </w:r>
    </w:p>
    <w:p w:rsidR="00636E3D" w:rsidRPr="008D2535" w:rsidRDefault="00636E3D" w:rsidP="005E7074">
      <w:pPr>
        <w:rPr>
          <w:lang w:val="en-US"/>
        </w:rPr>
      </w:pPr>
    </w:p>
    <w:p w:rsidR="00636E3D" w:rsidRPr="008D2535" w:rsidRDefault="00636E3D" w:rsidP="00BD7C05">
      <w:pPr>
        <w:numPr>
          <w:ilvl w:val="0"/>
          <w:numId w:val="85"/>
        </w:numPr>
        <w:rPr>
          <w:lang w:val="en-US"/>
        </w:rPr>
      </w:pPr>
      <w:r w:rsidRPr="008D2535">
        <w:rPr>
          <w:lang w:val="en-US"/>
        </w:rPr>
        <w:t>TAN, total acid number is the:</w:t>
      </w:r>
    </w:p>
    <w:p w:rsidR="00636E3D" w:rsidRPr="008D2535" w:rsidRDefault="00636E3D" w:rsidP="00BD7C05">
      <w:pPr>
        <w:numPr>
          <w:ilvl w:val="1"/>
          <w:numId w:val="85"/>
        </w:numPr>
        <w:rPr>
          <w:lang w:val="en-US"/>
        </w:rPr>
      </w:pPr>
      <w:r w:rsidRPr="008D2535">
        <w:rPr>
          <w:lang w:val="en-US"/>
        </w:rPr>
        <w:t>Total content of organic and inorganic acids in the oil.</w:t>
      </w:r>
    </w:p>
    <w:p w:rsidR="00636E3D" w:rsidRPr="008D2535" w:rsidRDefault="00636E3D" w:rsidP="00BD7C05">
      <w:pPr>
        <w:numPr>
          <w:ilvl w:val="1"/>
          <w:numId w:val="85"/>
        </w:numPr>
        <w:rPr>
          <w:lang w:val="en-US"/>
        </w:rPr>
      </w:pPr>
      <w:r w:rsidRPr="008D2535">
        <w:rPr>
          <w:lang w:val="en-US"/>
        </w:rPr>
        <w:t>Amount of remaining alkalinity in the oil.</w:t>
      </w:r>
    </w:p>
    <w:p w:rsidR="00636E3D" w:rsidRPr="008D2535" w:rsidRDefault="00636E3D" w:rsidP="00BD7C05">
      <w:pPr>
        <w:numPr>
          <w:ilvl w:val="1"/>
          <w:numId w:val="85"/>
        </w:numPr>
        <w:rPr>
          <w:lang w:val="en-US"/>
        </w:rPr>
      </w:pPr>
      <w:r w:rsidRPr="008D2535">
        <w:rPr>
          <w:lang w:val="en-US"/>
        </w:rPr>
        <w:t>Total content of inorganic acids in the oil.</w:t>
      </w:r>
    </w:p>
    <w:p w:rsidR="00636E3D" w:rsidRPr="008D2535" w:rsidRDefault="00636E3D" w:rsidP="00BD7C05">
      <w:pPr>
        <w:numPr>
          <w:ilvl w:val="1"/>
          <w:numId w:val="85"/>
        </w:numPr>
        <w:rPr>
          <w:lang w:val="en-US"/>
        </w:rPr>
      </w:pPr>
      <w:r w:rsidRPr="008D2535">
        <w:rPr>
          <w:lang w:val="en-US"/>
        </w:rPr>
        <w:t>Total content of organic acids in the oil.</w:t>
      </w:r>
    </w:p>
    <w:p w:rsidR="00636E3D" w:rsidRPr="008D2535" w:rsidRDefault="00636E3D" w:rsidP="005E7074">
      <w:pPr>
        <w:rPr>
          <w:lang w:val="en-US"/>
        </w:rPr>
      </w:pPr>
    </w:p>
    <w:p w:rsidR="00636E3D" w:rsidRPr="00140E0B" w:rsidRDefault="00636E3D" w:rsidP="005E7074">
      <w:pPr>
        <w:rPr>
          <w:lang w:val="en-US"/>
        </w:rPr>
      </w:pPr>
    </w:p>
    <w:p w:rsidR="00636E3D" w:rsidRPr="008D2535" w:rsidRDefault="00636E3D" w:rsidP="00BD7C05">
      <w:pPr>
        <w:numPr>
          <w:ilvl w:val="0"/>
          <w:numId w:val="85"/>
        </w:numPr>
        <w:rPr>
          <w:lang w:val="en-US"/>
        </w:rPr>
      </w:pPr>
      <w:r w:rsidRPr="008D2535">
        <w:rPr>
          <w:lang w:val="en-US"/>
        </w:rPr>
        <w:t>You have checked the oil viscosity in an auxiliary engine with the viscosity test kit. The result shows that the viscosity is low. What will You do?</w:t>
      </w:r>
    </w:p>
    <w:p w:rsidR="00636E3D" w:rsidRPr="008D2535" w:rsidRDefault="00636E3D" w:rsidP="00BD7C05">
      <w:pPr>
        <w:numPr>
          <w:ilvl w:val="1"/>
          <w:numId w:val="85"/>
        </w:numPr>
        <w:rPr>
          <w:lang w:val="en-US"/>
        </w:rPr>
      </w:pPr>
      <w:r w:rsidRPr="008D2535">
        <w:rPr>
          <w:lang w:val="en-US"/>
        </w:rPr>
        <w:t>Increase the oil temperature.</w:t>
      </w:r>
    </w:p>
    <w:p w:rsidR="00636E3D" w:rsidRPr="008D2535" w:rsidRDefault="00636E3D" w:rsidP="00BD7C05">
      <w:pPr>
        <w:numPr>
          <w:ilvl w:val="1"/>
          <w:numId w:val="85"/>
        </w:numPr>
        <w:rPr>
          <w:lang w:val="en-US"/>
        </w:rPr>
      </w:pPr>
      <w:r w:rsidRPr="008D2535">
        <w:rPr>
          <w:lang w:val="en-US"/>
        </w:rPr>
        <w:t>Start to purify the oil.</w:t>
      </w:r>
    </w:p>
    <w:p w:rsidR="00636E3D" w:rsidRPr="008D2535" w:rsidRDefault="00636E3D" w:rsidP="00BD7C05">
      <w:pPr>
        <w:numPr>
          <w:ilvl w:val="1"/>
          <w:numId w:val="85"/>
        </w:numPr>
        <w:rPr>
          <w:lang w:val="en-US"/>
        </w:rPr>
      </w:pPr>
      <w:r w:rsidRPr="008D2535">
        <w:rPr>
          <w:lang w:val="en-US"/>
        </w:rPr>
        <w:t>Decrease the oil temperature.</w:t>
      </w:r>
    </w:p>
    <w:p w:rsidR="00636E3D" w:rsidRPr="008D2535" w:rsidRDefault="00636E3D" w:rsidP="00BD7C05">
      <w:pPr>
        <w:numPr>
          <w:ilvl w:val="1"/>
          <w:numId w:val="85"/>
        </w:numPr>
        <w:rPr>
          <w:lang w:val="en-US"/>
        </w:rPr>
      </w:pPr>
      <w:r w:rsidRPr="008D2535">
        <w:rPr>
          <w:lang w:val="en-US"/>
        </w:rPr>
        <w:t xml:space="preserve"> Clean the system and change the oil.</w:t>
      </w:r>
    </w:p>
    <w:p w:rsidR="00636E3D" w:rsidRPr="008D2535" w:rsidRDefault="00636E3D" w:rsidP="005E7074">
      <w:pPr>
        <w:rPr>
          <w:lang w:val="en-US"/>
        </w:rPr>
      </w:pPr>
    </w:p>
    <w:p w:rsidR="00636E3D" w:rsidRPr="008D2535" w:rsidRDefault="00636E3D" w:rsidP="005E7074">
      <w:pPr>
        <w:rPr>
          <w:lang w:val="en-US"/>
        </w:rPr>
      </w:pPr>
    </w:p>
    <w:p w:rsidR="00636E3D" w:rsidRPr="008D2535" w:rsidRDefault="00636E3D" w:rsidP="005E7074">
      <w:pPr>
        <w:rPr>
          <w:lang w:val="en-US"/>
        </w:rPr>
      </w:pPr>
    </w:p>
    <w:p w:rsidR="00636E3D" w:rsidRPr="008D2535" w:rsidRDefault="00636E3D" w:rsidP="005E7074">
      <w:pPr>
        <w:rPr>
          <w:lang w:val="en-US"/>
        </w:rPr>
      </w:pPr>
    </w:p>
    <w:p w:rsidR="00636E3D" w:rsidRPr="008D2535" w:rsidRDefault="00636E3D" w:rsidP="00BD7C05">
      <w:pPr>
        <w:numPr>
          <w:ilvl w:val="0"/>
          <w:numId w:val="85"/>
        </w:numPr>
        <w:rPr>
          <w:lang w:val="en-US"/>
        </w:rPr>
      </w:pPr>
      <w:r w:rsidRPr="008D2535">
        <w:rPr>
          <w:lang w:val="en-US"/>
        </w:rPr>
        <w:t>What could be the reason if the lub oil viscosity increase?</w:t>
      </w:r>
    </w:p>
    <w:p w:rsidR="00636E3D" w:rsidRPr="008D2535" w:rsidRDefault="00636E3D" w:rsidP="00BD7C05">
      <w:pPr>
        <w:numPr>
          <w:ilvl w:val="1"/>
          <w:numId w:val="85"/>
        </w:numPr>
        <w:rPr>
          <w:lang w:val="en-US"/>
        </w:rPr>
      </w:pPr>
      <w:r w:rsidRPr="008D2535">
        <w:rPr>
          <w:lang w:val="en-US"/>
        </w:rPr>
        <w:t>Water-leakage to the lub oil system.</w:t>
      </w:r>
    </w:p>
    <w:p w:rsidR="00636E3D" w:rsidRPr="008D2535" w:rsidRDefault="00636E3D" w:rsidP="00BD7C05">
      <w:pPr>
        <w:numPr>
          <w:ilvl w:val="1"/>
          <w:numId w:val="85"/>
        </w:numPr>
        <w:rPr>
          <w:lang w:val="en-US"/>
        </w:rPr>
      </w:pPr>
      <w:r w:rsidRPr="008D2535">
        <w:rPr>
          <w:lang w:val="en-US"/>
        </w:rPr>
        <w:t>High lub oil temperature.</w:t>
      </w:r>
    </w:p>
    <w:p w:rsidR="00636E3D" w:rsidRPr="008D2535" w:rsidRDefault="00636E3D" w:rsidP="00BD7C05">
      <w:pPr>
        <w:numPr>
          <w:ilvl w:val="1"/>
          <w:numId w:val="85"/>
        </w:numPr>
        <w:rPr>
          <w:lang w:val="en-US"/>
        </w:rPr>
      </w:pPr>
      <w:r w:rsidRPr="008D2535">
        <w:rPr>
          <w:lang w:val="en-US"/>
        </w:rPr>
        <w:t>Heavy fuel oil leakage to the lub oil system.</w:t>
      </w:r>
    </w:p>
    <w:p w:rsidR="00636E3D" w:rsidRPr="008D2535" w:rsidRDefault="00636E3D" w:rsidP="00BD7C05">
      <w:pPr>
        <w:numPr>
          <w:ilvl w:val="1"/>
          <w:numId w:val="85"/>
        </w:numPr>
        <w:rPr>
          <w:lang w:val="en-US"/>
        </w:rPr>
      </w:pPr>
      <w:r w:rsidRPr="008D2535">
        <w:rPr>
          <w:lang w:val="en-US"/>
        </w:rPr>
        <w:t>The lub oil viscosity will not increase.</w:t>
      </w:r>
    </w:p>
    <w:p w:rsidR="00636E3D" w:rsidRPr="00140E0B" w:rsidRDefault="00636E3D" w:rsidP="005E7074">
      <w:pPr>
        <w:rPr>
          <w:lang w:val="en-US"/>
        </w:rPr>
      </w:pPr>
    </w:p>
    <w:p w:rsidR="00636E3D" w:rsidRPr="008D2535" w:rsidRDefault="00636E3D" w:rsidP="00BD7C05">
      <w:pPr>
        <w:numPr>
          <w:ilvl w:val="0"/>
          <w:numId w:val="85"/>
        </w:numPr>
        <w:rPr>
          <w:lang w:val="en-US"/>
        </w:rPr>
      </w:pPr>
      <w:r w:rsidRPr="008D2535">
        <w:rPr>
          <w:lang w:val="en-US"/>
        </w:rPr>
        <w:t>Ships may only discharge processed bilge water from machinery spaces into the sea if certain very</w:t>
      </w:r>
      <w:r w:rsidRPr="008D2535">
        <w:rPr>
          <w:lang w:val="en-US"/>
        </w:rPr>
        <w:br/>
        <w:t>specific criteria are being met. Which of those listed below is correct?</w:t>
      </w:r>
    </w:p>
    <w:p w:rsidR="00636E3D" w:rsidRPr="008D2535" w:rsidRDefault="00636E3D" w:rsidP="00BD7C05">
      <w:pPr>
        <w:numPr>
          <w:ilvl w:val="1"/>
          <w:numId w:val="85"/>
        </w:numPr>
        <w:rPr>
          <w:lang w:val="en-US"/>
        </w:rPr>
      </w:pPr>
      <w:r w:rsidRPr="008D2535">
        <w:rPr>
          <w:lang w:val="en-US"/>
        </w:rPr>
        <w:t>The ship has cin operation as require reg. 16(5) of Anex I</w:t>
      </w:r>
    </w:p>
    <w:p w:rsidR="00636E3D" w:rsidRPr="008D2535" w:rsidRDefault="00636E3D" w:rsidP="00BD7C05">
      <w:pPr>
        <w:numPr>
          <w:ilvl w:val="1"/>
          <w:numId w:val="85"/>
        </w:numPr>
        <w:rPr>
          <w:lang w:val="en-US"/>
        </w:rPr>
      </w:pPr>
      <w:r w:rsidRPr="008D2535">
        <w:rPr>
          <w:lang w:val="en-US"/>
        </w:rPr>
        <w:t>The ship has in operation equipment as require reg. 16(5) of Annex I to MARPOL</w:t>
      </w:r>
    </w:p>
    <w:p w:rsidR="00636E3D" w:rsidRPr="008D2535" w:rsidRDefault="00636E3D" w:rsidP="00BD7C05">
      <w:pPr>
        <w:numPr>
          <w:ilvl w:val="1"/>
          <w:numId w:val="85"/>
        </w:numPr>
        <w:rPr>
          <w:lang w:val="en-US"/>
        </w:rPr>
      </w:pPr>
      <w:r w:rsidRPr="008D2535">
        <w:rPr>
          <w:lang w:val="en-US"/>
        </w:rPr>
        <w:t>The ship is sailing within a special area</w:t>
      </w:r>
    </w:p>
    <w:p w:rsidR="00636E3D" w:rsidRPr="008D2535" w:rsidRDefault="00636E3D" w:rsidP="00BD7C05">
      <w:pPr>
        <w:numPr>
          <w:ilvl w:val="1"/>
          <w:numId w:val="85"/>
        </w:numPr>
        <w:rPr>
          <w:lang w:val="en-US"/>
        </w:rPr>
      </w:pPr>
      <w:r w:rsidRPr="008D2535">
        <w:rPr>
          <w:lang w:val="en-US"/>
        </w:rPr>
        <w:t>The ship is proceeding an route</w:t>
      </w:r>
    </w:p>
    <w:p w:rsidR="00636E3D" w:rsidRPr="008D2535" w:rsidRDefault="00636E3D" w:rsidP="005E7074">
      <w:pPr>
        <w:rPr>
          <w:lang w:val="en-US"/>
        </w:rPr>
      </w:pPr>
    </w:p>
    <w:p w:rsidR="00636E3D" w:rsidRPr="008D2535" w:rsidRDefault="00636E3D" w:rsidP="00BD7C05">
      <w:pPr>
        <w:numPr>
          <w:ilvl w:val="0"/>
          <w:numId w:val="85"/>
        </w:numPr>
        <w:rPr>
          <w:lang w:val="en-US"/>
        </w:rPr>
      </w:pPr>
      <w:r w:rsidRPr="008D2535">
        <w:rPr>
          <w:lang w:val="en-US"/>
        </w:rPr>
        <w:t>Basic procedures for bunkering operations on all ships require that ............................. should personally supervise all bunkering operations</w:t>
      </w:r>
    </w:p>
    <w:p w:rsidR="00636E3D" w:rsidRPr="008D2535" w:rsidRDefault="00636E3D" w:rsidP="00BD7C05">
      <w:pPr>
        <w:numPr>
          <w:ilvl w:val="1"/>
          <w:numId w:val="85"/>
        </w:numPr>
        <w:rPr>
          <w:lang w:val="en-US"/>
        </w:rPr>
      </w:pPr>
      <w:r w:rsidRPr="008D2535">
        <w:rPr>
          <w:lang w:val="en-US"/>
        </w:rPr>
        <w:t>the Master</w:t>
      </w:r>
    </w:p>
    <w:p w:rsidR="00636E3D" w:rsidRPr="008D2535" w:rsidRDefault="00636E3D" w:rsidP="00BD7C05">
      <w:pPr>
        <w:numPr>
          <w:ilvl w:val="1"/>
          <w:numId w:val="85"/>
        </w:numPr>
        <w:rPr>
          <w:lang w:val="en-US"/>
        </w:rPr>
      </w:pPr>
      <w:r w:rsidRPr="008D2535">
        <w:rPr>
          <w:lang w:val="en-US"/>
        </w:rPr>
        <w:t>the Chief Engineer</w:t>
      </w:r>
    </w:p>
    <w:p w:rsidR="00636E3D" w:rsidRPr="008D2535" w:rsidRDefault="00636E3D" w:rsidP="00BD7C05">
      <w:pPr>
        <w:numPr>
          <w:ilvl w:val="1"/>
          <w:numId w:val="85"/>
        </w:numPr>
        <w:rPr>
          <w:lang w:val="en-US"/>
        </w:rPr>
      </w:pPr>
      <w:r w:rsidRPr="008D2535">
        <w:rPr>
          <w:lang w:val="en-US"/>
        </w:rPr>
        <w:t>A responsible person</w:t>
      </w:r>
    </w:p>
    <w:p w:rsidR="00636E3D" w:rsidRPr="008D2535" w:rsidRDefault="00636E3D" w:rsidP="00BD7C05">
      <w:pPr>
        <w:numPr>
          <w:ilvl w:val="1"/>
          <w:numId w:val="85"/>
        </w:numPr>
        <w:rPr>
          <w:lang w:val="en-US"/>
        </w:rPr>
      </w:pPr>
      <w:r w:rsidRPr="008D2535">
        <w:rPr>
          <w:lang w:val="en-US"/>
        </w:rPr>
        <w:t>The Second Engineer</w:t>
      </w:r>
    </w:p>
    <w:p w:rsidR="00636E3D" w:rsidRPr="008D2535" w:rsidRDefault="00636E3D" w:rsidP="005E7074">
      <w:pPr>
        <w:rPr>
          <w:lang w:val="en-US"/>
        </w:rPr>
      </w:pPr>
    </w:p>
    <w:p w:rsidR="00636E3D" w:rsidRPr="008D2535" w:rsidRDefault="00636E3D" w:rsidP="00BD7C05">
      <w:pPr>
        <w:numPr>
          <w:ilvl w:val="0"/>
          <w:numId w:val="85"/>
        </w:numPr>
        <w:rPr>
          <w:lang w:val="en-US"/>
        </w:rPr>
      </w:pPr>
      <w:r w:rsidRPr="008D2535">
        <w:rPr>
          <w:lang w:val="en-US"/>
        </w:rPr>
        <w:t>For any engine room operated in UMS-mode, defined checks are to be carried out prior to switching to UMS-mode. Is it the Engineer on Duty's responsibility to have the full control of condition of any check items prior to switching to UMS-mode and leaving the engine room, or may he leave the engine room for a short period (coffee break, lunch etc.) trusting the alarms and automatic functions are sufficient for safe operation?</w:t>
      </w:r>
    </w:p>
    <w:p w:rsidR="00636E3D" w:rsidRPr="008D2535" w:rsidRDefault="00636E3D" w:rsidP="00BD7C05">
      <w:pPr>
        <w:numPr>
          <w:ilvl w:val="1"/>
          <w:numId w:val="85"/>
        </w:numPr>
        <w:rPr>
          <w:lang w:val="en-US"/>
        </w:rPr>
      </w:pPr>
      <w:r w:rsidRPr="008D2535">
        <w:rPr>
          <w:lang w:val="en-US"/>
        </w:rPr>
        <w:t>A described UMS-mode check shall always be carried out prior to leaving the engine room, irrespective of the time he will be absent.</w:t>
      </w:r>
    </w:p>
    <w:p w:rsidR="00636E3D" w:rsidRPr="008D2535" w:rsidRDefault="00636E3D" w:rsidP="00BD7C05">
      <w:pPr>
        <w:numPr>
          <w:ilvl w:val="1"/>
          <w:numId w:val="85"/>
        </w:numPr>
        <w:rPr>
          <w:lang w:val="en-US"/>
        </w:rPr>
      </w:pPr>
      <w:r w:rsidRPr="008D2535">
        <w:rPr>
          <w:lang w:val="en-US"/>
        </w:rPr>
        <w:t>Ok for 15-20 minutes without a proper check</w:t>
      </w:r>
    </w:p>
    <w:p w:rsidR="00636E3D" w:rsidRPr="008D2535" w:rsidRDefault="00636E3D" w:rsidP="00BD7C05">
      <w:pPr>
        <w:numPr>
          <w:ilvl w:val="1"/>
          <w:numId w:val="85"/>
        </w:numPr>
        <w:rPr>
          <w:lang w:val="en-US"/>
        </w:rPr>
      </w:pPr>
      <w:r w:rsidRPr="008D2535">
        <w:rPr>
          <w:lang w:val="en-US"/>
        </w:rPr>
        <w:t>Ok for one hour without a proper check</w:t>
      </w:r>
    </w:p>
    <w:p w:rsidR="00636E3D" w:rsidRPr="008D2535" w:rsidRDefault="00636E3D" w:rsidP="00BD7C05">
      <w:pPr>
        <w:numPr>
          <w:ilvl w:val="1"/>
          <w:numId w:val="85"/>
        </w:numPr>
        <w:rPr>
          <w:lang w:val="en-US"/>
        </w:rPr>
      </w:pPr>
      <w:r w:rsidRPr="008D2535">
        <w:rPr>
          <w:lang w:val="en-US"/>
        </w:rPr>
        <w:t>Ok for a short period as long as one rating is left "on watch"</w:t>
      </w:r>
    </w:p>
    <w:p w:rsidR="00636E3D" w:rsidRPr="008D2535" w:rsidRDefault="00636E3D" w:rsidP="005E7074">
      <w:pPr>
        <w:rPr>
          <w:lang w:val="en-US"/>
        </w:rPr>
      </w:pPr>
    </w:p>
    <w:p w:rsidR="00636E3D" w:rsidRPr="008D2535" w:rsidRDefault="00636E3D" w:rsidP="00BD7C05">
      <w:pPr>
        <w:numPr>
          <w:ilvl w:val="0"/>
          <w:numId w:val="85"/>
        </w:numPr>
        <w:rPr>
          <w:lang w:val="en-US"/>
        </w:rPr>
      </w:pPr>
      <w:r w:rsidRPr="008D2535">
        <w:rPr>
          <w:lang w:val="en-US"/>
        </w:rPr>
        <w:t>Prior to the lunch break, the Engineer on Duty observes that the operating generator set has an output of 90%. With regard to operation of the generator, what is the - most important - assumption(s) for him to check before switching to UMS-mode?</w:t>
      </w:r>
    </w:p>
    <w:p w:rsidR="00636E3D" w:rsidRPr="008D2535" w:rsidRDefault="00636E3D" w:rsidP="00BD7C05">
      <w:pPr>
        <w:numPr>
          <w:ilvl w:val="1"/>
          <w:numId w:val="85"/>
        </w:numPr>
        <w:rPr>
          <w:lang w:val="en-US"/>
        </w:rPr>
      </w:pPr>
      <w:r w:rsidRPr="008D2535">
        <w:rPr>
          <w:lang w:val="en-US"/>
        </w:rPr>
        <w:t>Visually checking the auxiliary engine that there are no leaks or other obvious operating failures</w:t>
      </w:r>
    </w:p>
    <w:p w:rsidR="00636E3D" w:rsidRPr="008D2535" w:rsidRDefault="00636E3D" w:rsidP="00BD7C05">
      <w:pPr>
        <w:numPr>
          <w:ilvl w:val="1"/>
          <w:numId w:val="85"/>
        </w:numPr>
        <w:rPr>
          <w:lang w:val="en-US"/>
        </w:rPr>
      </w:pPr>
      <w:r w:rsidRPr="008D2535">
        <w:rPr>
          <w:lang w:val="en-US"/>
        </w:rPr>
        <w:t>All parameters as listed under the other alternatives.</w:t>
      </w:r>
    </w:p>
    <w:p w:rsidR="00636E3D" w:rsidRPr="008D2535" w:rsidRDefault="00636E3D" w:rsidP="00BD7C05">
      <w:pPr>
        <w:numPr>
          <w:ilvl w:val="1"/>
          <w:numId w:val="85"/>
        </w:numPr>
        <w:rPr>
          <w:lang w:val="en-US"/>
        </w:rPr>
      </w:pPr>
      <w:r w:rsidRPr="008D2535">
        <w:rPr>
          <w:lang w:val="en-US"/>
        </w:rPr>
        <w:t>That a secondary auxiliary set is switched to automatic standby mode</w:t>
      </w:r>
    </w:p>
    <w:p w:rsidR="00636E3D" w:rsidRPr="008D2535" w:rsidRDefault="00636E3D" w:rsidP="00BD7C05">
      <w:pPr>
        <w:numPr>
          <w:ilvl w:val="1"/>
          <w:numId w:val="85"/>
        </w:numPr>
        <w:rPr>
          <w:lang w:val="en-US"/>
        </w:rPr>
      </w:pPr>
      <w:r w:rsidRPr="008D2535">
        <w:rPr>
          <w:lang w:val="en-US"/>
        </w:rPr>
        <w:t>That a secondary auxiliary set is switched to automatic standby mode</w:t>
      </w:r>
    </w:p>
    <w:p w:rsidR="00636E3D" w:rsidRPr="008D2535" w:rsidRDefault="00636E3D" w:rsidP="005E7074">
      <w:pPr>
        <w:rPr>
          <w:lang w:val="en-US"/>
        </w:rPr>
      </w:pPr>
    </w:p>
    <w:p w:rsidR="00636E3D" w:rsidRDefault="00636E3D" w:rsidP="005E7074">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5E7074">
      <w:pPr>
        <w:autoSpaceDE w:val="0"/>
        <w:autoSpaceDN w:val="0"/>
        <w:adjustRightInd w:val="0"/>
        <w:rPr>
          <w:b/>
          <w:i/>
          <w:lang w:val="en-US" w:eastAsia="uk-UA"/>
        </w:rPr>
      </w:pPr>
      <w:r>
        <w:rPr>
          <w:b/>
          <w:i/>
          <w:lang w:val="en-US" w:eastAsia="uk-UA"/>
        </w:rPr>
        <w:t xml:space="preserve">    Be ready to speak on it.</w:t>
      </w:r>
    </w:p>
    <w:p w:rsidR="00636E3D" w:rsidRDefault="00636E3D" w:rsidP="005E7074">
      <w:pPr>
        <w:autoSpaceDE w:val="0"/>
        <w:autoSpaceDN w:val="0"/>
        <w:adjustRightInd w:val="0"/>
        <w:rPr>
          <w:b/>
          <w:i/>
          <w:lang w:val="en-US" w:eastAsia="uk-UA"/>
        </w:rPr>
      </w:pPr>
    </w:p>
    <w:p w:rsidR="00636E3D" w:rsidRDefault="00636E3D" w:rsidP="005E7074">
      <w:pPr>
        <w:autoSpaceDE w:val="0"/>
        <w:autoSpaceDN w:val="0"/>
        <w:adjustRightInd w:val="0"/>
        <w:rPr>
          <w:b/>
          <w:bCs/>
          <w:sz w:val="28"/>
          <w:szCs w:val="28"/>
          <w:lang w:val="uk-UA"/>
        </w:rPr>
      </w:pPr>
      <w:r w:rsidRPr="00140E0B">
        <w:rPr>
          <w:b/>
          <w:i/>
          <w:lang w:val="en-US" w:eastAsia="uk-UA"/>
        </w:rPr>
        <w:t xml:space="preserve">    </w:t>
      </w:r>
      <w:r w:rsidRPr="00140E0B">
        <w:rPr>
          <w:b/>
          <w:bCs/>
          <w:sz w:val="28"/>
          <w:szCs w:val="28"/>
          <w:lang w:val="en-US"/>
        </w:rPr>
        <w:t>Maintenance onboard</w:t>
      </w:r>
      <w:r w:rsidRPr="00140E0B">
        <w:rPr>
          <w:b/>
          <w:bCs/>
          <w:sz w:val="28"/>
          <w:szCs w:val="28"/>
          <w:lang w:val="uk-UA"/>
        </w:rPr>
        <w:t>.</w:t>
      </w:r>
    </w:p>
    <w:p w:rsidR="00636E3D" w:rsidRDefault="00636E3D" w:rsidP="005E7074">
      <w:pPr>
        <w:autoSpaceDE w:val="0"/>
        <w:autoSpaceDN w:val="0"/>
        <w:adjustRightInd w:val="0"/>
        <w:rPr>
          <w:b/>
          <w:bCs/>
          <w:sz w:val="28"/>
          <w:szCs w:val="28"/>
          <w:lang w:val="uk-UA"/>
        </w:rPr>
      </w:pPr>
    </w:p>
    <w:p w:rsidR="00636E3D" w:rsidRPr="00140E0B" w:rsidRDefault="00636E3D" w:rsidP="005E7074">
      <w:pPr>
        <w:autoSpaceDE w:val="0"/>
        <w:autoSpaceDN w:val="0"/>
        <w:adjustRightInd w:val="0"/>
        <w:rPr>
          <w:b/>
          <w:i/>
          <w:lang w:val="en-US" w:eastAsia="uk-UA"/>
        </w:rPr>
      </w:pPr>
    </w:p>
    <w:p w:rsidR="00636E3D" w:rsidRPr="00140E0B" w:rsidRDefault="00636E3D" w:rsidP="005E7074">
      <w:pPr>
        <w:rPr>
          <w:lang w:val="en-US"/>
        </w:rPr>
      </w:pPr>
    </w:p>
    <w:p w:rsidR="00636E3D" w:rsidRPr="002E4C69" w:rsidRDefault="00636E3D" w:rsidP="005E7074">
      <w:pPr>
        <w:pStyle w:val="ListParagraph"/>
        <w:rPr>
          <w:b/>
          <w:i/>
          <w:lang w:val="uk-UA"/>
        </w:rPr>
      </w:pPr>
    </w:p>
    <w:p w:rsidR="00636E3D" w:rsidRDefault="00636E3D" w:rsidP="005E7074">
      <w:pPr>
        <w:pStyle w:val="Style5"/>
        <w:widowControl/>
        <w:spacing w:before="29" w:line="240" w:lineRule="auto"/>
        <w:jc w:val="left"/>
        <w:outlineLvl w:val="0"/>
        <w:rPr>
          <w:rStyle w:val="FontStyle27"/>
          <w:bCs/>
          <w:szCs w:val="22"/>
          <w:lang w:val="uk-UA" w:eastAsia="en-US"/>
        </w:rPr>
      </w:pPr>
    </w:p>
    <w:p w:rsidR="00636E3D" w:rsidRDefault="00636E3D" w:rsidP="005E7074">
      <w:pPr>
        <w:rPr>
          <w:lang w:val="en-US"/>
        </w:rPr>
      </w:pPr>
    </w:p>
    <w:p w:rsidR="00636E3D" w:rsidRPr="006A76F9" w:rsidRDefault="00636E3D" w:rsidP="005E7074">
      <w:pPr>
        <w:pStyle w:val="Caption"/>
        <w:rPr>
          <w:b w:val="0"/>
          <w:sz w:val="24"/>
          <w:szCs w:val="24"/>
        </w:rPr>
      </w:pPr>
      <w:r w:rsidRPr="006A76F9">
        <w:rPr>
          <w:b w:val="0"/>
          <w:sz w:val="24"/>
          <w:szCs w:val="24"/>
        </w:rPr>
        <w:t>МІНІСТЕРСТВО ОСВІТИ І НАУКИ УКРАЇНИ</w:t>
      </w:r>
    </w:p>
    <w:p w:rsidR="00636E3D" w:rsidRPr="006A76F9" w:rsidRDefault="00636E3D" w:rsidP="005E7074">
      <w:pPr>
        <w:jc w:val="center"/>
        <w:rPr>
          <w:caps/>
        </w:rPr>
      </w:pPr>
      <w:r w:rsidRPr="006A76F9">
        <w:rPr>
          <w:caps/>
        </w:rPr>
        <w:t>Державний університет інфраструктури та технологій</w:t>
      </w:r>
    </w:p>
    <w:p w:rsidR="00636E3D" w:rsidRDefault="00636E3D" w:rsidP="005E7074">
      <w:pPr>
        <w:jc w:val="center"/>
        <w:rPr>
          <w:u w:val="single"/>
        </w:rPr>
      </w:pPr>
      <w:r w:rsidRPr="006A76F9">
        <w:rPr>
          <w:u w:val="single"/>
        </w:rPr>
        <w:t>ДУНАЙСЬКИЙ ФАКУЛЬТЕТ МОРСЬКОГО ТА РІЧКОВОГО ТРАНСПОРТУ</w:t>
      </w:r>
    </w:p>
    <w:p w:rsidR="00636E3D" w:rsidRPr="006A76F9" w:rsidRDefault="00636E3D" w:rsidP="005E7074">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5E7074">
      <w:pPr>
        <w:jc w:val="center"/>
        <w:rPr>
          <w:b/>
        </w:rPr>
      </w:pPr>
      <w:r w:rsidRPr="006A76F9">
        <w:rPr>
          <w:b/>
        </w:rPr>
        <w:t>З дисципліни «Англійська мова за професійним спрямуванням»</w:t>
      </w:r>
    </w:p>
    <w:p w:rsidR="00636E3D" w:rsidRPr="002666EC" w:rsidRDefault="00636E3D" w:rsidP="005E7074">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5E7074">
      <w:pPr>
        <w:pStyle w:val="Style5"/>
        <w:widowControl/>
        <w:spacing w:line="240" w:lineRule="exact"/>
        <w:jc w:val="left"/>
      </w:pPr>
    </w:p>
    <w:p w:rsidR="00636E3D" w:rsidRDefault="00636E3D" w:rsidP="005E7074">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897CF2">
        <w:rPr>
          <w:rStyle w:val="FontStyle27"/>
          <w:bCs/>
          <w:szCs w:val="22"/>
          <w:lang w:val="en-US" w:eastAsia="en-US"/>
        </w:rPr>
        <w:t xml:space="preserve"> </w:t>
      </w:r>
      <w:r>
        <w:rPr>
          <w:rStyle w:val="FontStyle27"/>
          <w:bCs/>
          <w:szCs w:val="22"/>
          <w:lang w:val="en-US" w:eastAsia="en-US"/>
        </w:rPr>
        <w:t>2</w:t>
      </w:r>
      <w:r>
        <w:rPr>
          <w:rStyle w:val="FontStyle27"/>
          <w:bCs/>
          <w:szCs w:val="22"/>
          <w:lang w:val="uk-UA" w:eastAsia="en-US"/>
        </w:rPr>
        <w:t>2</w:t>
      </w:r>
    </w:p>
    <w:p w:rsidR="00636E3D" w:rsidRDefault="00636E3D" w:rsidP="005E7074">
      <w:pPr>
        <w:ind w:firstLine="708"/>
        <w:jc w:val="both"/>
        <w:rPr>
          <w:b/>
          <w:i/>
          <w:lang w:val="en-US"/>
        </w:rPr>
      </w:pPr>
      <w:r>
        <w:rPr>
          <w:b/>
          <w:i/>
          <w:lang w:val="en-US"/>
        </w:rPr>
        <w:t>1. Give English equivalents to the following words and phrases (topic “</w:t>
      </w:r>
      <w:r w:rsidRPr="00897CF2">
        <w:rPr>
          <w:b/>
          <w:bCs/>
          <w:i/>
          <w:lang w:val="en-US"/>
        </w:rPr>
        <w:t>Bunkering</w:t>
      </w:r>
      <w:r w:rsidRPr="00897CF2">
        <w:rPr>
          <w:b/>
          <w:i/>
          <w:lang w:val="en-US"/>
        </w:rPr>
        <w:t>”):</w:t>
      </w:r>
    </w:p>
    <w:p w:rsidR="00636E3D" w:rsidRPr="00897CF2" w:rsidRDefault="00636E3D" w:rsidP="005E7074">
      <w:pPr>
        <w:ind w:firstLine="708"/>
        <w:jc w:val="both"/>
        <w:rPr>
          <w:bCs/>
          <w:lang w:val="en-US"/>
        </w:rPr>
      </w:pPr>
    </w:p>
    <w:p w:rsidR="00636E3D" w:rsidRPr="00897CF2" w:rsidRDefault="00636E3D" w:rsidP="00BD7C05">
      <w:pPr>
        <w:pStyle w:val="ListParagraph"/>
        <w:numPr>
          <w:ilvl w:val="0"/>
          <w:numId w:val="84"/>
        </w:numPr>
        <w:rPr>
          <w:lang w:val="uk-UA"/>
        </w:rPr>
      </w:pPr>
      <w:r>
        <w:t>назначать кого-либо для наблюдения за утечками и переливом;</w:t>
      </w:r>
    </w:p>
    <w:p w:rsidR="00636E3D" w:rsidRDefault="00636E3D" w:rsidP="00BD7C05">
      <w:pPr>
        <w:pStyle w:val="ListParagraph"/>
        <w:numPr>
          <w:ilvl w:val="0"/>
          <w:numId w:val="84"/>
        </w:numPr>
        <w:rPr>
          <w:lang w:val="uk-UA"/>
        </w:rPr>
      </w:pPr>
      <w:r>
        <w:rPr>
          <w:lang w:val="uk-UA"/>
        </w:rPr>
        <w:t>снимать показания счетчика;</w:t>
      </w:r>
    </w:p>
    <w:p w:rsidR="00636E3D" w:rsidRDefault="00636E3D" w:rsidP="00BD7C05">
      <w:pPr>
        <w:pStyle w:val="ListParagraph"/>
        <w:numPr>
          <w:ilvl w:val="0"/>
          <w:numId w:val="84"/>
        </w:numPr>
        <w:rPr>
          <w:lang w:val="uk-UA"/>
        </w:rPr>
      </w:pPr>
      <w:r>
        <w:rPr>
          <w:lang w:val="uk-UA"/>
        </w:rPr>
        <w:t>отвечать за бункеровку;</w:t>
      </w:r>
    </w:p>
    <w:p w:rsidR="00636E3D" w:rsidRDefault="00636E3D" w:rsidP="00BD7C05">
      <w:pPr>
        <w:pStyle w:val="ListParagraph"/>
        <w:numPr>
          <w:ilvl w:val="0"/>
          <w:numId w:val="84"/>
        </w:numPr>
        <w:rPr>
          <w:lang w:val="uk-UA"/>
        </w:rPr>
      </w:pPr>
      <w:r>
        <w:rPr>
          <w:lang w:val="uk-UA"/>
        </w:rPr>
        <w:t>обеспечивать более высокую (низкую) производительность насоса;</w:t>
      </w:r>
    </w:p>
    <w:p w:rsidR="00636E3D" w:rsidRDefault="00636E3D" w:rsidP="00BD7C05">
      <w:pPr>
        <w:pStyle w:val="ListParagraph"/>
        <w:numPr>
          <w:ilvl w:val="0"/>
          <w:numId w:val="84"/>
        </w:numPr>
        <w:rPr>
          <w:lang w:val="uk-UA"/>
        </w:rPr>
      </w:pPr>
      <w:r>
        <w:rPr>
          <w:lang w:val="uk-UA"/>
        </w:rPr>
        <w:t>поставщик топлива.</w:t>
      </w:r>
    </w:p>
    <w:p w:rsidR="00636E3D" w:rsidRDefault="00636E3D" w:rsidP="005E7074">
      <w:pPr>
        <w:pStyle w:val="ListParagraph"/>
        <w:rPr>
          <w:lang w:val="uk-UA"/>
        </w:rPr>
      </w:pPr>
    </w:p>
    <w:p w:rsidR="00636E3D" w:rsidRDefault="00636E3D" w:rsidP="005E7074">
      <w:pPr>
        <w:rPr>
          <w:b/>
          <w:i/>
          <w:lang w:val="en-US"/>
        </w:rPr>
      </w:pPr>
      <w:r>
        <w:rPr>
          <w:lang w:val="en-US"/>
        </w:rPr>
        <w:t xml:space="preserve">           </w:t>
      </w:r>
      <w:r>
        <w:rPr>
          <w:b/>
          <w:i/>
          <w:lang w:val="en-US"/>
        </w:rPr>
        <w:t>2. Find the correct answer:</w:t>
      </w:r>
    </w:p>
    <w:p w:rsidR="00636E3D" w:rsidRPr="00897CF2" w:rsidRDefault="00636E3D" w:rsidP="00BD7C05">
      <w:pPr>
        <w:numPr>
          <w:ilvl w:val="0"/>
          <w:numId w:val="83"/>
        </w:numPr>
        <w:rPr>
          <w:lang w:val="en-US"/>
        </w:rPr>
      </w:pPr>
      <w:r w:rsidRPr="00897CF2">
        <w:rPr>
          <w:lang w:val="en-US"/>
        </w:rPr>
        <w:t>What is distortion of a vessel's structure caused by rolling called?</w:t>
      </w:r>
    </w:p>
    <w:p w:rsidR="00636E3D" w:rsidRPr="00897CF2" w:rsidRDefault="00636E3D" w:rsidP="00BD7C05">
      <w:pPr>
        <w:numPr>
          <w:ilvl w:val="1"/>
          <w:numId w:val="83"/>
        </w:numPr>
        <w:rPr>
          <w:lang w:val="en-US"/>
        </w:rPr>
      </w:pPr>
      <w:r w:rsidRPr="00897CF2">
        <w:rPr>
          <w:lang w:val="en-US"/>
        </w:rPr>
        <w:t>Racking</w:t>
      </w:r>
    </w:p>
    <w:p w:rsidR="00636E3D" w:rsidRPr="00897CF2" w:rsidRDefault="00636E3D" w:rsidP="00BD7C05">
      <w:pPr>
        <w:numPr>
          <w:ilvl w:val="1"/>
          <w:numId w:val="83"/>
        </w:numPr>
        <w:rPr>
          <w:lang w:val="en-US"/>
        </w:rPr>
      </w:pPr>
      <w:r w:rsidRPr="00897CF2">
        <w:rPr>
          <w:lang w:val="en-US"/>
        </w:rPr>
        <w:t>Slamming</w:t>
      </w:r>
    </w:p>
    <w:p w:rsidR="00636E3D" w:rsidRPr="00897CF2" w:rsidRDefault="00636E3D" w:rsidP="00BD7C05">
      <w:pPr>
        <w:numPr>
          <w:ilvl w:val="1"/>
          <w:numId w:val="83"/>
        </w:numPr>
        <w:rPr>
          <w:lang w:val="en-US"/>
        </w:rPr>
      </w:pPr>
      <w:r w:rsidRPr="00897CF2">
        <w:rPr>
          <w:lang w:val="en-US"/>
        </w:rPr>
        <w:t>Pounding</w:t>
      </w:r>
    </w:p>
    <w:p w:rsidR="00636E3D" w:rsidRPr="00897CF2" w:rsidRDefault="00636E3D" w:rsidP="00BD7C05">
      <w:pPr>
        <w:numPr>
          <w:ilvl w:val="1"/>
          <w:numId w:val="83"/>
        </w:numPr>
        <w:rPr>
          <w:lang w:val="en-US"/>
        </w:rPr>
      </w:pPr>
      <w:r w:rsidRPr="00897CF2">
        <w:rPr>
          <w:lang w:val="en-US"/>
        </w:rPr>
        <w:t>Heaving</w:t>
      </w:r>
    </w:p>
    <w:p w:rsidR="00636E3D" w:rsidRPr="00897CF2" w:rsidRDefault="00636E3D" w:rsidP="005E7074">
      <w:pPr>
        <w:rPr>
          <w:b/>
          <w:lang w:val="en-US"/>
        </w:rPr>
      </w:pPr>
    </w:p>
    <w:p w:rsidR="00636E3D" w:rsidRPr="00897CF2" w:rsidRDefault="00636E3D" w:rsidP="00BD7C05">
      <w:pPr>
        <w:numPr>
          <w:ilvl w:val="0"/>
          <w:numId w:val="83"/>
        </w:numPr>
        <w:rPr>
          <w:lang w:val="en-US"/>
        </w:rPr>
      </w:pPr>
      <w:r w:rsidRPr="00897CF2">
        <w:rPr>
          <w:lang w:val="en-US"/>
        </w:rPr>
        <w:t>Gross tonnage is defined as....</w:t>
      </w:r>
    </w:p>
    <w:p w:rsidR="00636E3D" w:rsidRPr="00897CF2" w:rsidRDefault="00636E3D" w:rsidP="00BD7C05">
      <w:pPr>
        <w:numPr>
          <w:ilvl w:val="1"/>
          <w:numId w:val="83"/>
        </w:numPr>
        <w:rPr>
          <w:lang w:val="en-US"/>
        </w:rPr>
      </w:pPr>
      <w:r w:rsidRPr="00897CF2">
        <w:rPr>
          <w:lang w:val="en-US"/>
        </w:rPr>
        <w:t>earning capacity</w:t>
      </w:r>
    </w:p>
    <w:p w:rsidR="00636E3D" w:rsidRPr="00897CF2" w:rsidRDefault="00636E3D" w:rsidP="00BD7C05">
      <w:pPr>
        <w:numPr>
          <w:ilvl w:val="1"/>
          <w:numId w:val="83"/>
        </w:numPr>
        <w:rPr>
          <w:lang w:val="en-US"/>
        </w:rPr>
      </w:pPr>
      <w:r w:rsidRPr="00897CF2">
        <w:rPr>
          <w:lang w:val="en-US"/>
        </w:rPr>
        <w:t>internal capacity</w:t>
      </w:r>
    </w:p>
    <w:p w:rsidR="00636E3D" w:rsidRPr="00897CF2" w:rsidRDefault="00636E3D" w:rsidP="00BD7C05">
      <w:pPr>
        <w:numPr>
          <w:ilvl w:val="1"/>
          <w:numId w:val="83"/>
        </w:numPr>
      </w:pPr>
      <w:r w:rsidRPr="00897CF2">
        <w:rPr>
          <w:lang w:val="en-US"/>
        </w:rPr>
        <w:t>light displacement</w:t>
      </w:r>
    </w:p>
    <w:p w:rsidR="00636E3D" w:rsidRPr="00897CF2" w:rsidRDefault="00636E3D" w:rsidP="00BD7C05">
      <w:pPr>
        <w:numPr>
          <w:ilvl w:val="1"/>
          <w:numId w:val="83"/>
        </w:numPr>
      </w:pPr>
      <w:r w:rsidRPr="00897CF2">
        <w:t>load displacement</w:t>
      </w:r>
    </w:p>
    <w:p w:rsidR="00636E3D" w:rsidRPr="00897CF2" w:rsidRDefault="00636E3D" w:rsidP="005E7074">
      <w:pPr>
        <w:jc w:val="center"/>
      </w:pPr>
    </w:p>
    <w:p w:rsidR="00636E3D" w:rsidRPr="00897CF2" w:rsidRDefault="00636E3D" w:rsidP="00BD7C05">
      <w:pPr>
        <w:numPr>
          <w:ilvl w:val="0"/>
          <w:numId w:val="83"/>
        </w:numPr>
        <w:rPr>
          <w:lang w:val="en-US"/>
        </w:rPr>
      </w:pPr>
      <w:r w:rsidRPr="00897CF2">
        <w:rPr>
          <w:lang w:val="en-US"/>
        </w:rPr>
        <w:t>A decrease in the viscosity of the lubricating oil in a trunk engine may be due to dilution by:</w:t>
      </w:r>
    </w:p>
    <w:p w:rsidR="00636E3D" w:rsidRPr="00897CF2" w:rsidRDefault="00636E3D" w:rsidP="00BD7C05">
      <w:pPr>
        <w:numPr>
          <w:ilvl w:val="1"/>
          <w:numId w:val="83"/>
        </w:numPr>
        <w:rPr>
          <w:lang w:val="en-US"/>
        </w:rPr>
      </w:pPr>
      <w:r w:rsidRPr="00897CF2">
        <w:rPr>
          <w:lang w:val="en-US"/>
        </w:rPr>
        <w:t>Diesel oil.</w:t>
      </w:r>
    </w:p>
    <w:p w:rsidR="00636E3D" w:rsidRPr="00897CF2" w:rsidRDefault="00636E3D" w:rsidP="00BD7C05">
      <w:pPr>
        <w:numPr>
          <w:ilvl w:val="1"/>
          <w:numId w:val="83"/>
        </w:numPr>
        <w:rPr>
          <w:lang w:val="en-US"/>
        </w:rPr>
      </w:pPr>
      <w:r w:rsidRPr="00897CF2">
        <w:rPr>
          <w:lang w:val="en-US"/>
        </w:rPr>
        <w:t>Cylinder oil.</w:t>
      </w:r>
    </w:p>
    <w:p w:rsidR="00636E3D" w:rsidRPr="00897CF2" w:rsidRDefault="00636E3D" w:rsidP="00BD7C05">
      <w:pPr>
        <w:numPr>
          <w:ilvl w:val="1"/>
          <w:numId w:val="83"/>
        </w:numPr>
        <w:rPr>
          <w:lang w:val="en-US"/>
        </w:rPr>
      </w:pPr>
      <w:r w:rsidRPr="00897CF2">
        <w:rPr>
          <w:lang w:val="en-US"/>
        </w:rPr>
        <w:t>Water.</w:t>
      </w:r>
    </w:p>
    <w:p w:rsidR="00636E3D" w:rsidRPr="00897CF2" w:rsidRDefault="00636E3D" w:rsidP="00BD7C05">
      <w:pPr>
        <w:numPr>
          <w:ilvl w:val="1"/>
          <w:numId w:val="83"/>
        </w:numPr>
        <w:rPr>
          <w:lang w:val="en-US"/>
        </w:rPr>
      </w:pPr>
      <w:r w:rsidRPr="00897CF2">
        <w:rPr>
          <w:lang w:val="en-US"/>
        </w:rPr>
        <w:t>Heavy fuel oil.</w:t>
      </w:r>
    </w:p>
    <w:p w:rsidR="00636E3D" w:rsidRPr="00897CF2" w:rsidRDefault="00636E3D" w:rsidP="005E7074">
      <w:pPr>
        <w:rPr>
          <w:lang w:val="en-US"/>
        </w:rPr>
      </w:pPr>
    </w:p>
    <w:p w:rsidR="00636E3D" w:rsidRPr="00897CF2" w:rsidRDefault="00636E3D" w:rsidP="00BD7C05">
      <w:pPr>
        <w:numPr>
          <w:ilvl w:val="0"/>
          <w:numId w:val="83"/>
        </w:numPr>
        <w:rPr>
          <w:lang w:val="en-US"/>
        </w:rPr>
      </w:pPr>
      <w:r w:rsidRPr="00897CF2">
        <w:rPr>
          <w:lang w:val="en-US"/>
        </w:rPr>
        <w:t>If a leak occurs in a lube oil cooler, the water cannot mix with the oil because the:</w:t>
      </w:r>
    </w:p>
    <w:p w:rsidR="00636E3D" w:rsidRPr="00897CF2" w:rsidRDefault="00636E3D" w:rsidP="00BD7C05">
      <w:pPr>
        <w:numPr>
          <w:ilvl w:val="1"/>
          <w:numId w:val="83"/>
        </w:numPr>
        <w:rPr>
          <w:lang w:val="en-US"/>
        </w:rPr>
      </w:pPr>
      <w:r w:rsidRPr="00897CF2">
        <w:rPr>
          <w:lang w:val="en-US"/>
        </w:rPr>
        <w:t>Oil pressure is greater than the water pressure.</w:t>
      </w:r>
    </w:p>
    <w:p w:rsidR="00636E3D" w:rsidRPr="00897CF2" w:rsidRDefault="00636E3D" w:rsidP="00BD7C05">
      <w:pPr>
        <w:numPr>
          <w:ilvl w:val="1"/>
          <w:numId w:val="83"/>
        </w:numPr>
        <w:rPr>
          <w:lang w:val="en-US"/>
        </w:rPr>
      </w:pPr>
      <w:r w:rsidRPr="00897CF2">
        <w:rPr>
          <w:lang w:val="en-US"/>
        </w:rPr>
        <w:t>By-pass valve will open.</w:t>
      </w:r>
    </w:p>
    <w:p w:rsidR="00636E3D" w:rsidRPr="00897CF2" w:rsidRDefault="00636E3D" w:rsidP="00BD7C05">
      <w:pPr>
        <w:numPr>
          <w:ilvl w:val="1"/>
          <w:numId w:val="83"/>
        </w:numPr>
        <w:rPr>
          <w:lang w:val="en-US"/>
        </w:rPr>
      </w:pPr>
      <w:r w:rsidRPr="00897CF2">
        <w:rPr>
          <w:lang w:val="en-US"/>
        </w:rPr>
        <w:t>Cooling pump will automatically stop.</w:t>
      </w:r>
    </w:p>
    <w:p w:rsidR="00636E3D" w:rsidRPr="00897CF2" w:rsidRDefault="00636E3D" w:rsidP="00BD7C05">
      <w:pPr>
        <w:numPr>
          <w:ilvl w:val="1"/>
          <w:numId w:val="83"/>
        </w:numPr>
        <w:rPr>
          <w:lang w:val="en-US"/>
        </w:rPr>
      </w:pPr>
      <w:r w:rsidRPr="00897CF2">
        <w:rPr>
          <w:lang w:val="en-US"/>
        </w:rPr>
        <w:t>Outlet valve will automatically close</w:t>
      </w:r>
    </w:p>
    <w:p w:rsidR="00636E3D" w:rsidRPr="00897CF2" w:rsidRDefault="00636E3D" w:rsidP="005E7074">
      <w:pPr>
        <w:rPr>
          <w:lang w:val="en-US"/>
        </w:rPr>
      </w:pPr>
    </w:p>
    <w:p w:rsidR="00636E3D" w:rsidRPr="00897CF2" w:rsidRDefault="00636E3D" w:rsidP="00BD7C05">
      <w:pPr>
        <w:numPr>
          <w:ilvl w:val="0"/>
          <w:numId w:val="83"/>
        </w:numPr>
        <w:rPr>
          <w:lang w:val="en-US"/>
        </w:rPr>
      </w:pPr>
      <w:r w:rsidRPr="00897CF2">
        <w:rPr>
          <w:lang w:val="en-US"/>
        </w:rPr>
        <w:t>What could be the reason if the lub oil viscosity decrease?</w:t>
      </w:r>
    </w:p>
    <w:p w:rsidR="00636E3D" w:rsidRPr="00897CF2" w:rsidRDefault="00636E3D" w:rsidP="00BD7C05">
      <w:pPr>
        <w:numPr>
          <w:ilvl w:val="1"/>
          <w:numId w:val="83"/>
        </w:numPr>
        <w:rPr>
          <w:lang w:val="en-US"/>
        </w:rPr>
      </w:pPr>
      <w:r w:rsidRPr="00897CF2">
        <w:rPr>
          <w:lang w:val="en-US"/>
        </w:rPr>
        <w:t>Diesel oil leakage to the lub oil system.</w:t>
      </w:r>
    </w:p>
    <w:p w:rsidR="00636E3D" w:rsidRPr="00897CF2" w:rsidRDefault="00636E3D" w:rsidP="00BD7C05">
      <w:pPr>
        <w:numPr>
          <w:ilvl w:val="1"/>
          <w:numId w:val="83"/>
        </w:numPr>
        <w:rPr>
          <w:lang w:val="en-US"/>
        </w:rPr>
      </w:pPr>
      <w:r w:rsidRPr="00897CF2">
        <w:rPr>
          <w:lang w:val="en-US"/>
        </w:rPr>
        <w:t>Heavy fuel oil leakage to the lub oil system.</w:t>
      </w:r>
    </w:p>
    <w:p w:rsidR="00636E3D" w:rsidRPr="00897CF2" w:rsidRDefault="00636E3D" w:rsidP="00BD7C05">
      <w:pPr>
        <w:numPr>
          <w:ilvl w:val="1"/>
          <w:numId w:val="83"/>
        </w:numPr>
        <w:rPr>
          <w:lang w:val="en-US"/>
        </w:rPr>
      </w:pPr>
      <w:r w:rsidRPr="00897CF2">
        <w:rPr>
          <w:lang w:val="en-US"/>
        </w:rPr>
        <w:t>Low lub oil temperature.</w:t>
      </w:r>
    </w:p>
    <w:p w:rsidR="00636E3D" w:rsidRPr="00897CF2" w:rsidRDefault="00636E3D" w:rsidP="00BD7C05">
      <w:pPr>
        <w:numPr>
          <w:ilvl w:val="1"/>
          <w:numId w:val="83"/>
        </w:numPr>
        <w:rPr>
          <w:lang w:val="en-US"/>
        </w:rPr>
      </w:pPr>
      <w:r w:rsidRPr="00897CF2">
        <w:rPr>
          <w:lang w:val="en-US"/>
        </w:rPr>
        <w:t>Wrong lub oil pressure.</w:t>
      </w:r>
    </w:p>
    <w:p w:rsidR="00636E3D" w:rsidRPr="00897CF2" w:rsidRDefault="00636E3D" w:rsidP="005E7074">
      <w:pPr>
        <w:rPr>
          <w:lang w:val="en-US"/>
        </w:rPr>
      </w:pPr>
    </w:p>
    <w:p w:rsidR="00636E3D" w:rsidRPr="00897CF2" w:rsidRDefault="00636E3D" w:rsidP="00BD7C05">
      <w:pPr>
        <w:numPr>
          <w:ilvl w:val="0"/>
          <w:numId w:val="83"/>
        </w:numPr>
        <w:rPr>
          <w:lang w:val="en-US"/>
        </w:rPr>
      </w:pPr>
      <w:r w:rsidRPr="00897CF2">
        <w:rPr>
          <w:lang w:val="en-US"/>
        </w:rPr>
        <w:t>A water content greater than 2 % is detected in a lub oil system. What is the best action to do?</w:t>
      </w:r>
    </w:p>
    <w:p w:rsidR="00636E3D" w:rsidRPr="00897CF2" w:rsidRDefault="00636E3D" w:rsidP="00BD7C05">
      <w:pPr>
        <w:numPr>
          <w:ilvl w:val="1"/>
          <w:numId w:val="83"/>
        </w:numPr>
        <w:rPr>
          <w:lang w:val="en-US"/>
        </w:rPr>
      </w:pPr>
      <w:r w:rsidRPr="00897CF2">
        <w:rPr>
          <w:lang w:val="en-US"/>
        </w:rPr>
        <w:t>Continuous purifying the system with the lub oil pumps running.</w:t>
      </w:r>
    </w:p>
    <w:p w:rsidR="00636E3D" w:rsidRPr="00897CF2" w:rsidRDefault="00636E3D" w:rsidP="00BD7C05">
      <w:pPr>
        <w:numPr>
          <w:ilvl w:val="1"/>
          <w:numId w:val="83"/>
        </w:numPr>
        <w:rPr>
          <w:lang w:val="en-US"/>
        </w:rPr>
      </w:pPr>
      <w:r w:rsidRPr="00897CF2">
        <w:rPr>
          <w:lang w:val="en-US"/>
        </w:rPr>
        <w:t>Boil out the water by increasing the temperature.</w:t>
      </w:r>
    </w:p>
    <w:p w:rsidR="00636E3D" w:rsidRPr="00897CF2" w:rsidRDefault="00636E3D" w:rsidP="00BD7C05">
      <w:pPr>
        <w:numPr>
          <w:ilvl w:val="1"/>
          <w:numId w:val="83"/>
        </w:numPr>
        <w:rPr>
          <w:lang w:val="en-US"/>
        </w:rPr>
      </w:pPr>
      <w:r w:rsidRPr="00897CF2">
        <w:rPr>
          <w:lang w:val="en-US"/>
        </w:rPr>
        <w:t>Segregate the oil in a seperate tank for continuous purifying.</w:t>
      </w:r>
    </w:p>
    <w:p w:rsidR="00636E3D" w:rsidRPr="00897CF2" w:rsidRDefault="00636E3D" w:rsidP="00BD7C05">
      <w:pPr>
        <w:numPr>
          <w:ilvl w:val="1"/>
          <w:numId w:val="83"/>
        </w:numPr>
        <w:rPr>
          <w:lang w:val="en-US"/>
        </w:rPr>
      </w:pPr>
      <w:r w:rsidRPr="00897CF2">
        <w:rPr>
          <w:lang w:val="en-US"/>
        </w:rPr>
        <w:t>It is no danger before the water level reach 6-8%.</w:t>
      </w:r>
    </w:p>
    <w:p w:rsidR="00636E3D" w:rsidRPr="00897CF2" w:rsidRDefault="00636E3D" w:rsidP="005E7074">
      <w:pPr>
        <w:rPr>
          <w:lang w:val="en-US"/>
        </w:rPr>
      </w:pPr>
    </w:p>
    <w:p w:rsidR="00636E3D" w:rsidRPr="00897CF2" w:rsidRDefault="00636E3D" w:rsidP="00BD7C05">
      <w:pPr>
        <w:numPr>
          <w:ilvl w:val="0"/>
          <w:numId w:val="83"/>
        </w:numPr>
        <w:rPr>
          <w:lang w:val="en-US"/>
        </w:rPr>
      </w:pPr>
      <w:r w:rsidRPr="00897CF2">
        <w:rPr>
          <w:lang w:val="en-US"/>
        </w:rPr>
        <w:t>Which of the following pumps is not allowed to have a direct overboard connection to the sea?</w:t>
      </w:r>
    </w:p>
    <w:p w:rsidR="00636E3D" w:rsidRPr="00897CF2" w:rsidRDefault="00636E3D" w:rsidP="00BD7C05">
      <w:pPr>
        <w:numPr>
          <w:ilvl w:val="1"/>
          <w:numId w:val="83"/>
        </w:numPr>
        <w:rPr>
          <w:lang w:val="en-US"/>
        </w:rPr>
      </w:pPr>
      <w:r w:rsidRPr="00897CF2">
        <w:rPr>
          <w:lang w:val="en-US"/>
        </w:rPr>
        <w:t>Ballast Water Pumps</w:t>
      </w:r>
    </w:p>
    <w:p w:rsidR="00636E3D" w:rsidRPr="00897CF2" w:rsidRDefault="00636E3D" w:rsidP="00BD7C05">
      <w:pPr>
        <w:numPr>
          <w:ilvl w:val="1"/>
          <w:numId w:val="83"/>
        </w:numPr>
        <w:rPr>
          <w:lang w:val="en-US"/>
        </w:rPr>
      </w:pPr>
      <w:r w:rsidRPr="00897CF2">
        <w:rPr>
          <w:lang w:val="en-US"/>
        </w:rPr>
        <w:t>Engine Room Bilge Pump</w:t>
      </w:r>
    </w:p>
    <w:p w:rsidR="00636E3D" w:rsidRPr="00897CF2" w:rsidRDefault="00636E3D" w:rsidP="00BD7C05">
      <w:pPr>
        <w:numPr>
          <w:ilvl w:val="1"/>
          <w:numId w:val="83"/>
        </w:numPr>
        <w:rPr>
          <w:lang w:val="en-US"/>
        </w:rPr>
      </w:pPr>
      <w:r w:rsidRPr="00897CF2">
        <w:rPr>
          <w:lang w:val="en-US"/>
        </w:rPr>
        <w:t>Cargo Hold Bilge Pump</w:t>
      </w:r>
    </w:p>
    <w:p w:rsidR="00636E3D" w:rsidRPr="00897CF2" w:rsidRDefault="00636E3D" w:rsidP="00BD7C05">
      <w:pPr>
        <w:numPr>
          <w:ilvl w:val="1"/>
          <w:numId w:val="83"/>
        </w:numPr>
        <w:rPr>
          <w:lang w:val="en-US"/>
        </w:rPr>
      </w:pPr>
      <w:r w:rsidRPr="00897CF2">
        <w:rPr>
          <w:lang w:val="en-US"/>
        </w:rPr>
        <w:t>Sludge Pump</w:t>
      </w:r>
    </w:p>
    <w:p w:rsidR="00636E3D" w:rsidRPr="00897CF2" w:rsidRDefault="00636E3D" w:rsidP="005E7074">
      <w:pPr>
        <w:rPr>
          <w:lang w:val="en-US"/>
        </w:rPr>
      </w:pPr>
    </w:p>
    <w:p w:rsidR="00636E3D" w:rsidRPr="00897CF2" w:rsidRDefault="00636E3D" w:rsidP="00BD7C05">
      <w:pPr>
        <w:numPr>
          <w:ilvl w:val="0"/>
          <w:numId w:val="83"/>
        </w:numPr>
        <w:rPr>
          <w:lang w:val="en-US"/>
        </w:rPr>
      </w:pPr>
      <w:r w:rsidRPr="00897CF2">
        <w:rPr>
          <w:lang w:val="en-US"/>
        </w:rPr>
        <w:t>Any discharge of oil into the sea is prohibited, except when some conditions are satisfied. One of these conditions for an oil tanker is that ....</w:t>
      </w:r>
    </w:p>
    <w:p w:rsidR="00636E3D" w:rsidRPr="00897CF2" w:rsidRDefault="00636E3D" w:rsidP="00BD7C05">
      <w:pPr>
        <w:numPr>
          <w:ilvl w:val="1"/>
          <w:numId w:val="83"/>
        </w:numPr>
        <w:rPr>
          <w:lang w:val="en-US"/>
        </w:rPr>
      </w:pPr>
      <w:r w:rsidRPr="00897CF2">
        <w:rPr>
          <w:lang w:val="en-US"/>
        </w:rPr>
        <w:t>the tanker is more than 10 nautical miles from the nearest land.</w:t>
      </w:r>
    </w:p>
    <w:p w:rsidR="00636E3D" w:rsidRPr="00897CF2" w:rsidRDefault="00636E3D" w:rsidP="00BD7C05">
      <w:pPr>
        <w:numPr>
          <w:ilvl w:val="1"/>
          <w:numId w:val="83"/>
        </w:numPr>
        <w:rPr>
          <w:lang w:val="en-US"/>
        </w:rPr>
      </w:pPr>
      <w:r w:rsidRPr="00897CF2">
        <w:rPr>
          <w:lang w:val="en-US"/>
        </w:rPr>
        <w:t>the tanker is more than 25 nautical miles from the nearest land</w:t>
      </w:r>
    </w:p>
    <w:p w:rsidR="00636E3D" w:rsidRPr="00897CF2" w:rsidRDefault="00636E3D" w:rsidP="00BD7C05">
      <w:pPr>
        <w:numPr>
          <w:ilvl w:val="1"/>
          <w:numId w:val="83"/>
        </w:numPr>
        <w:rPr>
          <w:lang w:val="en-US"/>
        </w:rPr>
      </w:pPr>
      <w:r w:rsidRPr="00897CF2">
        <w:rPr>
          <w:lang w:val="en-US"/>
        </w:rPr>
        <w:t>the tanker is more than 50 nautical miles from the nearest land./</w:t>
      </w:r>
      <w:r w:rsidRPr="00897CF2">
        <w:rPr>
          <w:bCs/>
          <w:lang w:val="en-US"/>
        </w:rPr>
        <w:t>En route</w:t>
      </w:r>
    </w:p>
    <w:p w:rsidR="00636E3D" w:rsidRPr="00897CF2" w:rsidRDefault="00636E3D" w:rsidP="00BD7C05">
      <w:pPr>
        <w:numPr>
          <w:ilvl w:val="1"/>
          <w:numId w:val="83"/>
        </w:numPr>
        <w:rPr>
          <w:lang w:val="en-US"/>
        </w:rPr>
      </w:pPr>
      <w:r w:rsidRPr="00897CF2">
        <w:rPr>
          <w:lang w:val="en-US"/>
        </w:rPr>
        <w:t>the tanker is more than 100 nautical miles from the nearest land.</w:t>
      </w:r>
    </w:p>
    <w:p w:rsidR="00636E3D" w:rsidRPr="00897CF2" w:rsidRDefault="00636E3D" w:rsidP="005E7074">
      <w:pPr>
        <w:rPr>
          <w:lang w:val="en-US"/>
        </w:rPr>
      </w:pPr>
    </w:p>
    <w:p w:rsidR="00636E3D" w:rsidRPr="00897CF2" w:rsidRDefault="00636E3D" w:rsidP="00BD7C05">
      <w:pPr>
        <w:numPr>
          <w:ilvl w:val="0"/>
          <w:numId w:val="83"/>
        </w:numPr>
        <w:rPr>
          <w:lang w:val="en-US"/>
        </w:rPr>
      </w:pPr>
      <w:r w:rsidRPr="00897CF2">
        <w:rPr>
          <w:lang w:val="en-US"/>
        </w:rPr>
        <w:t>One of the Main Engine cooling pumps is down for maintenance. The rest of the cooling pumps are operating on full capacity with minimum margins on the maximum temperature limit. What will be the correct precaution or action to take at the end of the day?</w:t>
      </w:r>
    </w:p>
    <w:p w:rsidR="00636E3D" w:rsidRPr="00897CF2" w:rsidRDefault="00636E3D" w:rsidP="00BD7C05">
      <w:pPr>
        <w:numPr>
          <w:ilvl w:val="1"/>
          <w:numId w:val="83"/>
        </w:numPr>
        <w:rPr>
          <w:lang w:val="en-US"/>
        </w:rPr>
      </w:pPr>
      <w:r w:rsidRPr="00897CF2">
        <w:rPr>
          <w:lang w:val="en-US"/>
        </w:rPr>
        <w:t>Operate the engine room on manual mode until the cooling pump is in operation, switched in stand-by mode.</w:t>
      </w:r>
    </w:p>
    <w:p w:rsidR="00636E3D" w:rsidRPr="00897CF2" w:rsidRDefault="00636E3D" w:rsidP="00BD7C05">
      <w:pPr>
        <w:numPr>
          <w:ilvl w:val="1"/>
          <w:numId w:val="83"/>
        </w:numPr>
        <w:rPr>
          <w:lang w:val="en-US"/>
        </w:rPr>
      </w:pPr>
      <w:r w:rsidRPr="00897CF2">
        <w:rPr>
          <w:lang w:val="en-US"/>
        </w:rPr>
        <w:t>Trust that the alarm function and automatic temperature regulation will assure safe operation for UMS-mode during the night, switching to UMS-mode as normal</w:t>
      </w:r>
    </w:p>
    <w:p w:rsidR="00636E3D" w:rsidRPr="00897CF2" w:rsidRDefault="00636E3D" w:rsidP="00BD7C05">
      <w:pPr>
        <w:numPr>
          <w:ilvl w:val="1"/>
          <w:numId w:val="83"/>
        </w:numPr>
        <w:rPr>
          <w:lang w:val="en-US"/>
        </w:rPr>
      </w:pPr>
      <w:r w:rsidRPr="00897CF2">
        <w:rPr>
          <w:lang w:val="en-US"/>
        </w:rPr>
        <w:t>Arrange frequent checks of the condition during the night, operating on UMS-mode</w:t>
      </w:r>
    </w:p>
    <w:p w:rsidR="00636E3D" w:rsidRPr="00897CF2" w:rsidRDefault="00636E3D" w:rsidP="00BD7C05">
      <w:pPr>
        <w:numPr>
          <w:ilvl w:val="1"/>
          <w:numId w:val="83"/>
        </w:numPr>
        <w:rPr>
          <w:lang w:val="en-US"/>
        </w:rPr>
      </w:pPr>
      <w:r w:rsidRPr="00897CF2">
        <w:rPr>
          <w:lang w:val="en-US"/>
        </w:rPr>
        <w:t>Arrange with a rating "on watch" in the engine room.</w:t>
      </w:r>
    </w:p>
    <w:p w:rsidR="00636E3D" w:rsidRPr="00897CF2" w:rsidRDefault="00636E3D" w:rsidP="005E7074">
      <w:pPr>
        <w:rPr>
          <w:lang w:val="en-US"/>
        </w:rPr>
      </w:pPr>
    </w:p>
    <w:p w:rsidR="00636E3D" w:rsidRPr="00897CF2" w:rsidRDefault="00636E3D" w:rsidP="00BD7C05">
      <w:pPr>
        <w:numPr>
          <w:ilvl w:val="0"/>
          <w:numId w:val="83"/>
        </w:numPr>
        <w:rPr>
          <w:lang w:val="en-US"/>
        </w:rPr>
      </w:pPr>
      <w:r w:rsidRPr="00897CF2">
        <w:rPr>
          <w:lang w:val="en-US"/>
        </w:rPr>
        <w:t>During a routine sea passage the cooling water high temperature alarm system for one of the auxiliary engines is out of function and blocked. What will be the appropriate immediate action?</w:t>
      </w:r>
    </w:p>
    <w:p w:rsidR="00636E3D" w:rsidRPr="00897CF2" w:rsidRDefault="00636E3D" w:rsidP="00BD7C05">
      <w:pPr>
        <w:numPr>
          <w:ilvl w:val="1"/>
          <w:numId w:val="83"/>
        </w:numPr>
        <w:rPr>
          <w:lang w:val="en-US"/>
        </w:rPr>
      </w:pPr>
      <w:r w:rsidRPr="00897CF2">
        <w:rPr>
          <w:lang w:val="en-US"/>
        </w:rPr>
        <w:t>All the actions listed in the other alternatives</w:t>
      </w:r>
    </w:p>
    <w:p w:rsidR="00636E3D" w:rsidRPr="00897CF2" w:rsidRDefault="00636E3D" w:rsidP="00BD7C05">
      <w:pPr>
        <w:numPr>
          <w:ilvl w:val="1"/>
          <w:numId w:val="83"/>
        </w:numPr>
        <w:rPr>
          <w:lang w:val="en-US"/>
        </w:rPr>
      </w:pPr>
      <w:r w:rsidRPr="00897CF2">
        <w:rPr>
          <w:lang w:val="en-US"/>
        </w:rPr>
        <w:t>Have the failure immediately repaired</w:t>
      </w:r>
    </w:p>
    <w:p w:rsidR="00636E3D" w:rsidRPr="00897CF2" w:rsidRDefault="00636E3D" w:rsidP="00BD7C05">
      <w:pPr>
        <w:numPr>
          <w:ilvl w:val="1"/>
          <w:numId w:val="83"/>
        </w:numPr>
        <w:rPr>
          <w:lang w:val="en-US"/>
        </w:rPr>
      </w:pPr>
      <w:r w:rsidRPr="00897CF2">
        <w:rPr>
          <w:lang w:val="en-US"/>
        </w:rPr>
        <w:t>Switch to another generator set (that is available)</w:t>
      </w:r>
    </w:p>
    <w:p w:rsidR="00636E3D" w:rsidRPr="00897CF2" w:rsidRDefault="00636E3D" w:rsidP="00BD7C05">
      <w:pPr>
        <w:numPr>
          <w:ilvl w:val="1"/>
          <w:numId w:val="83"/>
        </w:numPr>
        <w:rPr>
          <w:lang w:val="en-US"/>
        </w:rPr>
      </w:pPr>
      <w:r w:rsidRPr="00897CF2">
        <w:rPr>
          <w:lang w:val="en-US"/>
        </w:rPr>
        <w:t>If the failure is in conflict with pre-requisitional electric power supply, ensure manual operation mode until the failure is corrected</w:t>
      </w:r>
    </w:p>
    <w:p w:rsidR="00636E3D" w:rsidRPr="00897CF2" w:rsidRDefault="00636E3D" w:rsidP="005E7074">
      <w:pPr>
        <w:jc w:val="center"/>
        <w:rPr>
          <w:lang w:val="en-US"/>
        </w:rPr>
      </w:pPr>
    </w:p>
    <w:p w:rsidR="00636E3D" w:rsidRDefault="00636E3D" w:rsidP="005E7074">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5E7074">
      <w:pPr>
        <w:autoSpaceDE w:val="0"/>
        <w:autoSpaceDN w:val="0"/>
        <w:adjustRightInd w:val="0"/>
        <w:rPr>
          <w:b/>
          <w:i/>
          <w:lang w:val="en-US" w:eastAsia="uk-UA"/>
        </w:rPr>
      </w:pPr>
      <w:r>
        <w:rPr>
          <w:b/>
          <w:i/>
          <w:lang w:val="en-US" w:eastAsia="uk-UA"/>
        </w:rPr>
        <w:t xml:space="preserve">    Be ready to speak on it.</w:t>
      </w:r>
    </w:p>
    <w:p w:rsidR="00636E3D" w:rsidRDefault="00636E3D" w:rsidP="005E7074">
      <w:pPr>
        <w:autoSpaceDE w:val="0"/>
        <w:autoSpaceDN w:val="0"/>
        <w:adjustRightInd w:val="0"/>
        <w:rPr>
          <w:b/>
          <w:i/>
          <w:lang w:val="en-US" w:eastAsia="uk-UA"/>
        </w:rPr>
      </w:pPr>
    </w:p>
    <w:p w:rsidR="00636E3D" w:rsidRDefault="00636E3D" w:rsidP="005E7074">
      <w:pPr>
        <w:rPr>
          <w:b/>
          <w:bCs/>
          <w:sz w:val="28"/>
          <w:szCs w:val="28"/>
          <w:lang w:val="en-US"/>
        </w:rPr>
      </w:pPr>
      <w:r w:rsidRPr="003618DC">
        <w:rPr>
          <w:b/>
          <w:bCs/>
          <w:sz w:val="28"/>
          <w:szCs w:val="28"/>
          <w:lang w:val="en-US"/>
        </w:rPr>
        <w:t>Corrosion.</w:t>
      </w:r>
    </w:p>
    <w:p w:rsidR="00636E3D" w:rsidRDefault="00636E3D" w:rsidP="005E7074">
      <w:pPr>
        <w:rPr>
          <w:b/>
          <w:bCs/>
          <w:sz w:val="28"/>
          <w:szCs w:val="28"/>
          <w:lang w:val="en-US"/>
        </w:rPr>
      </w:pPr>
    </w:p>
    <w:p w:rsidR="00636E3D" w:rsidRDefault="00636E3D" w:rsidP="005E7074">
      <w:pPr>
        <w:rPr>
          <w:b/>
          <w:bCs/>
          <w:sz w:val="28"/>
          <w:szCs w:val="28"/>
          <w:lang w:val="en-US"/>
        </w:rPr>
      </w:pPr>
    </w:p>
    <w:p w:rsidR="00636E3D" w:rsidRPr="003618DC" w:rsidRDefault="00636E3D" w:rsidP="005E7074">
      <w:pPr>
        <w:rPr>
          <w:b/>
          <w:bCs/>
          <w:sz w:val="28"/>
          <w:szCs w:val="28"/>
          <w:lang w:val="en-US"/>
        </w:rPr>
      </w:pPr>
    </w:p>
    <w:p w:rsidR="00636E3D" w:rsidRDefault="00636E3D" w:rsidP="005E7074">
      <w:pPr>
        <w:pStyle w:val="ListParagraph"/>
        <w:rPr>
          <w:lang w:val="en-US"/>
        </w:rPr>
      </w:pPr>
    </w:p>
    <w:p w:rsidR="00636E3D" w:rsidRDefault="00636E3D" w:rsidP="005E7074">
      <w:pPr>
        <w:pStyle w:val="ListParagraph"/>
        <w:rPr>
          <w:lang w:val="en-US"/>
        </w:rPr>
      </w:pPr>
    </w:p>
    <w:p w:rsidR="00636E3D" w:rsidRDefault="00636E3D" w:rsidP="005E7074">
      <w:pPr>
        <w:pStyle w:val="ListParagraph"/>
        <w:rPr>
          <w:lang w:val="en-US"/>
        </w:rPr>
      </w:pPr>
    </w:p>
    <w:p w:rsidR="00636E3D" w:rsidRDefault="00636E3D" w:rsidP="005E7074">
      <w:pPr>
        <w:pStyle w:val="ListParagraph"/>
        <w:rPr>
          <w:lang w:val="en-US"/>
        </w:rPr>
      </w:pPr>
    </w:p>
    <w:p w:rsidR="00636E3D" w:rsidRDefault="00636E3D" w:rsidP="005E7074">
      <w:pPr>
        <w:pStyle w:val="ListParagraph"/>
        <w:rPr>
          <w:lang w:val="en-US"/>
        </w:rPr>
      </w:pPr>
    </w:p>
    <w:p w:rsidR="00636E3D" w:rsidRDefault="00636E3D" w:rsidP="005E7074">
      <w:pPr>
        <w:pStyle w:val="ListParagraph"/>
        <w:ind w:left="142"/>
        <w:rPr>
          <w:lang w:val="en-US"/>
        </w:rPr>
      </w:pPr>
    </w:p>
    <w:p w:rsidR="00636E3D" w:rsidRDefault="00636E3D" w:rsidP="005E7074">
      <w:pPr>
        <w:pStyle w:val="ListParagraph"/>
        <w:ind w:left="142"/>
        <w:rPr>
          <w:lang w:val="en-US"/>
        </w:rPr>
      </w:pPr>
    </w:p>
    <w:p w:rsidR="00636E3D" w:rsidRPr="006A76F9" w:rsidRDefault="00636E3D" w:rsidP="005E7074">
      <w:pPr>
        <w:pStyle w:val="Caption"/>
        <w:rPr>
          <w:b w:val="0"/>
          <w:sz w:val="24"/>
          <w:szCs w:val="24"/>
        </w:rPr>
      </w:pPr>
      <w:r w:rsidRPr="006A76F9">
        <w:rPr>
          <w:b w:val="0"/>
          <w:sz w:val="24"/>
          <w:szCs w:val="24"/>
        </w:rPr>
        <w:t>МІНІСТЕРСТВО ОСВІТИ І НАУКИ УКРАЇНИ</w:t>
      </w:r>
    </w:p>
    <w:p w:rsidR="00636E3D" w:rsidRPr="006A76F9" w:rsidRDefault="00636E3D" w:rsidP="005E7074">
      <w:pPr>
        <w:jc w:val="center"/>
        <w:rPr>
          <w:caps/>
        </w:rPr>
      </w:pPr>
      <w:r w:rsidRPr="006A76F9">
        <w:rPr>
          <w:caps/>
        </w:rPr>
        <w:t>Державний університет інфраструктури та технологій</w:t>
      </w:r>
    </w:p>
    <w:p w:rsidR="00636E3D" w:rsidRDefault="00636E3D" w:rsidP="005E7074">
      <w:pPr>
        <w:jc w:val="center"/>
        <w:rPr>
          <w:u w:val="single"/>
        </w:rPr>
      </w:pPr>
      <w:r w:rsidRPr="006A76F9">
        <w:rPr>
          <w:u w:val="single"/>
        </w:rPr>
        <w:t>ДУНАЙСЬКИЙ ФАКУЛЬТЕТ МОРСЬКОГО ТА РІЧКОВОГО ТРАНСПОРТУ</w:t>
      </w:r>
    </w:p>
    <w:p w:rsidR="00636E3D" w:rsidRPr="006A76F9" w:rsidRDefault="00636E3D" w:rsidP="005E7074">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5E7074">
      <w:pPr>
        <w:jc w:val="center"/>
        <w:rPr>
          <w:b/>
        </w:rPr>
      </w:pPr>
      <w:r w:rsidRPr="006A76F9">
        <w:rPr>
          <w:b/>
        </w:rPr>
        <w:t>З дисципліни «Англійська мова за професійним спрямуванням»</w:t>
      </w:r>
    </w:p>
    <w:p w:rsidR="00636E3D" w:rsidRPr="002666EC" w:rsidRDefault="00636E3D" w:rsidP="005E7074">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5E7074">
      <w:pPr>
        <w:pStyle w:val="Style5"/>
        <w:widowControl/>
        <w:spacing w:line="240" w:lineRule="exact"/>
        <w:jc w:val="left"/>
      </w:pPr>
    </w:p>
    <w:p w:rsidR="00636E3D" w:rsidRDefault="00636E3D" w:rsidP="005E7074">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897CF2">
        <w:rPr>
          <w:rStyle w:val="FontStyle27"/>
          <w:bCs/>
          <w:szCs w:val="22"/>
          <w:lang w:val="en-US" w:eastAsia="en-US"/>
        </w:rPr>
        <w:t xml:space="preserve"> </w:t>
      </w:r>
      <w:r>
        <w:rPr>
          <w:rStyle w:val="FontStyle27"/>
          <w:bCs/>
          <w:szCs w:val="22"/>
          <w:lang w:val="en-US" w:eastAsia="en-US"/>
        </w:rPr>
        <w:t>2</w:t>
      </w:r>
      <w:r>
        <w:rPr>
          <w:rStyle w:val="FontStyle27"/>
          <w:bCs/>
          <w:szCs w:val="22"/>
          <w:lang w:val="uk-UA" w:eastAsia="en-US"/>
        </w:rPr>
        <w:t>4</w:t>
      </w:r>
    </w:p>
    <w:p w:rsidR="00636E3D" w:rsidRDefault="00636E3D" w:rsidP="005E7074">
      <w:pPr>
        <w:ind w:firstLine="708"/>
        <w:jc w:val="both"/>
        <w:rPr>
          <w:b/>
          <w:i/>
          <w:lang w:val="en-US"/>
        </w:rPr>
      </w:pPr>
      <w:r>
        <w:rPr>
          <w:b/>
          <w:i/>
          <w:lang w:val="en-US"/>
        </w:rPr>
        <w:t>1. Give English equivalents to the following words and phrases (topic “</w:t>
      </w:r>
      <w:r>
        <w:rPr>
          <w:b/>
          <w:bCs/>
          <w:i/>
          <w:lang w:val="en-US"/>
        </w:rPr>
        <w:t>Ordering ship supplies</w:t>
      </w:r>
      <w:r w:rsidRPr="00897CF2">
        <w:rPr>
          <w:b/>
          <w:i/>
          <w:lang w:val="en-US"/>
        </w:rPr>
        <w:t>”):</w:t>
      </w:r>
    </w:p>
    <w:p w:rsidR="00636E3D" w:rsidRDefault="00636E3D" w:rsidP="005E7074">
      <w:pPr>
        <w:ind w:firstLine="708"/>
        <w:jc w:val="both"/>
        <w:rPr>
          <w:lang w:val="en-US"/>
        </w:rPr>
      </w:pPr>
    </w:p>
    <w:p w:rsidR="00636E3D" w:rsidRPr="003618DC" w:rsidRDefault="00636E3D" w:rsidP="00BD7C05">
      <w:pPr>
        <w:pStyle w:val="ListParagraph"/>
        <w:numPr>
          <w:ilvl w:val="0"/>
          <w:numId w:val="82"/>
        </w:numPr>
        <w:jc w:val="both"/>
        <w:rPr>
          <w:lang w:val="en-US"/>
        </w:rPr>
      </w:pPr>
      <w:r>
        <w:t>у нас кончились запасы;</w:t>
      </w:r>
    </w:p>
    <w:p w:rsidR="00636E3D" w:rsidRPr="003618DC" w:rsidRDefault="00636E3D" w:rsidP="00BD7C05">
      <w:pPr>
        <w:pStyle w:val="ListParagraph"/>
        <w:numPr>
          <w:ilvl w:val="0"/>
          <w:numId w:val="82"/>
        </w:numPr>
        <w:jc w:val="both"/>
      </w:pPr>
      <w:r>
        <w:t>мы собираемся заказать притирочное масло;</w:t>
      </w:r>
    </w:p>
    <w:p w:rsidR="00636E3D" w:rsidRDefault="00636E3D" w:rsidP="00BD7C05">
      <w:pPr>
        <w:pStyle w:val="ListParagraph"/>
        <w:numPr>
          <w:ilvl w:val="0"/>
          <w:numId w:val="82"/>
        </w:numPr>
        <w:jc w:val="both"/>
      </w:pPr>
      <w:r>
        <w:t>какова предварительная стоимость?</w:t>
      </w:r>
    </w:p>
    <w:p w:rsidR="00636E3D" w:rsidRDefault="00636E3D" w:rsidP="00BD7C05">
      <w:pPr>
        <w:pStyle w:val="ListParagraph"/>
        <w:numPr>
          <w:ilvl w:val="0"/>
          <w:numId w:val="82"/>
        </w:numPr>
        <w:jc w:val="both"/>
      </w:pPr>
      <w:r>
        <w:t>низкосортное топливо;</w:t>
      </w:r>
    </w:p>
    <w:p w:rsidR="00636E3D" w:rsidRDefault="00636E3D" w:rsidP="00BD7C05">
      <w:pPr>
        <w:pStyle w:val="ListParagraph"/>
        <w:numPr>
          <w:ilvl w:val="0"/>
          <w:numId w:val="82"/>
        </w:numPr>
        <w:jc w:val="both"/>
      </w:pPr>
      <w:r>
        <w:t>присадки антикоррозийные.</w:t>
      </w:r>
    </w:p>
    <w:p w:rsidR="00636E3D" w:rsidRDefault="00636E3D" w:rsidP="005E7074">
      <w:pPr>
        <w:pStyle w:val="ListParagraph"/>
        <w:ind w:left="1428"/>
        <w:jc w:val="both"/>
      </w:pPr>
    </w:p>
    <w:p w:rsidR="00636E3D" w:rsidRDefault="00636E3D" w:rsidP="005E7074">
      <w:pPr>
        <w:rPr>
          <w:b/>
          <w:i/>
          <w:lang w:val="en-US"/>
        </w:rPr>
      </w:pPr>
      <w:r>
        <w:rPr>
          <w:lang w:val="en-US"/>
        </w:rPr>
        <w:t xml:space="preserve">           </w:t>
      </w:r>
      <w:r>
        <w:rPr>
          <w:b/>
          <w:i/>
          <w:lang w:val="en-US"/>
        </w:rPr>
        <w:t>2. Find the correct answer:</w:t>
      </w:r>
    </w:p>
    <w:p w:rsidR="00636E3D" w:rsidRPr="00820232" w:rsidRDefault="00636E3D" w:rsidP="00BD7C05">
      <w:pPr>
        <w:numPr>
          <w:ilvl w:val="0"/>
          <w:numId w:val="81"/>
        </w:numPr>
        <w:rPr>
          <w:lang w:val="en-US"/>
        </w:rPr>
      </w:pPr>
      <w:r w:rsidRPr="00820232">
        <w:rPr>
          <w:lang w:val="en-US"/>
        </w:rPr>
        <w:t>What is the connecting plate between a side frame and a transverse deck beam called?</w:t>
      </w:r>
    </w:p>
    <w:p w:rsidR="00636E3D" w:rsidRPr="00820232" w:rsidRDefault="00636E3D" w:rsidP="00BD7C05">
      <w:pPr>
        <w:numPr>
          <w:ilvl w:val="1"/>
          <w:numId w:val="81"/>
        </w:numPr>
        <w:rPr>
          <w:lang w:val="en-US"/>
        </w:rPr>
      </w:pPr>
      <w:r w:rsidRPr="00820232">
        <w:rPr>
          <w:lang w:val="en-US"/>
        </w:rPr>
        <w:t>Bracket</w:t>
      </w:r>
    </w:p>
    <w:p w:rsidR="00636E3D" w:rsidRPr="00820232" w:rsidRDefault="00636E3D" w:rsidP="00BD7C05">
      <w:pPr>
        <w:numPr>
          <w:ilvl w:val="1"/>
          <w:numId w:val="81"/>
        </w:numPr>
        <w:rPr>
          <w:lang w:val="en-US"/>
        </w:rPr>
      </w:pPr>
      <w:r w:rsidRPr="00820232">
        <w:rPr>
          <w:lang w:val="en-US"/>
        </w:rPr>
        <w:t>Gusset</w:t>
      </w:r>
    </w:p>
    <w:p w:rsidR="00636E3D" w:rsidRPr="00820232" w:rsidRDefault="00636E3D" w:rsidP="00BD7C05">
      <w:pPr>
        <w:numPr>
          <w:ilvl w:val="1"/>
          <w:numId w:val="81"/>
        </w:numPr>
        <w:rPr>
          <w:lang w:val="en-US"/>
        </w:rPr>
      </w:pPr>
      <w:r w:rsidRPr="00820232">
        <w:rPr>
          <w:lang w:val="en-US"/>
        </w:rPr>
        <w:t>Knee</w:t>
      </w:r>
    </w:p>
    <w:p w:rsidR="00636E3D" w:rsidRPr="00820232" w:rsidRDefault="00636E3D" w:rsidP="00BD7C05">
      <w:pPr>
        <w:numPr>
          <w:ilvl w:val="1"/>
          <w:numId w:val="81"/>
        </w:numPr>
        <w:rPr>
          <w:lang w:val="en-US"/>
        </w:rPr>
      </w:pPr>
      <w:r w:rsidRPr="00820232">
        <w:rPr>
          <w:lang w:val="en-US"/>
        </w:rPr>
        <w:t>Stiffener</w:t>
      </w:r>
    </w:p>
    <w:p w:rsidR="00636E3D" w:rsidRPr="00820232" w:rsidRDefault="00636E3D" w:rsidP="005E7074">
      <w:pPr>
        <w:rPr>
          <w:lang w:val="en-US"/>
        </w:rPr>
      </w:pPr>
    </w:p>
    <w:p w:rsidR="00636E3D" w:rsidRPr="00820232" w:rsidRDefault="00636E3D" w:rsidP="00BD7C05">
      <w:pPr>
        <w:numPr>
          <w:ilvl w:val="0"/>
          <w:numId w:val="81"/>
        </w:numPr>
        <w:rPr>
          <w:lang w:val="en-US"/>
        </w:rPr>
      </w:pPr>
      <w:r w:rsidRPr="00820232">
        <w:rPr>
          <w:lang w:val="en-US"/>
        </w:rPr>
        <w:t>What are bulkhead stiffeners attached to the tank top by?</w:t>
      </w:r>
    </w:p>
    <w:p w:rsidR="00636E3D" w:rsidRPr="00820232" w:rsidRDefault="00636E3D" w:rsidP="00BD7C05">
      <w:pPr>
        <w:numPr>
          <w:ilvl w:val="1"/>
          <w:numId w:val="81"/>
        </w:numPr>
        <w:rPr>
          <w:lang w:val="en-US"/>
        </w:rPr>
      </w:pPr>
      <w:r w:rsidRPr="00820232">
        <w:rPr>
          <w:lang w:val="en-US"/>
        </w:rPr>
        <w:t>Cleats</w:t>
      </w:r>
    </w:p>
    <w:p w:rsidR="00636E3D" w:rsidRPr="00820232" w:rsidRDefault="00636E3D" w:rsidP="00BD7C05">
      <w:pPr>
        <w:numPr>
          <w:ilvl w:val="1"/>
          <w:numId w:val="81"/>
        </w:numPr>
        <w:rPr>
          <w:lang w:val="en-US"/>
        </w:rPr>
      </w:pPr>
      <w:r w:rsidRPr="00820232">
        <w:rPr>
          <w:lang w:val="en-US"/>
        </w:rPr>
        <w:t>Brackets</w:t>
      </w:r>
    </w:p>
    <w:p w:rsidR="00636E3D" w:rsidRPr="00820232" w:rsidRDefault="00636E3D" w:rsidP="00BD7C05">
      <w:pPr>
        <w:numPr>
          <w:ilvl w:val="1"/>
          <w:numId w:val="81"/>
        </w:numPr>
        <w:rPr>
          <w:lang w:val="en-US"/>
        </w:rPr>
      </w:pPr>
      <w:r w:rsidRPr="00820232">
        <w:rPr>
          <w:lang w:val="en-US"/>
        </w:rPr>
        <w:t>Stays</w:t>
      </w:r>
    </w:p>
    <w:p w:rsidR="00636E3D" w:rsidRPr="00820232" w:rsidRDefault="00636E3D" w:rsidP="00BD7C05">
      <w:pPr>
        <w:numPr>
          <w:ilvl w:val="1"/>
          <w:numId w:val="81"/>
        </w:numPr>
        <w:rPr>
          <w:lang w:val="en-US"/>
        </w:rPr>
      </w:pPr>
      <w:r w:rsidRPr="00820232">
        <w:rPr>
          <w:lang w:val="en-US"/>
        </w:rPr>
        <w:t>Chocks</w:t>
      </w:r>
    </w:p>
    <w:p w:rsidR="00636E3D" w:rsidRPr="00820232" w:rsidRDefault="00636E3D" w:rsidP="005E7074">
      <w:pPr>
        <w:rPr>
          <w:lang w:val="en-US"/>
        </w:rPr>
      </w:pPr>
    </w:p>
    <w:p w:rsidR="00636E3D" w:rsidRPr="00820232" w:rsidRDefault="00636E3D" w:rsidP="00BD7C05">
      <w:pPr>
        <w:numPr>
          <w:ilvl w:val="0"/>
          <w:numId w:val="81"/>
        </w:numPr>
        <w:rPr>
          <w:lang w:val="en-US"/>
        </w:rPr>
      </w:pPr>
      <w:r w:rsidRPr="00820232">
        <w:rPr>
          <w:lang w:val="en-US"/>
        </w:rPr>
        <w:t>If a leak occurs in a lube oil cooler, the water cannot mix with the oil because the:</w:t>
      </w:r>
    </w:p>
    <w:p w:rsidR="00636E3D" w:rsidRPr="00820232" w:rsidRDefault="00636E3D" w:rsidP="00BD7C05">
      <w:pPr>
        <w:numPr>
          <w:ilvl w:val="1"/>
          <w:numId w:val="81"/>
        </w:numPr>
        <w:rPr>
          <w:lang w:val="en-US"/>
        </w:rPr>
      </w:pPr>
      <w:r w:rsidRPr="00820232">
        <w:rPr>
          <w:lang w:val="en-US"/>
        </w:rPr>
        <w:t>Oil pressure is greater than the water pressure.</w:t>
      </w:r>
    </w:p>
    <w:p w:rsidR="00636E3D" w:rsidRPr="00820232" w:rsidRDefault="00636E3D" w:rsidP="00BD7C05">
      <w:pPr>
        <w:numPr>
          <w:ilvl w:val="1"/>
          <w:numId w:val="81"/>
        </w:numPr>
        <w:rPr>
          <w:lang w:val="en-US"/>
        </w:rPr>
      </w:pPr>
      <w:r w:rsidRPr="00820232">
        <w:rPr>
          <w:lang w:val="en-US"/>
        </w:rPr>
        <w:t>By-pass valve will open.</w:t>
      </w:r>
    </w:p>
    <w:p w:rsidR="00636E3D" w:rsidRPr="00820232" w:rsidRDefault="00636E3D" w:rsidP="00BD7C05">
      <w:pPr>
        <w:numPr>
          <w:ilvl w:val="1"/>
          <w:numId w:val="81"/>
        </w:numPr>
        <w:rPr>
          <w:lang w:val="en-US"/>
        </w:rPr>
      </w:pPr>
      <w:r w:rsidRPr="00820232">
        <w:rPr>
          <w:lang w:val="en-US"/>
        </w:rPr>
        <w:t>Cooling pump will automatically stop.</w:t>
      </w:r>
    </w:p>
    <w:p w:rsidR="00636E3D" w:rsidRPr="00820232" w:rsidRDefault="00636E3D" w:rsidP="00BD7C05">
      <w:pPr>
        <w:numPr>
          <w:ilvl w:val="1"/>
          <w:numId w:val="81"/>
        </w:numPr>
        <w:rPr>
          <w:lang w:val="en-US"/>
        </w:rPr>
      </w:pPr>
      <w:r w:rsidRPr="00820232">
        <w:rPr>
          <w:lang w:val="en-US"/>
        </w:rPr>
        <w:t>Outlet valve will automatically close</w:t>
      </w:r>
    </w:p>
    <w:p w:rsidR="00636E3D" w:rsidRPr="00820232" w:rsidRDefault="00636E3D" w:rsidP="005E7074">
      <w:pPr>
        <w:rPr>
          <w:lang w:val="en-US"/>
        </w:rPr>
      </w:pPr>
    </w:p>
    <w:p w:rsidR="00636E3D" w:rsidRPr="00820232" w:rsidRDefault="00636E3D" w:rsidP="00BD7C05">
      <w:pPr>
        <w:numPr>
          <w:ilvl w:val="0"/>
          <w:numId w:val="81"/>
        </w:numPr>
        <w:rPr>
          <w:lang w:val="en-US"/>
        </w:rPr>
      </w:pPr>
      <w:r w:rsidRPr="00820232">
        <w:rPr>
          <w:lang w:val="en-US"/>
        </w:rPr>
        <w:t>The output pressure of a diesel engine lubricating oil pump is regulated by:</w:t>
      </w:r>
    </w:p>
    <w:p w:rsidR="00636E3D" w:rsidRPr="00820232" w:rsidRDefault="00636E3D" w:rsidP="00BD7C05">
      <w:pPr>
        <w:numPr>
          <w:ilvl w:val="1"/>
          <w:numId w:val="81"/>
        </w:numPr>
        <w:rPr>
          <w:lang w:val="en-US"/>
        </w:rPr>
      </w:pPr>
      <w:r w:rsidRPr="00820232">
        <w:rPr>
          <w:lang w:val="en-US"/>
        </w:rPr>
        <w:t>A relief valve.</w:t>
      </w:r>
    </w:p>
    <w:p w:rsidR="00636E3D" w:rsidRPr="00820232" w:rsidRDefault="00636E3D" w:rsidP="00BD7C05">
      <w:pPr>
        <w:numPr>
          <w:ilvl w:val="1"/>
          <w:numId w:val="81"/>
        </w:numPr>
        <w:rPr>
          <w:lang w:val="en-US"/>
        </w:rPr>
      </w:pPr>
      <w:r w:rsidRPr="00820232">
        <w:rPr>
          <w:lang w:val="en-US"/>
        </w:rPr>
        <w:t>A metering valve.</w:t>
      </w:r>
    </w:p>
    <w:p w:rsidR="00636E3D" w:rsidRPr="00820232" w:rsidRDefault="00636E3D" w:rsidP="00BD7C05">
      <w:pPr>
        <w:numPr>
          <w:ilvl w:val="1"/>
          <w:numId w:val="81"/>
        </w:numPr>
        <w:rPr>
          <w:lang w:val="en-US"/>
        </w:rPr>
      </w:pPr>
      <w:r w:rsidRPr="00820232">
        <w:rPr>
          <w:lang w:val="en-US"/>
        </w:rPr>
        <w:t>An orifice.</w:t>
      </w:r>
    </w:p>
    <w:p w:rsidR="00636E3D" w:rsidRPr="00820232" w:rsidRDefault="00636E3D" w:rsidP="00BD7C05">
      <w:pPr>
        <w:numPr>
          <w:ilvl w:val="1"/>
          <w:numId w:val="81"/>
        </w:numPr>
        <w:rPr>
          <w:lang w:val="en-US"/>
        </w:rPr>
      </w:pPr>
      <w:r w:rsidRPr="00820232">
        <w:rPr>
          <w:lang w:val="en-US"/>
        </w:rPr>
        <w:t>A variable speed pump drive.</w:t>
      </w:r>
    </w:p>
    <w:p w:rsidR="00636E3D" w:rsidRPr="00820232" w:rsidRDefault="00636E3D" w:rsidP="005E7074">
      <w:pPr>
        <w:rPr>
          <w:lang w:val="en-US"/>
        </w:rPr>
      </w:pPr>
    </w:p>
    <w:p w:rsidR="00636E3D" w:rsidRPr="00820232" w:rsidRDefault="00636E3D" w:rsidP="00BD7C05">
      <w:pPr>
        <w:numPr>
          <w:ilvl w:val="0"/>
          <w:numId w:val="81"/>
        </w:numPr>
        <w:rPr>
          <w:lang w:val="en-US"/>
        </w:rPr>
      </w:pPr>
      <w:r w:rsidRPr="00820232">
        <w:rPr>
          <w:lang w:val="en-US"/>
        </w:rPr>
        <w:t>The main reason for the use of cylinder oil is to:</w:t>
      </w:r>
    </w:p>
    <w:p w:rsidR="00636E3D" w:rsidRPr="00820232" w:rsidRDefault="00636E3D" w:rsidP="00BD7C05">
      <w:pPr>
        <w:numPr>
          <w:ilvl w:val="1"/>
          <w:numId w:val="81"/>
        </w:numPr>
        <w:rPr>
          <w:lang w:val="en-US"/>
        </w:rPr>
      </w:pPr>
      <w:r w:rsidRPr="00820232">
        <w:rPr>
          <w:lang w:val="en-US"/>
        </w:rPr>
        <w:t>To improve combustion efficiency.</w:t>
      </w:r>
    </w:p>
    <w:p w:rsidR="00636E3D" w:rsidRPr="00820232" w:rsidRDefault="00636E3D" w:rsidP="00BD7C05">
      <w:pPr>
        <w:numPr>
          <w:ilvl w:val="1"/>
          <w:numId w:val="81"/>
        </w:numPr>
        <w:rPr>
          <w:lang w:val="en-US"/>
        </w:rPr>
      </w:pPr>
      <w:r w:rsidRPr="00820232">
        <w:rPr>
          <w:lang w:val="en-US"/>
        </w:rPr>
        <w:t>To protect the piston and liner</w:t>
      </w:r>
    </w:p>
    <w:p w:rsidR="00636E3D" w:rsidRPr="00820232" w:rsidRDefault="00636E3D" w:rsidP="00BD7C05">
      <w:pPr>
        <w:numPr>
          <w:ilvl w:val="1"/>
          <w:numId w:val="81"/>
        </w:numPr>
        <w:rPr>
          <w:lang w:val="en-US"/>
        </w:rPr>
      </w:pPr>
      <w:r w:rsidRPr="00820232">
        <w:rPr>
          <w:lang w:val="en-US"/>
        </w:rPr>
        <w:t>Lubricate the piston rings.</w:t>
      </w:r>
    </w:p>
    <w:p w:rsidR="00636E3D" w:rsidRPr="00820232" w:rsidRDefault="00636E3D" w:rsidP="00BD7C05">
      <w:pPr>
        <w:numPr>
          <w:ilvl w:val="1"/>
          <w:numId w:val="81"/>
        </w:numPr>
        <w:rPr>
          <w:lang w:val="en-US"/>
        </w:rPr>
      </w:pPr>
      <w:r w:rsidRPr="00820232">
        <w:rPr>
          <w:lang w:val="en-US"/>
        </w:rPr>
        <w:t>Cool the piston and liner.</w:t>
      </w:r>
    </w:p>
    <w:p w:rsidR="00636E3D" w:rsidRPr="00820232" w:rsidRDefault="00636E3D" w:rsidP="005E7074">
      <w:pPr>
        <w:rPr>
          <w:lang w:val="en-US"/>
        </w:rPr>
      </w:pPr>
    </w:p>
    <w:p w:rsidR="00636E3D" w:rsidRPr="00820232" w:rsidRDefault="00636E3D" w:rsidP="00BD7C05">
      <w:pPr>
        <w:numPr>
          <w:ilvl w:val="0"/>
          <w:numId w:val="81"/>
        </w:numPr>
        <w:rPr>
          <w:lang w:val="en-US"/>
        </w:rPr>
      </w:pPr>
      <w:r w:rsidRPr="00820232">
        <w:rPr>
          <w:lang w:val="en-US"/>
        </w:rPr>
        <w:t>What long term effect will excessively high temperature have on lubricating oil quality?</w:t>
      </w:r>
    </w:p>
    <w:p w:rsidR="00636E3D" w:rsidRPr="00820232" w:rsidRDefault="00636E3D" w:rsidP="00BD7C05">
      <w:pPr>
        <w:numPr>
          <w:ilvl w:val="1"/>
          <w:numId w:val="81"/>
        </w:numPr>
        <w:rPr>
          <w:lang w:val="en-US"/>
        </w:rPr>
      </w:pPr>
      <w:r w:rsidRPr="00820232">
        <w:rPr>
          <w:lang w:val="en-US"/>
        </w:rPr>
        <w:t>Cause oxydation which increase viscosity.</w:t>
      </w:r>
    </w:p>
    <w:p w:rsidR="00636E3D" w:rsidRPr="00820232" w:rsidRDefault="00636E3D" w:rsidP="00BD7C05">
      <w:pPr>
        <w:numPr>
          <w:ilvl w:val="1"/>
          <w:numId w:val="81"/>
        </w:numPr>
        <w:rPr>
          <w:lang w:val="en-US"/>
        </w:rPr>
      </w:pPr>
      <w:r w:rsidRPr="00820232">
        <w:rPr>
          <w:lang w:val="en-US"/>
        </w:rPr>
        <w:t>Cause oxydation which reduce viscosity.</w:t>
      </w:r>
    </w:p>
    <w:p w:rsidR="00636E3D" w:rsidRPr="00820232" w:rsidRDefault="00636E3D" w:rsidP="00BD7C05">
      <w:pPr>
        <w:numPr>
          <w:ilvl w:val="1"/>
          <w:numId w:val="81"/>
        </w:numPr>
        <w:rPr>
          <w:lang w:val="en-US"/>
        </w:rPr>
      </w:pPr>
      <w:r w:rsidRPr="00820232">
        <w:rPr>
          <w:lang w:val="en-US"/>
        </w:rPr>
        <w:t>Evaporates the oil giving high consumption.</w:t>
      </w:r>
    </w:p>
    <w:p w:rsidR="00636E3D" w:rsidRPr="00820232" w:rsidRDefault="00636E3D" w:rsidP="00BD7C05">
      <w:pPr>
        <w:numPr>
          <w:ilvl w:val="1"/>
          <w:numId w:val="81"/>
        </w:numPr>
        <w:rPr>
          <w:lang w:val="en-US"/>
        </w:rPr>
      </w:pPr>
      <w:r w:rsidRPr="00820232">
        <w:rPr>
          <w:lang w:val="en-US"/>
        </w:rPr>
        <w:t>The oil flashpoint will be changed.</w:t>
      </w:r>
    </w:p>
    <w:p w:rsidR="00636E3D" w:rsidRPr="00820232" w:rsidRDefault="00636E3D" w:rsidP="005E7074">
      <w:pPr>
        <w:rPr>
          <w:lang w:val="en-US"/>
        </w:rPr>
      </w:pPr>
    </w:p>
    <w:p w:rsidR="00636E3D" w:rsidRPr="00820232" w:rsidRDefault="00636E3D" w:rsidP="00BD7C05">
      <w:pPr>
        <w:numPr>
          <w:ilvl w:val="0"/>
          <w:numId w:val="81"/>
        </w:numPr>
        <w:rPr>
          <w:lang w:val="en-US"/>
        </w:rPr>
      </w:pPr>
      <w:r w:rsidRPr="00820232">
        <w:rPr>
          <w:lang w:val="en-US"/>
        </w:rPr>
        <w:t>Which is nearest to the Marpol description of segregated ballast?</w:t>
      </w:r>
    </w:p>
    <w:p w:rsidR="00636E3D" w:rsidRPr="00820232" w:rsidRDefault="00636E3D" w:rsidP="00BD7C05">
      <w:pPr>
        <w:numPr>
          <w:ilvl w:val="1"/>
          <w:numId w:val="81"/>
        </w:numPr>
        <w:rPr>
          <w:lang w:val="en-US"/>
        </w:rPr>
      </w:pPr>
      <w:r w:rsidRPr="00820232">
        <w:rPr>
          <w:lang w:val="en-US"/>
        </w:rPr>
        <w:t>Ballast water that cannot be pumped through cargo oil piping and for which cargo pumps cannot be used</w:t>
      </w:r>
    </w:p>
    <w:p w:rsidR="00636E3D" w:rsidRPr="00820232" w:rsidRDefault="00636E3D" w:rsidP="00BD7C05">
      <w:pPr>
        <w:numPr>
          <w:ilvl w:val="1"/>
          <w:numId w:val="81"/>
        </w:numPr>
        <w:rPr>
          <w:lang w:val="en-US"/>
        </w:rPr>
      </w:pPr>
      <w:r w:rsidRPr="00820232">
        <w:rPr>
          <w:lang w:val="en-US"/>
        </w:rPr>
        <w:t>The ballast water introduced in a tank which is completely separated from the cargo or fuel oil system and permanently allocated to ballast</w:t>
      </w:r>
    </w:p>
    <w:p w:rsidR="00636E3D" w:rsidRPr="00820232" w:rsidRDefault="00636E3D" w:rsidP="00BD7C05">
      <w:pPr>
        <w:numPr>
          <w:ilvl w:val="1"/>
          <w:numId w:val="81"/>
        </w:numPr>
        <w:rPr>
          <w:lang w:val="en-US"/>
        </w:rPr>
      </w:pPr>
      <w:r w:rsidRPr="00820232">
        <w:rPr>
          <w:lang w:val="en-US"/>
        </w:rPr>
        <w:t>The clean ballast water which can only be pumped via segregated lines by the clean ballast pump</w:t>
      </w:r>
    </w:p>
    <w:p w:rsidR="00636E3D" w:rsidRPr="00820232" w:rsidRDefault="00636E3D" w:rsidP="00BD7C05">
      <w:pPr>
        <w:numPr>
          <w:ilvl w:val="1"/>
          <w:numId w:val="81"/>
        </w:numPr>
        <w:rPr>
          <w:lang w:val="en-US"/>
        </w:rPr>
      </w:pPr>
      <w:r w:rsidRPr="00820232">
        <w:rPr>
          <w:lang w:val="en-US"/>
        </w:rPr>
        <w:t>The ballast carried in the clean ballast tank, pumped via the segregated ballast pump</w:t>
      </w:r>
    </w:p>
    <w:p w:rsidR="00636E3D" w:rsidRPr="00820232" w:rsidRDefault="00636E3D" w:rsidP="005E7074">
      <w:pPr>
        <w:rPr>
          <w:b/>
          <w:lang w:val="en-US"/>
        </w:rPr>
      </w:pPr>
    </w:p>
    <w:p w:rsidR="00636E3D" w:rsidRPr="00820232" w:rsidRDefault="00636E3D" w:rsidP="00BD7C05">
      <w:pPr>
        <w:numPr>
          <w:ilvl w:val="0"/>
          <w:numId w:val="81"/>
        </w:numPr>
        <w:rPr>
          <w:lang w:val="en-US"/>
        </w:rPr>
      </w:pPr>
      <w:r w:rsidRPr="00820232">
        <w:rPr>
          <w:lang w:val="en-US"/>
        </w:rPr>
        <w:t>Which description given is nearest to the description of clean ballast as defined by Marpol?</w:t>
      </w:r>
    </w:p>
    <w:p w:rsidR="00636E3D" w:rsidRPr="00820232" w:rsidRDefault="00636E3D" w:rsidP="00BD7C05">
      <w:pPr>
        <w:numPr>
          <w:ilvl w:val="1"/>
          <w:numId w:val="81"/>
        </w:numPr>
        <w:rPr>
          <w:lang w:val="en-US"/>
        </w:rPr>
      </w:pPr>
      <w:r w:rsidRPr="00820232">
        <w:rPr>
          <w:lang w:val="en-US"/>
        </w:rPr>
        <w:t>Its oil content is NIL and consequently would not leave any traces upon the surface of the water or emulsion beneath the water surface.</w:t>
      </w:r>
    </w:p>
    <w:p w:rsidR="00636E3D" w:rsidRPr="00820232" w:rsidRDefault="00636E3D" w:rsidP="00BD7C05">
      <w:pPr>
        <w:numPr>
          <w:ilvl w:val="1"/>
          <w:numId w:val="81"/>
        </w:numPr>
        <w:rPr>
          <w:lang w:val="en-US"/>
        </w:rPr>
      </w:pPr>
      <w:r w:rsidRPr="00820232">
        <w:rPr>
          <w:lang w:val="en-US"/>
        </w:rPr>
        <w:t>If discharged from a stationary ship in clean calm water on a clear day will not produce visible traces of oil on the water surface nor emulsion below</w:t>
      </w:r>
    </w:p>
    <w:p w:rsidR="00636E3D" w:rsidRPr="00820232" w:rsidRDefault="00636E3D" w:rsidP="00BD7C05">
      <w:pPr>
        <w:numPr>
          <w:ilvl w:val="1"/>
          <w:numId w:val="81"/>
        </w:numPr>
        <w:rPr>
          <w:lang w:val="en-US"/>
        </w:rPr>
      </w:pPr>
      <w:r w:rsidRPr="00820232">
        <w:rPr>
          <w:lang w:val="en-US"/>
        </w:rPr>
        <w:t>Its oil content is no more than 50 ppm and will not produce visible traces on adjoining shorelines, nor emulsion in the sea.</w:t>
      </w:r>
    </w:p>
    <w:p w:rsidR="00636E3D" w:rsidRPr="00820232" w:rsidRDefault="00636E3D" w:rsidP="00BD7C05">
      <w:pPr>
        <w:numPr>
          <w:ilvl w:val="1"/>
          <w:numId w:val="81"/>
        </w:numPr>
        <w:rPr>
          <w:lang w:val="en-US"/>
        </w:rPr>
      </w:pPr>
      <w:r w:rsidRPr="00820232">
        <w:rPr>
          <w:lang w:val="en-US"/>
        </w:rPr>
        <w:t>Its oil content is no more than 100 ppm and it will not produce visible traces on the shore lines.</w:t>
      </w:r>
    </w:p>
    <w:p w:rsidR="00636E3D" w:rsidRPr="00820232" w:rsidRDefault="00636E3D" w:rsidP="005E7074">
      <w:pPr>
        <w:rPr>
          <w:lang w:val="en-US"/>
        </w:rPr>
      </w:pPr>
    </w:p>
    <w:p w:rsidR="00636E3D" w:rsidRPr="00820232" w:rsidRDefault="00636E3D" w:rsidP="00BD7C05">
      <w:pPr>
        <w:numPr>
          <w:ilvl w:val="0"/>
          <w:numId w:val="81"/>
        </w:numPr>
        <w:rPr>
          <w:lang w:val="en-US"/>
        </w:rPr>
      </w:pPr>
      <w:r w:rsidRPr="00820232">
        <w:rPr>
          <w:lang w:val="en-US"/>
        </w:rPr>
        <w:t>During execution of a standard UMS-check, the Engineer on Duty is experiencing a "low water level" alarm in a cooling water expansion tank. What will be the appropriate  immediate action?</w:t>
      </w:r>
    </w:p>
    <w:p w:rsidR="00636E3D" w:rsidRPr="00820232" w:rsidRDefault="00636E3D" w:rsidP="00BD7C05">
      <w:pPr>
        <w:numPr>
          <w:ilvl w:val="1"/>
          <w:numId w:val="81"/>
        </w:numPr>
        <w:rPr>
          <w:lang w:val="en-US"/>
        </w:rPr>
      </w:pPr>
      <w:r w:rsidRPr="00820232">
        <w:rPr>
          <w:lang w:val="en-US"/>
        </w:rPr>
        <w:t>Correct water level is obtained by refilling the cooling system, and the entire system is checked for leakages</w:t>
      </w:r>
    </w:p>
    <w:p w:rsidR="00636E3D" w:rsidRPr="00820232" w:rsidRDefault="00636E3D" w:rsidP="00BD7C05">
      <w:pPr>
        <w:numPr>
          <w:ilvl w:val="1"/>
          <w:numId w:val="81"/>
        </w:numPr>
        <w:rPr>
          <w:lang w:val="en-US"/>
        </w:rPr>
      </w:pPr>
      <w:r w:rsidRPr="00820232">
        <w:rPr>
          <w:lang w:val="en-US"/>
        </w:rPr>
        <w:t>The set point for the water level in the expansion tank is temporarily readjusted for later action.</w:t>
      </w:r>
    </w:p>
    <w:p w:rsidR="00636E3D" w:rsidRPr="00820232" w:rsidRDefault="00636E3D" w:rsidP="00BD7C05">
      <w:pPr>
        <w:numPr>
          <w:ilvl w:val="1"/>
          <w:numId w:val="81"/>
        </w:numPr>
        <w:rPr>
          <w:lang w:val="en-US"/>
        </w:rPr>
      </w:pPr>
      <w:r w:rsidRPr="00820232">
        <w:rPr>
          <w:lang w:val="en-US"/>
        </w:rPr>
        <w:t>The alarm function is blocked for later action</w:t>
      </w:r>
    </w:p>
    <w:p w:rsidR="00636E3D" w:rsidRPr="00820232" w:rsidRDefault="00636E3D" w:rsidP="00BD7C05">
      <w:pPr>
        <w:numPr>
          <w:ilvl w:val="1"/>
          <w:numId w:val="81"/>
        </w:numPr>
        <w:rPr>
          <w:lang w:val="en-US"/>
        </w:rPr>
      </w:pPr>
      <w:r w:rsidRPr="00820232">
        <w:rPr>
          <w:lang w:val="en-US"/>
        </w:rPr>
        <w:t>The alarm function is blocked and the engine room is changed to manual mode.</w:t>
      </w:r>
    </w:p>
    <w:p w:rsidR="00636E3D" w:rsidRPr="00820232" w:rsidRDefault="00636E3D" w:rsidP="005E7074">
      <w:pPr>
        <w:rPr>
          <w:lang w:val="en-US"/>
        </w:rPr>
      </w:pPr>
    </w:p>
    <w:p w:rsidR="00636E3D" w:rsidRPr="00820232" w:rsidRDefault="00636E3D" w:rsidP="00BD7C05">
      <w:pPr>
        <w:numPr>
          <w:ilvl w:val="0"/>
          <w:numId w:val="81"/>
        </w:numPr>
        <w:rPr>
          <w:lang w:val="en-US"/>
        </w:rPr>
      </w:pPr>
      <w:r w:rsidRPr="00820232">
        <w:rPr>
          <w:lang w:val="en-US"/>
        </w:rPr>
        <w:t>What are the compartments to be regularly checked with regard to water and oil leakages?</w:t>
      </w:r>
    </w:p>
    <w:p w:rsidR="00636E3D" w:rsidRPr="00820232" w:rsidRDefault="00636E3D" w:rsidP="00BD7C05">
      <w:pPr>
        <w:numPr>
          <w:ilvl w:val="1"/>
          <w:numId w:val="81"/>
        </w:numPr>
        <w:rPr>
          <w:lang w:val="en-US"/>
        </w:rPr>
      </w:pPr>
      <w:r w:rsidRPr="00820232">
        <w:rPr>
          <w:lang w:val="en-US"/>
        </w:rPr>
        <w:t>All those listed in the other alternatives</w:t>
      </w:r>
    </w:p>
    <w:p w:rsidR="00636E3D" w:rsidRPr="00820232" w:rsidRDefault="00636E3D" w:rsidP="00BD7C05">
      <w:pPr>
        <w:numPr>
          <w:ilvl w:val="1"/>
          <w:numId w:val="81"/>
        </w:numPr>
        <w:rPr>
          <w:lang w:val="en-US"/>
        </w:rPr>
      </w:pPr>
      <w:r w:rsidRPr="00820232">
        <w:rPr>
          <w:lang w:val="en-US"/>
        </w:rPr>
        <w:t>Bilge wells</w:t>
      </w:r>
    </w:p>
    <w:p w:rsidR="00636E3D" w:rsidRPr="00820232" w:rsidRDefault="00636E3D" w:rsidP="00BD7C05">
      <w:pPr>
        <w:numPr>
          <w:ilvl w:val="1"/>
          <w:numId w:val="81"/>
        </w:numPr>
        <w:rPr>
          <w:lang w:val="en-US"/>
        </w:rPr>
      </w:pPr>
      <w:r w:rsidRPr="00820232">
        <w:rPr>
          <w:lang w:val="en-US"/>
        </w:rPr>
        <w:t>Tank top in the engine room.</w:t>
      </w:r>
    </w:p>
    <w:p w:rsidR="00636E3D" w:rsidRPr="00820232" w:rsidRDefault="00636E3D" w:rsidP="00BD7C05">
      <w:pPr>
        <w:numPr>
          <w:ilvl w:val="1"/>
          <w:numId w:val="81"/>
        </w:numPr>
        <w:rPr>
          <w:lang w:val="en-US"/>
        </w:rPr>
      </w:pPr>
      <w:r w:rsidRPr="00820232">
        <w:rPr>
          <w:lang w:val="en-US"/>
        </w:rPr>
        <w:t>Bilge tank(s)</w:t>
      </w:r>
    </w:p>
    <w:p w:rsidR="00636E3D" w:rsidRDefault="00636E3D" w:rsidP="005E7074">
      <w:pPr>
        <w:pStyle w:val="ListParagraph"/>
        <w:ind w:left="1428"/>
        <w:jc w:val="both"/>
      </w:pPr>
    </w:p>
    <w:p w:rsidR="00636E3D" w:rsidRPr="003618DC" w:rsidRDefault="00636E3D" w:rsidP="005E7074">
      <w:pPr>
        <w:pStyle w:val="ListParagraph"/>
        <w:ind w:left="1428"/>
        <w:jc w:val="both"/>
        <w:rPr>
          <w:lang w:val="en-US"/>
        </w:rPr>
      </w:pPr>
      <w:r w:rsidRPr="003618DC">
        <w:rPr>
          <w:lang w:val="en-US"/>
        </w:rPr>
        <w:t xml:space="preserve"> </w:t>
      </w:r>
    </w:p>
    <w:p w:rsidR="00636E3D" w:rsidRDefault="00636E3D" w:rsidP="005E7074">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5E7074">
      <w:pPr>
        <w:autoSpaceDE w:val="0"/>
        <w:autoSpaceDN w:val="0"/>
        <w:adjustRightInd w:val="0"/>
        <w:rPr>
          <w:b/>
          <w:i/>
          <w:lang w:val="en-US" w:eastAsia="uk-UA"/>
        </w:rPr>
      </w:pPr>
      <w:r>
        <w:rPr>
          <w:b/>
          <w:i/>
          <w:lang w:val="en-US" w:eastAsia="uk-UA"/>
        </w:rPr>
        <w:t xml:space="preserve">    Be ready to speak on it.</w:t>
      </w:r>
    </w:p>
    <w:p w:rsidR="00636E3D" w:rsidRDefault="00636E3D" w:rsidP="005E7074">
      <w:pPr>
        <w:autoSpaceDE w:val="0"/>
        <w:autoSpaceDN w:val="0"/>
        <w:adjustRightInd w:val="0"/>
        <w:rPr>
          <w:b/>
          <w:i/>
          <w:lang w:val="en-US" w:eastAsia="uk-UA"/>
        </w:rPr>
      </w:pPr>
    </w:p>
    <w:p w:rsidR="00636E3D" w:rsidRPr="00C479D5" w:rsidRDefault="00636E3D" w:rsidP="005E7074">
      <w:pPr>
        <w:rPr>
          <w:b/>
          <w:bCs/>
          <w:sz w:val="28"/>
          <w:szCs w:val="28"/>
          <w:lang w:val="en-US"/>
        </w:rPr>
      </w:pPr>
      <w:r w:rsidRPr="00C479D5">
        <w:rPr>
          <w:b/>
          <w:bCs/>
          <w:sz w:val="28"/>
          <w:szCs w:val="28"/>
          <w:lang w:val="en-US"/>
        </w:rPr>
        <w:t>In-situ repairs.</w:t>
      </w:r>
    </w:p>
    <w:p w:rsidR="00636E3D" w:rsidRDefault="00636E3D" w:rsidP="005E7074">
      <w:pPr>
        <w:rPr>
          <w:b/>
          <w:bCs/>
          <w:sz w:val="28"/>
          <w:szCs w:val="28"/>
          <w:lang w:val="en-US"/>
        </w:rPr>
      </w:pPr>
    </w:p>
    <w:p w:rsidR="00636E3D" w:rsidRDefault="00636E3D" w:rsidP="005E7074">
      <w:pPr>
        <w:rPr>
          <w:b/>
          <w:bCs/>
          <w:sz w:val="28"/>
          <w:szCs w:val="28"/>
          <w:lang w:val="en-US"/>
        </w:rPr>
      </w:pPr>
    </w:p>
    <w:p w:rsidR="00636E3D" w:rsidRPr="003618DC" w:rsidRDefault="00636E3D" w:rsidP="005E7074">
      <w:pPr>
        <w:rPr>
          <w:b/>
          <w:bCs/>
          <w:sz w:val="28"/>
          <w:szCs w:val="28"/>
          <w:lang w:val="en-US"/>
        </w:rPr>
      </w:pPr>
    </w:p>
    <w:p w:rsidR="00636E3D" w:rsidRDefault="00636E3D" w:rsidP="005E7074">
      <w:pPr>
        <w:rPr>
          <w:b/>
          <w:i/>
          <w:lang w:val="en-US"/>
        </w:rPr>
      </w:pPr>
    </w:p>
    <w:p w:rsidR="00636E3D" w:rsidRPr="00140E0B" w:rsidRDefault="00636E3D" w:rsidP="005E7074">
      <w:pPr>
        <w:autoSpaceDE w:val="0"/>
        <w:autoSpaceDN w:val="0"/>
        <w:adjustRightInd w:val="0"/>
        <w:rPr>
          <w:b/>
          <w:i/>
          <w:lang w:val="en-US" w:eastAsia="uk-UA"/>
        </w:rPr>
      </w:pPr>
    </w:p>
    <w:p w:rsidR="00636E3D" w:rsidRDefault="00636E3D" w:rsidP="005E7074">
      <w:pPr>
        <w:pStyle w:val="ListParagraph"/>
        <w:rPr>
          <w:lang w:val="en-US"/>
        </w:rPr>
      </w:pPr>
    </w:p>
    <w:p w:rsidR="00636E3D" w:rsidRDefault="00636E3D" w:rsidP="005E7074">
      <w:pPr>
        <w:pStyle w:val="ListParagraph"/>
        <w:rPr>
          <w:lang w:val="en-US"/>
        </w:rPr>
      </w:pPr>
    </w:p>
    <w:p w:rsidR="00636E3D" w:rsidRDefault="00636E3D" w:rsidP="005E7074">
      <w:pPr>
        <w:pStyle w:val="ListParagraph"/>
        <w:rPr>
          <w:lang w:val="en-US"/>
        </w:rPr>
      </w:pPr>
    </w:p>
    <w:p w:rsidR="00636E3D" w:rsidRPr="006A76F9" w:rsidRDefault="00636E3D" w:rsidP="005E7074">
      <w:pPr>
        <w:pStyle w:val="Caption"/>
        <w:rPr>
          <w:b w:val="0"/>
          <w:sz w:val="24"/>
          <w:szCs w:val="24"/>
        </w:rPr>
      </w:pPr>
      <w:r w:rsidRPr="006A76F9">
        <w:rPr>
          <w:b w:val="0"/>
          <w:sz w:val="24"/>
          <w:szCs w:val="24"/>
        </w:rPr>
        <w:t>МІНІСТЕРСТВО ОСВІТИ І НАУКИ УКРАЇНИ</w:t>
      </w:r>
    </w:p>
    <w:p w:rsidR="00636E3D" w:rsidRPr="006A76F9" w:rsidRDefault="00636E3D" w:rsidP="005E7074">
      <w:pPr>
        <w:jc w:val="center"/>
        <w:rPr>
          <w:caps/>
        </w:rPr>
      </w:pPr>
      <w:r w:rsidRPr="006A76F9">
        <w:rPr>
          <w:caps/>
        </w:rPr>
        <w:t>Державний університет інфраструктури та технологій</w:t>
      </w:r>
    </w:p>
    <w:p w:rsidR="00636E3D" w:rsidRDefault="00636E3D" w:rsidP="005E7074">
      <w:pPr>
        <w:jc w:val="center"/>
        <w:rPr>
          <w:u w:val="single"/>
        </w:rPr>
      </w:pPr>
      <w:r w:rsidRPr="006A76F9">
        <w:rPr>
          <w:u w:val="single"/>
        </w:rPr>
        <w:t>ДУНАЙСЬКИЙ ФАКУЛЬТЕТ МОРСЬКОГО ТА РІЧКОВОГО ТРАНСПОРТУ</w:t>
      </w:r>
    </w:p>
    <w:p w:rsidR="00636E3D" w:rsidRPr="006A76F9" w:rsidRDefault="00636E3D" w:rsidP="005E7074">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5E7074">
      <w:pPr>
        <w:jc w:val="center"/>
        <w:rPr>
          <w:b/>
        </w:rPr>
      </w:pPr>
      <w:r w:rsidRPr="006A76F9">
        <w:rPr>
          <w:b/>
        </w:rPr>
        <w:t>З дисципліни «Англійська мова за професійним спрямуванням»</w:t>
      </w:r>
    </w:p>
    <w:p w:rsidR="00636E3D" w:rsidRPr="002666EC" w:rsidRDefault="00636E3D" w:rsidP="005E7074">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5E7074">
      <w:pPr>
        <w:pStyle w:val="Style5"/>
        <w:widowControl/>
        <w:spacing w:line="240" w:lineRule="exact"/>
        <w:jc w:val="left"/>
      </w:pPr>
    </w:p>
    <w:p w:rsidR="00636E3D" w:rsidRDefault="00636E3D" w:rsidP="005E7074">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897CF2">
        <w:rPr>
          <w:rStyle w:val="FontStyle27"/>
          <w:bCs/>
          <w:szCs w:val="22"/>
          <w:lang w:val="en-US" w:eastAsia="en-US"/>
        </w:rPr>
        <w:t xml:space="preserve"> </w:t>
      </w:r>
      <w:r>
        <w:rPr>
          <w:rStyle w:val="FontStyle27"/>
          <w:bCs/>
          <w:szCs w:val="22"/>
          <w:lang w:val="en-US" w:eastAsia="en-US"/>
        </w:rPr>
        <w:t>2</w:t>
      </w:r>
      <w:r>
        <w:rPr>
          <w:rStyle w:val="FontStyle27"/>
          <w:bCs/>
          <w:szCs w:val="22"/>
          <w:lang w:val="uk-UA" w:eastAsia="en-US"/>
        </w:rPr>
        <w:t>4</w:t>
      </w:r>
    </w:p>
    <w:p w:rsidR="00636E3D" w:rsidRPr="002E4C69" w:rsidRDefault="00636E3D" w:rsidP="00BD7C05">
      <w:pPr>
        <w:pStyle w:val="ListParagraph"/>
        <w:numPr>
          <w:ilvl w:val="0"/>
          <w:numId w:val="80"/>
        </w:numPr>
        <w:rPr>
          <w:b/>
          <w:i/>
          <w:lang w:val="uk-UA"/>
        </w:rPr>
      </w:pPr>
      <w:r>
        <w:rPr>
          <w:b/>
          <w:i/>
          <w:lang w:val="en-US"/>
        </w:rPr>
        <w:t>Give English equivalents to the following words and phrases (topic “Repairs. Contract”):</w:t>
      </w:r>
    </w:p>
    <w:p w:rsidR="00636E3D" w:rsidRPr="002E4C69" w:rsidRDefault="00636E3D" w:rsidP="005E7074">
      <w:pPr>
        <w:pStyle w:val="ListParagraph"/>
        <w:rPr>
          <w:b/>
          <w:i/>
          <w:lang w:val="uk-UA"/>
        </w:rPr>
      </w:pPr>
    </w:p>
    <w:p w:rsidR="00636E3D" w:rsidRPr="002E4C69" w:rsidRDefault="00636E3D" w:rsidP="00BD7C05">
      <w:pPr>
        <w:pStyle w:val="ListParagraph"/>
        <w:numPr>
          <w:ilvl w:val="0"/>
          <w:numId w:val="79"/>
        </w:numPr>
        <w:rPr>
          <w:lang w:val="uk-UA"/>
        </w:rPr>
      </w:pPr>
      <w:r>
        <w:t>Заключать контракт;</w:t>
      </w:r>
    </w:p>
    <w:p w:rsidR="00636E3D" w:rsidRPr="002E4C69" w:rsidRDefault="00636E3D" w:rsidP="00BD7C05">
      <w:pPr>
        <w:pStyle w:val="ListParagraph"/>
        <w:numPr>
          <w:ilvl w:val="0"/>
          <w:numId w:val="79"/>
        </w:numPr>
        <w:rPr>
          <w:lang w:val="uk-UA"/>
        </w:rPr>
      </w:pPr>
      <w:r>
        <w:t>Выполнить заказ;</w:t>
      </w:r>
    </w:p>
    <w:p w:rsidR="00636E3D" w:rsidRPr="002E4C69" w:rsidRDefault="00636E3D" w:rsidP="00BD7C05">
      <w:pPr>
        <w:pStyle w:val="ListParagraph"/>
        <w:numPr>
          <w:ilvl w:val="0"/>
          <w:numId w:val="79"/>
        </w:numPr>
        <w:rPr>
          <w:lang w:val="uk-UA"/>
        </w:rPr>
      </w:pPr>
      <w:r>
        <w:t>Обеспечить запасными частями;</w:t>
      </w:r>
    </w:p>
    <w:p w:rsidR="00636E3D" w:rsidRPr="002507ED" w:rsidRDefault="00636E3D" w:rsidP="00BD7C05">
      <w:pPr>
        <w:pStyle w:val="ListParagraph"/>
        <w:numPr>
          <w:ilvl w:val="0"/>
          <w:numId w:val="79"/>
        </w:numPr>
        <w:rPr>
          <w:lang w:val="uk-UA"/>
        </w:rPr>
      </w:pPr>
      <w:r>
        <w:t>Начало ремонта;</w:t>
      </w:r>
    </w:p>
    <w:p w:rsidR="00636E3D" w:rsidRDefault="00636E3D" w:rsidP="00BD7C05">
      <w:pPr>
        <w:pStyle w:val="ListParagraph"/>
        <w:numPr>
          <w:ilvl w:val="0"/>
          <w:numId w:val="79"/>
        </w:numPr>
        <w:rPr>
          <w:lang w:val="uk-UA"/>
        </w:rPr>
      </w:pPr>
      <w:r>
        <w:rPr>
          <w:lang w:val="uk-UA"/>
        </w:rPr>
        <w:t>Соответствовать техническим условиям контракта.</w:t>
      </w:r>
    </w:p>
    <w:p w:rsidR="00636E3D" w:rsidRDefault="00636E3D" w:rsidP="005E7074">
      <w:pPr>
        <w:pStyle w:val="ListParagraph"/>
        <w:ind w:left="1440"/>
        <w:rPr>
          <w:lang w:val="uk-UA"/>
        </w:rPr>
      </w:pPr>
    </w:p>
    <w:p w:rsidR="00636E3D" w:rsidRDefault="00636E3D" w:rsidP="005E7074">
      <w:pPr>
        <w:rPr>
          <w:b/>
          <w:i/>
          <w:lang w:val="en-US"/>
        </w:rPr>
      </w:pPr>
      <w:r>
        <w:rPr>
          <w:lang w:val="en-US"/>
        </w:rPr>
        <w:t xml:space="preserve">           </w:t>
      </w:r>
      <w:r>
        <w:rPr>
          <w:b/>
          <w:i/>
          <w:lang w:val="en-US"/>
        </w:rPr>
        <w:t>2. Find the correct answer:</w:t>
      </w:r>
    </w:p>
    <w:p w:rsidR="00636E3D" w:rsidRDefault="00636E3D" w:rsidP="005E7074">
      <w:pPr>
        <w:rPr>
          <w:b/>
          <w:i/>
          <w:lang w:val="en-US"/>
        </w:rPr>
      </w:pPr>
    </w:p>
    <w:p w:rsidR="00636E3D" w:rsidRPr="005C0CFC" w:rsidRDefault="00636E3D" w:rsidP="00BD7C05">
      <w:pPr>
        <w:numPr>
          <w:ilvl w:val="0"/>
          <w:numId w:val="78"/>
        </w:numPr>
        <w:rPr>
          <w:lang w:val="en-US"/>
        </w:rPr>
      </w:pPr>
      <w:r w:rsidRPr="005C0CFC">
        <w:rPr>
          <w:lang w:val="en-US"/>
        </w:rPr>
        <w:t>What is the uppermost continuous hull plating called?</w:t>
      </w:r>
    </w:p>
    <w:p w:rsidR="00636E3D" w:rsidRPr="005C0CFC" w:rsidRDefault="00636E3D" w:rsidP="00BD7C05">
      <w:pPr>
        <w:numPr>
          <w:ilvl w:val="1"/>
          <w:numId w:val="78"/>
        </w:numPr>
        <w:rPr>
          <w:lang w:val="en-US"/>
        </w:rPr>
      </w:pPr>
      <w:r w:rsidRPr="005C0CFC">
        <w:rPr>
          <w:lang w:val="en-US"/>
        </w:rPr>
        <w:t>Sheer Strake</w:t>
      </w:r>
    </w:p>
    <w:p w:rsidR="00636E3D" w:rsidRPr="005C0CFC" w:rsidRDefault="00636E3D" w:rsidP="00BD7C05">
      <w:pPr>
        <w:numPr>
          <w:ilvl w:val="1"/>
          <w:numId w:val="78"/>
        </w:numPr>
        <w:rPr>
          <w:lang w:val="en-US"/>
        </w:rPr>
      </w:pPr>
      <w:r w:rsidRPr="005C0CFC">
        <w:rPr>
          <w:lang w:val="en-US"/>
        </w:rPr>
        <w:t>Garboard Strake</w:t>
      </w:r>
    </w:p>
    <w:p w:rsidR="00636E3D" w:rsidRPr="005C0CFC" w:rsidRDefault="00636E3D" w:rsidP="00BD7C05">
      <w:pPr>
        <w:numPr>
          <w:ilvl w:val="1"/>
          <w:numId w:val="78"/>
        </w:numPr>
        <w:rPr>
          <w:lang w:val="en-US"/>
        </w:rPr>
      </w:pPr>
      <w:r w:rsidRPr="005C0CFC">
        <w:rPr>
          <w:lang w:val="en-US"/>
        </w:rPr>
        <w:t>Stealer Plate</w:t>
      </w:r>
    </w:p>
    <w:p w:rsidR="00636E3D" w:rsidRPr="005C0CFC" w:rsidRDefault="00636E3D" w:rsidP="00BD7C05">
      <w:pPr>
        <w:numPr>
          <w:ilvl w:val="1"/>
          <w:numId w:val="78"/>
        </w:numPr>
        <w:rPr>
          <w:lang w:val="en-US"/>
        </w:rPr>
      </w:pPr>
      <w:r w:rsidRPr="005C0CFC">
        <w:rPr>
          <w:lang w:val="en-US"/>
        </w:rPr>
        <w:t>Stringer Plate</w:t>
      </w:r>
    </w:p>
    <w:p w:rsidR="00636E3D" w:rsidRPr="005C0CFC" w:rsidRDefault="00636E3D" w:rsidP="005E7074">
      <w:pPr>
        <w:rPr>
          <w:lang w:val="en-US"/>
        </w:rPr>
      </w:pPr>
    </w:p>
    <w:p w:rsidR="00636E3D" w:rsidRPr="005C0CFC" w:rsidRDefault="00636E3D" w:rsidP="00BD7C05">
      <w:pPr>
        <w:numPr>
          <w:ilvl w:val="0"/>
          <w:numId w:val="78"/>
        </w:numPr>
        <w:rPr>
          <w:lang w:val="en-US"/>
        </w:rPr>
      </w:pPr>
      <w:r w:rsidRPr="005C0CFC">
        <w:rPr>
          <w:lang w:val="en-US"/>
        </w:rPr>
        <w:t>Moulded beam is the measurement taken to the.....</w:t>
      </w:r>
    </w:p>
    <w:p w:rsidR="00636E3D" w:rsidRPr="005C0CFC" w:rsidRDefault="00636E3D" w:rsidP="00BD7C05">
      <w:pPr>
        <w:numPr>
          <w:ilvl w:val="1"/>
          <w:numId w:val="78"/>
        </w:numPr>
        <w:rPr>
          <w:lang w:val="en-US"/>
        </w:rPr>
      </w:pPr>
      <w:r w:rsidRPr="005C0CFC">
        <w:rPr>
          <w:lang w:val="en-US"/>
        </w:rPr>
        <w:t>inside of the plating.</w:t>
      </w:r>
    </w:p>
    <w:p w:rsidR="00636E3D" w:rsidRPr="005C0CFC" w:rsidRDefault="00636E3D" w:rsidP="00BD7C05">
      <w:pPr>
        <w:numPr>
          <w:ilvl w:val="1"/>
          <w:numId w:val="78"/>
        </w:numPr>
        <w:rPr>
          <w:lang w:val="en-US"/>
        </w:rPr>
      </w:pPr>
      <w:r w:rsidRPr="005C0CFC">
        <w:rPr>
          <w:lang w:val="en-US"/>
        </w:rPr>
        <w:t>outside of the plating</w:t>
      </w:r>
    </w:p>
    <w:p w:rsidR="00636E3D" w:rsidRPr="005C0CFC" w:rsidRDefault="00636E3D" w:rsidP="00BD7C05">
      <w:pPr>
        <w:numPr>
          <w:ilvl w:val="1"/>
          <w:numId w:val="78"/>
        </w:numPr>
        <w:rPr>
          <w:lang w:val="en-US"/>
        </w:rPr>
      </w:pPr>
      <w:r w:rsidRPr="005C0CFC">
        <w:rPr>
          <w:lang w:val="en-US"/>
        </w:rPr>
        <w:t>inside of the frames.</w:t>
      </w:r>
    </w:p>
    <w:p w:rsidR="00636E3D" w:rsidRPr="005C0CFC" w:rsidRDefault="00636E3D" w:rsidP="00BD7C05">
      <w:pPr>
        <w:numPr>
          <w:ilvl w:val="1"/>
          <w:numId w:val="78"/>
        </w:numPr>
        <w:rPr>
          <w:lang w:val="en-US"/>
        </w:rPr>
      </w:pPr>
      <w:r w:rsidRPr="005C0CFC">
        <w:rPr>
          <w:lang w:val="en-US"/>
        </w:rPr>
        <w:t>inside of the ceiling</w:t>
      </w:r>
    </w:p>
    <w:p w:rsidR="00636E3D" w:rsidRPr="005C0CFC" w:rsidRDefault="00636E3D" w:rsidP="005E7074">
      <w:pPr>
        <w:rPr>
          <w:lang w:val="en-US"/>
        </w:rPr>
      </w:pPr>
    </w:p>
    <w:p w:rsidR="00636E3D" w:rsidRPr="005C0CFC" w:rsidRDefault="00636E3D" w:rsidP="00BD7C05">
      <w:pPr>
        <w:numPr>
          <w:ilvl w:val="0"/>
          <w:numId w:val="78"/>
        </w:numPr>
        <w:rPr>
          <w:lang w:val="en-US"/>
        </w:rPr>
      </w:pPr>
      <w:r w:rsidRPr="005C0CFC">
        <w:rPr>
          <w:lang w:val="en-US"/>
        </w:rPr>
        <w:t>When the temperature of lubricating oil  is lowered, an increase will occur in the:</w:t>
      </w:r>
    </w:p>
    <w:p w:rsidR="00636E3D" w:rsidRPr="005C0CFC" w:rsidRDefault="00636E3D" w:rsidP="00BD7C05">
      <w:pPr>
        <w:numPr>
          <w:ilvl w:val="1"/>
          <w:numId w:val="78"/>
        </w:numPr>
        <w:rPr>
          <w:lang w:val="en-US"/>
        </w:rPr>
      </w:pPr>
      <w:r w:rsidRPr="005C0CFC">
        <w:rPr>
          <w:lang w:val="en-US"/>
        </w:rPr>
        <w:t>Viscosity.</w:t>
      </w:r>
    </w:p>
    <w:p w:rsidR="00636E3D" w:rsidRPr="005C0CFC" w:rsidRDefault="00636E3D" w:rsidP="00BD7C05">
      <w:pPr>
        <w:numPr>
          <w:ilvl w:val="1"/>
          <w:numId w:val="78"/>
        </w:numPr>
        <w:rPr>
          <w:lang w:val="en-US"/>
        </w:rPr>
      </w:pPr>
      <w:r w:rsidRPr="005C0CFC">
        <w:rPr>
          <w:lang w:val="en-US"/>
        </w:rPr>
        <w:t>Flash point.</w:t>
      </w:r>
    </w:p>
    <w:p w:rsidR="00636E3D" w:rsidRPr="005C0CFC" w:rsidRDefault="00636E3D" w:rsidP="00BD7C05">
      <w:pPr>
        <w:numPr>
          <w:ilvl w:val="1"/>
          <w:numId w:val="78"/>
        </w:numPr>
        <w:rPr>
          <w:lang w:val="en-US"/>
        </w:rPr>
      </w:pPr>
      <w:r w:rsidRPr="005C0CFC">
        <w:rPr>
          <w:lang w:val="en-US"/>
        </w:rPr>
        <w:t>Concentration of contaminants.</w:t>
      </w:r>
    </w:p>
    <w:p w:rsidR="00636E3D" w:rsidRPr="005C0CFC" w:rsidRDefault="00636E3D" w:rsidP="00BD7C05">
      <w:pPr>
        <w:numPr>
          <w:ilvl w:val="1"/>
          <w:numId w:val="78"/>
        </w:numPr>
        <w:rPr>
          <w:lang w:val="en-US"/>
        </w:rPr>
      </w:pPr>
      <w:r w:rsidRPr="005C0CFC">
        <w:rPr>
          <w:lang w:val="en-US"/>
        </w:rPr>
        <w:t>Pour point.</w:t>
      </w:r>
    </w:p>
    <w:p w:rsidR="00636E3D" w:rsidRPr="005C0CFC" w:rsidRDefault="00636E3D" w:rsidP="005E7074">
      <w:pPr>
        <w:rPr>
          <w:lang w:val="en-US"/>
        </w:rPr>
      </w:pPr>
    </w:p>
    <w:p w:rsidR="00636E3D" w:rsidRPr="005C0CFC" w:rsidRDefault="00636E3D" w:rsidP="00BD7C05">
      <w:pPr>
        <w:numPr>
          <w:ilvl w:val="0"/>
          <w:numId w:val="78"/>
        </w:numPr>
        <w:rPr>
          <w:lang w:val="en-US"/>
        </w:rPr>
      </w:pPr>
      <w:r w:rsidRPr="005C0CFC">
        <w:rPr>
          <w:lang w:val="en-US"/>
        </w:rPr>
        <w:t>During operation of the main engine, the heat absorbed by lubricating oil is removed by the:</w:t>
      </w:r>
    </w:p>
    <w:p w:rsidR="00636E3D" w:rsidRPr="005C0CFC" w:rsidRDefault="00636E3D" w:rsidP="00BD7C05">
      <w:pPr>
        <w:numPr>
          <w:ilvl w:val="1"/>
          <w:numId w:val="78"/>
        </w:numPr>
        <w:rPr>
          <w:lang w:val="en-US"/>
        </w:rPr>
      </w:pPr>
      <w:r w:rsidRPr="005C0CFC">
        <w:rPr>
          <w:lang w:val="en-US"/>
        </w:rPr>
        <w:t>Sump vents.</w:t>
      </w:r>
    </w:p>
    <w:p w:rsidR="00636E3D" w:rsidRPr="005C0CFC" w:rsidRDefault="00636E3D" w:rsidP="00BD7C05">
      <w:pPr>
        <w:numPr>
          <w:ilvl w:val="1"/>
          <w:numId w:val="78"/>
        </w:numPr>
        <w:rPr>
          <w:lang w:val="en-US"/>
        </w:rPr>
      </w:pPr>
      <w:r w:rsidRPr="005C0CFC">
        <w:rPr>
          <w:lang w:val="en-US"/>
        </w:rPr>
        <w:t>Scavenge air cooler.</w:t>
      </w:r>
    </w:p>
    <w:p w:rsidR="00636E3D" w:rsidRPr="005C0CFC" w:rsidRDefault="00636E3D" w:rsidP="00BD7C05">
      <w:pPr>
        <w:numPr>
          <w:ilvl w:val="1"/>
          <w:numId w:val="78"/>
        </w:numPr>
        <w:rPr>
          <w:lang w:val="en-US"/>
        </w:rPr>
      </w:pPr>
      <w:r w:rsidRPr="005C0CFC">
        <w:rPr>
          <w:lang w:val="en-US"/>
        </w:rPr>
        <w:t>Any of the above.</w:t>
      </w:r>
    </w:p>
    <w:p w:rsidR="00636E3D" w:rsidRPr="005C0CFC" w:rsidRDefault="00636E3D" w:rsidP="00BD7C05">
      <w:pPr>
        <w:numPr>
          <w:ilvl w:val="1"/>
          <w:numId w:val="78"/>
        </w:numPr>
        <w:rPr>
          <w:lang w:val="en-US"/>
        </w:rPr>
      </w:pPr>
      <w:r w:rsidRPr="005C0CFC">
        <w:rPr>
          <w:lang w:val="en-US"/>
        </w:rPr>
        <w:t>Lube oil cooler</w:t>
      </w:r>
    </w:p>
    <w:p w:rsidR="00636E3D" w:rsidRPr="005C0CFC" w:rsidRDefault="00636E3D" w:rsidP="005E7074">
      <w:pPr>
        <w:rPr>
          <w:lang w:val="en-US"/>
        </w:rPr>
      </w:pPr>
    </w:p>
    <w:p w:rsidR="00636E3D" w:rsidRPr="005C0CFC" w:rsidRDefault="00636E3D" w:rsidP="00BD7C05">
      <w:pPr>
        <w:numPr>
          <w:ilvl w:val="0"/>
          <w:numId w:val="78"/>
        </w:numPr>
        <w:rPr>
          <w:lang w:val="en-US"/>
        </w:rPr>
      </w:pPr>
      <w:r w:rsidRPr="005C0CFC">
        <w:rPr>
          <w:lang w:val="en-US"/>
        </w:rPr>
        <w:t>Which would be the most suitable place to obtain an oil sample for analysis?</w:t>
      </w:r>
    </w:p>
    <w:p w:rsidR="00636E3D" w:rsidRPr="005C0CFC" w:rsidRDefault="00636E3D" w:rsidP="00BD7C05">
      <w:pPr>
        <w:numPr>
          <w:ilvl w:val="1"/>
          <w:numId w:val="78"/>
        </w:numPr>
        <w:rPr>
          <w:lang w:val="en-US"/>
        </w:rPr>
      </w:pPr>
      <w:r w:rsidRPr="005C0CFC">
        <w:rPr>
          <w:lang w:val="en-US"/>
        </w:rPr>
        <w:t>From the oil cooler drain.</w:t>
      </w:r>
    </w:p>
    <w:p w:rsidR="00636E3D" w:rsidRPr="005C0CFC" w:rsidRDefault="00636E3D" w:rsidP="00BD7C05">
      <w:pPr>
        <w:numPr>
          <w:ilvl w:val="1"/>
          <w:numId w:val="78"/>
        </w:numPr>
        <w:rPr>
          <w:lang w:val="en-US"/>
        </w:rPr>
      </w:pPr>
      <w:r w:rsidRPr="005C0CFC">
        <w:rPr>
          <w:lang w:val="en-US"/>
        </w:rPr>
        <w:t>From the lub. oil pump suction line.</w:t>
      </w:r>
    </w:p>
    <w:p w:rsidR="00636E3D" w:rsidRPr="005C0CFC" w:rsidRDefault="00636E3D" w:rsidP="00BD7C05">
      <w:pPr>
        <w:numPr>
          <w:ilvl w:val="1"/>
          <w:numId w:val="78"/>
        </w:numPr>
        <w:rPr>
          <w:lang w:val="en-US"/>
        </w:rPr>
      </w:pPr>
      <w:r w:rsidRPr="005C0CFC">
        <w:rPr>
          <w:lang w:val="en-US"/>
        </w:rPr>
        <w:t>From the system pipeline.</w:t>
      </w:r>
    </w:p>
    <w:p w:rsidR="00636E3D" w:rsidRPr="005C0CFC" w:rsidRDefault="00636E3D" w:rsidP="00BD7C05">
      <w:pPr>
        <w:numPr>
          <w:ilvl w:val="1"/>
          <w:numId w:val="78"/>
        </w:numPr>
        <w:rPr>
          <w:lang w:val="en-US"/>
        </w:rPr>
      </w:pPr>
      <w:r w:rsidRPr="005C0CFC">
        <w:rPr>
          <w:lang w:val="en-US"/>
        </w:rPr>
        <w:t>From the filter drain.</w:t>
      </w:r>
    </w:p>
    <w:p w:rsidR="00636E3D" w:rsidRPr="005C0CFC" w:rsidRDefault="00636E3D" w:rsidP="005E7074">
      <w:pPr>
        <w:rPr>
          <w:lang w:val="en-US"/>
        </w:rPr>
      </w:pPr>
    </w:p>
    <w:p w:rsidR="00636E3D" w:rsidRPr="005C0CFC" w:rsidRDefault="00636E3D" w:rsidP="00BD7C05">
      <w:pPr>
        <w:numPr>
          <w:ilvl w:val="0"/>
          <w:numId w:val="78"/>
        </w:numPr>
        <w:rPr>
          <w:lang w:val="en-US"/>
        </w:rPr>
      </w:pPr>
      <w:r w:rsidRPr="005C0CFC">
        <w:rPr>
          <w:lang w:val="en-US"/>
        </w:rPr>
        <w:t>If diesel fuel contamination occurs in the crankcase oil of an auxiliary engine, the oil viscosity will:</w:t>
      </w:r>
    </w:p>
    <w:p w:rsidR="00636E3D" w:rsidRPr="005C0CFC" w:rsidRDefault="00636E3D" w:rsidP="00BD7C05">
      <w:pPr>
        <w:numPr>
          <w:ilvl w:val="1"/>
          <w:numId w:val="78"/>
        </w:numPr>
        <w:rPr>
          <w:lang w:val="en-US"/>
        </w:rPr>
      </w:pPr>
      <w:r w:rsidRPr="005C0CFC">
        <w:rPr>
          <w:lang w:val="en-US"/>
        </w:rPr>
        <w:t>Stay the same</w:t>
      </w:r>
    </w:p>
    <w:p w:rsidR="00636E3D" w:rsidRPr="005C0CFC" w:rsidRDefault="00636E3D" w:rsidP="00BD7C05">
      <w:pPr>
        <w:numPr>
          <w:ilvl w:val="1"/>
          <w:numId w:val="78"/>
        </w:numPr>
        <w:rPr>
          <w:lang w:val="en-US"/>
        </w:rPr>
      </w:pPr>
      <w:r w:rsidRPr="005C0CFC">
        <w:rPr>
          <w:lang w:val="en-US"/>
        </w:rPr>
        <w:t>Nothing happens.</w:t>
      </w:r>
    </w:p>
    <w:p w:rsidR="00636E3D" w:rsidRPr="005C0CFC" w:rsidRDefault="00636E3D" w:rsidP="00BD7C05">
      <w:pPr>
        <w:numPr>
          <w:ilvl w:val="1"/>
          <w:numId w:val="78"/>
        </w:numPr>
        <w:rPr>
          <w:lang w:val="en-US"/>
        </w:rPr>
      </w:pPr>
      <w:r w:rsidRPr="005C0CFC">
        <w:rPr>
          <w:lang w:val="en-US"/>
        </w:rPr>
        <w:t>Decrease.</w:t>
      </w:r>
    </w:p>
    <w:p w:rsidR="00636E3D" w:rsidRPr="005C0CFC" w:rsidRDefault="00636E3D" w:rsidP="00BD7C05">
      <w:pPr>
        <w:numPr>
          <w:ilvl w:val="1"/>
          <w:numId w:val="78"/>
        </w:numPr>
        <w:rPr>
          <w:lang w:val="en-US"/>
        </w:rPr>
      </w:pPr>
      <w:r w:rsidRPr="005C0CFC">
        <w:rPr>
          <w:lang w:val="en-US"/>
        </w:rPr>
        <w:t>Increase.</w:t>
      </w:r>
    </w:p>
    <w:p w:rsidR="00636E3D" w:rsidRPr="005C0CFC" w:rsidRDefault="00636E3D" w:rsidP="005E7074">
      <w:pPr>
        <w:rPr>
          <w:lang w:val="en-US"/>
        </w:rPr>
      </w:pPr>
    </w:p>
    <w:p w:rsidR="00636E3D" w:rsidRPr="005C0CFC" w:rsidRDefault="00636E3D" w:rsidP="00BD7C05">
      <w:pPr>
        <w:numPr>
          <w:ilvl w:val="0"/>
          <w:numId w:val="78"/>
        </w:numPr>
        <w:rPr>
          <w:lang w:val="en-US"/>
        </w:rPr>
      </w:pPr>
      <w:r w:rsidRPr="005C0CFC">
        <w:rPr>
          <w:lang w:val="en-US"/>
        </w:rPr>
        <w:t>What is the meaning of "slop tank" as defined by Marpol?</w:t>
      </w:r>
    </w:p>
    <w:p w:rsidR="00636E3D" w:rsidRPr="005C0CFC" w:rsidRDefault="00636E3D" w:rsidP="00BD7C05">
      <w:pPr>
        <w:numPr>
          <w:ilvl w:val="1"/>
          <w:numId w:val="78"/>
        </w:numPr>
        <w:rPr>
          <w:lang w:val="en-US"/>
        </w:rPr>
      </w:pPr>
      <w:r w:rsidRPr="005C0CFC">
        <w:rPr>
          <w:lang w:val="en-US"/>
        </w:rPr>
        <w:t>A tank used for tank cleaning provided with heating coils</w:t>
      </w:r>
    </w:p>
    <w:p w:rsidR="00636E3D" w:rsidRPr="005C0CFC" w:rsidRDefault="00636E3D" w:rsidP="00BD7C05">
      <w:pPr>
        <w:numPr>
          <w:ilvl w:val="1"/>
          <w:numId w:val="78"/>
        </w:numPr>
        <w:rPr>
          <w:lang w:val="en-US"/>
        </w:rPr>
      </w:pPr>
      <w:r w:rsidRPr="005C0CFC">
        <w:rPr>
          <w:lang w:val="en-US"/>
        </w:rPr>
        <w:t>Any tank where slops or sludges are collected</w:t>
      </w:r>
    </w:p>
    <w:p w:rsidR="00636E3D" w:rsidRPr="005C0CFC" w:rsidRDefault="00636E3D" w:rsidP="00BD7C05">
      <w:pPr>
        <w:numPr>
          <w:ilvl w:val="1"/>
          <w:numId w:val="78"/>
        </w:numPr>
        <w:rPr>
          <w:lang w:val="en-US"/>
        </w:rPr>
      </w:pPr>
      <w:r w:rsidRPr="005C0CFC">
        <w:rPr>
          <w:lang w:val="en-US"/>
        </w:rPr>
        <w:t>The two most aftward fitted wing tanks or the most aft ward fitted centre tank</w:t>
      </w:r>
    </w:p>
    <w:p w:rsidR="00636E3D" w:rsidRPr="005C0CFC" w:rsidRDefault="00636E3D" w:rsidP="00BD7C05">
      <w:pPr>
        <w:numPr>
          <w:ilvl w:val="1"/>
          <w:numId w:val="78"/>
        </w:numPr>
        <w:rPr>
          <w:lang w:val="en-US"/>
        </w:rPr>
      </w:pPr>
      <w:r w:rsidRPr="005C0CFC">
        <w:rPr>
          <w:lang w:val="en-US"/>
        </w:rPr>
        <w:t>A tank specifically designed for the collection of tank drainings, washings or other oily mixtures</w:t>
      </w:r>
    </w:p>
    <w:p w:rsidR="00636E3D" w:rsidRPr="005C0CFC" w:rsidRDefault="00636E3D" w:rsidP="005E7074">
      <w:pPr>
        <w:rPr>
          <w:b/>
          <w:lang w:val="en-US"/>
        </w:rPr>
      </w:pPr>
    </w:p>
    <w:p w:rsidR="00636E3D" w:rsidRPr="005C0CFC" w:rsidRDefault="00636E3D" w:rsidP="00BD7C05">
      <w:pPr>
        <w:numPr>
          <w:ilvl w:val="0"/>
          <w:numId w:val="78"/>
        </w:numPr>
        <w:rPr>
          <w:lang w:val="en-US"/>
        </w:rPr>
      </w:pPr>
      <w:r w:rsidRPr="005C0CFC">
        <w:rPr>
          <w:lang w:val="en-US"/>
        </w:rPr>
        <w:t>According to Marpol, what is the meaning of the term "oil fuel"?</w:t>
      </w:r>
    </w:p>
    <w:p w:rsidR="00636E3D" w:rsidRPr="005C0CFC" w:rsidRDefault="00636E3D" w:rsidP="00BD7C05">
      <w:pPr>
        <w:numPr>
          <w:ilvl w:val="1"/>
          <w:numId w:val="78"/>
        </w:numPr>
        <w:rPr>
          <w:lang w:val="en-US"/>
        </w:rPr>
      </w:pPr>
      <w:r w:rsidRPr="005C0CFC">
        <w:rPr>
          <w:lang w:val="en-US"/>
        </w:rPr>
        <w:t>A cargo of heavy fuel oil , intermediate fuel or diesel oil</w:t>
      </w:r>
    </w:p>
    <w:p w:rsidR="00636E3D" w:rsidRPr="005C0CFC" w:rsidRDefault="00636E3D" w:rsidP="00BD7C05">
      <w:pPr>
        <w:numPr>
          <w:ilvl w:val="1"/>
          <w:numId w:val="78"/>
        </w:numPr>
        <w:rPr>
          <w:lang w:val="en-US"/>
        </w:rPr>
      </w:pPr>
      <w:r w:rsidRPr="005C0CFC">
        <w:rPr>
          <w:lang w:val="en-US"/>
        </w:rPr>
        <w:t>A cargo of refined oil for combustible purpose in thermal machinery or boilers</w:t>
      </w:r>
    </w:p>
    <w:p w:rsidR="00636E3D" w:rsidRPr="005C0CFC" w:rsidRDefault="00636E3D" w:rsidP="00BD7C05">
      <w:pPr>
        <w:numPr>
          <w:ilvl w:val="1"/>
          <w:numId w:val="78"/>
        </w:numPr>
        <w:rPr>
          <w:lang w:val="en-US"/>
        </w:rPr>
      </w:pPr>
      <w:r w:rsidRPr="005C0CFC">
        <w:rPr>
          <w:lang w:val="en-US"/>
        </w:rPr>
        <w:t>A cargo of refined oil with flashpoint above 60 degree C</w:t>
      </w:r>
    </w:p>
    <w:p w:rsidR="00636E3D" w:rsidRPr="005C0CFC" w:rsidRDefault="00636E3D" w:rsidP="00BD7C05">
      <w:pPr>
        <w:numPr>
          <w:ilvl w:val="1"/>
          <w:numId w:val="78"/>
        </w:numPr>
        <w:rPr>
          <w:lang w:val="en-US"/>
        </w:rPr>
      </w:pPr>
      <w:r w:rsidRPr="005C0CFC">
        <w:rPr>
          <w:lang w:val="en-US"/>
        </w:rPr>
        <w:t>Any oil used on board in connection with the propulsion and auxiliary machinery.</w:t>
      </w:r>
    </w:p>
    <w:p w:rsidR="00636E3D" w:rsidRPr="005C0CFC" w:rsidRDefault="00636E3D" w:rsidP="005E7074">
      <w:pPr>
        <w:rPr>
          <w:lang w:val="en-US"/>
        </w:rPr>
      </w:pPr>
    </w:p>
    <w:p w:rsidR="00636E3D" w:rsidRPr="005C0CFC" w:rsidRDefault="00636E3D" w:rsidP="00BD7C05">
      <w:pPr>
        <w:numPr>
          <w:ilvl w:val="0"/>
          <w:numId w:val="78"/>
        </w:numPr>
        <w:rPr>
          <w:lang w:val="en-US"/>
        </w:rPr>
      </w:pPr>
      <w:r w:rsidRPr="005C0CFC">
        <w:rPr>
          <w:lang w:val="en-US"/>
        </w:rPr>
        <w:t>In accordance with SOLAS and some international regulations, a very important function shall be strictly tested prior to arrival and departure. In addition regular drills shall be performed ensuring proper operating function and cooperation of the functions. What function?</w:t>
      </w:r>
    </w:p>
    <w:p w:rsidR="00636E3D" w:rsidRPr="005C0CFC" w:rsidRDefault="00636E3D" w:rsidP="005E7074">
      <w:pPr>
        <w:rPr>
          <w:lang w:val="en-US"/>
        </w:rPr>
      </w:pPr>
      <w:r w:rsidRPr="005C0CFC">
        <w:rPr>
          <w:lang w:val="en-US"/>
        </w:rPr>
        <w:t>a) Auxiliary machinery and functions</w:t>
      </w:r>
    </w:p>
    <w:p w:rsidR="00636E3D" w:rsidRPr="005C0CFC" w:rsidRDefault="00636E3D" w:rsidP="005E7074">
      <w:pPr>
        <w:rPr>
          <w:lang w:val="en-US"/>
        </w:rPr>
      </w:pPr>
      <w:r w:rsidRPr="005C0CFC">
        <w:rPr>
          <w:lang w:val="en-US"/>
        </w:rPr>
        <w:t>b) None of the mentioned alternatives</w:t>
      </w:r>
    </w:p>
    <w:p w:rsidR="00636E3D" w:rsidRPr="005C0CFC" w:rsidRDefault="00636E3D" w:rsidP="005E7074">
      <w:pPr>
        <w:rPr>
          <w:lang w:val="en-US"/>
        </w:rPr>
      </w:pPr>
      <w:r w:rsidRPr="005C0CFC">
        <w:rPr>
          <w:lang w:val="en-US"/>
        </w:rPr>
        <w:t>c) Steering gear and functions</w:t>
      </w:r>
    </w:p>
    <w:p w:rsidR="00636E3D" w:rsidRPr="005C0CFC" w:rsidRDefault="00636E3D" w:rsidP="005E7074">
      <w:pPr>
        <w:rPr>
          <w:lang w:val="en-US"/>
        </w:rPr>
      </w:pPr>
      <w:r w:rsidRPr="005C0CFC">
        <w:rPr>
          <w:lang w:val="en-US"/>
        </w:rPr>
        <w:t>d) Propulsion machinery and functions</w:t>
      </w:r>
    </w:p>
    <w:p w:rsidR="00636E3D" w:rsidRPr="005C0CFC" w:rsidRDefault="00636E3D" w:rsidP="005E7074">
      <w:pPr>
        <w:rPr>
          <w:lang w:val="en-US"/>
        </w:rPr>
      </w:pPr>
    </w:p>
    <w:p w:rsidR="00636E3D" w:rsidRPr="005C0CFC" w:rsidRDefault="00636E3D" w:rsidP="00BD7C05">
      <w:pPr>
        <w:numPr>
          <w:ilvl w:val="0"/>
          <w:numId w:val="78"/>
        </w:numPr>
        <w:rPr>
          <w:lang w:val="en-US"/>
        </w:rPr>
      </w:pPr>
      <w:r w:rsidRPr="005C0CFC">
        <w:rPr>
          <w:lang w:val="en-US"/>
        </w:rPr>
        <w:t>What rules and regulations are regulating the watch keeping routines in the engine room?</w:t>
      </w:r>
    </w:p>
    <w:p w:rsidR="00636E3D" w:rsidRPr="005C0CFC" w:rsidRDefault="00636E3D" w:rsidP="00BD7C05">
      <w:pPr>
        <w:numPr>
          <w:ilvl w:val="1"/>
          <w:numId w:val="78"/>
        </w:numPr>
        <w:rPr>
          <w:lang w:val="en-US"/>
        </w:rPr>
      </w:pPr>
      <w:r w:rsidRPr="005C0CFC">
        <w:rPr>
          <w:lang w:val="en-US"/>
        </w:rPr>
        <w:t>Both STCW and Class rules</w:t>
      </w:r>
    </w:p>
    <w:p w:rsidR="00636E3D" w:rsidRPr="005C0CFC" w:rsidRDefault="00636E3D" w:rsidP="00BD7C05">
      <w:pPr>
        <w:numPr>
          <w:ilvl w:val="1"/>
          <w:numId w:val="78"/>
        </w:numPr>
        <w:rPr>
          <w:lang w:val="en-US"/>
        </w:rPr>
      </w:pPr>
      <w:r w:rsidRPr="005C0CFC">
        <w:rPr>
          <w:lang w:val="en-US"/>
        </w:rPr>
        <w:t>International Standard for Training and Watch keeping (STCW)</w:t>
      </w:r>
    </w:p>
    <w:p w:rsidR="00636E3D" w:rsidRPr="005C0CFC" w:rsidRDefault="00636E3D" w:rsidP="00BD7C05">
      <w:pPr>
        <w:numPr>
          <w:ilvl w:val="1"/>
          <w:numId w:val="78"/>
        </w:numPr>
        <w:rPr>
          <w:lang w:val="en-US"/>
        </w:rPr>
      </w:pPr>
      <w:r w:rsidRPr="005C0CFC">
        <w:rPr>
          <w:lang w:val="en-US"/>
        </w:rPr>
        <w:t>Class Rules</w:t>
      </w:r>
    </w:p>
    <w:p w:rsidR="00636E3D" w:rsidRPr="005C0CFC" w:rsidRDefault="00636E3D" w:rsidP="00BD7C05">
      <w:pPr>
        <w:numPr>
          <w:ilvl w:val="1"/>
          <w:numId w:val="78"/>
        </w:numPr>
        <w:rPr>
          <w:lang w:val="en-US"/>
        </w:rPr>
      </w:pPr>
      <w:r w:rsidRPr="005C0CFC">
        <w:rPr>
          <w:lang w:val="en-US"/>
        </w:rPr>
        <w:t>SOLAS</w:t>
      </w:r>
    </w:p>
    <w:p w:rsidR="00636E3D" w:rsidRPr="005C0CFC" w:rsidRDefault="00636E3D" w:rsidP="005E7074">
      <w:pPr>
        <w:rPr>
          <w:lang w:val="en-US"/>
        </w:rPr>
      </w:pPr>
    </w:p>
    <w:p w:rsidR="00636E3D" w:rsidRDefault="00636E3D" w:rsidP="005E7074">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5E7074">
      <w:pPr>
        <w:autoSpaceDE w:val="0"/>
        <w:autoSpaceDN w:val="0"/>
        <w:adjustRightInd w:val="0"/>
        <w:rPr>
          <w:b/>
          <w:i/>
          <w:lang w:val="en-US" w:eastAsia="uk-UA"/>
        </w:rPr>
      </w:pPr>
      <w:r>
        <w:rPr>
          <w:b/>
          <w:i/>
          <w:lang w:val="en-US" w:eastAsia="uk-UA"/>
        </w:rPr>
        <w:t xml:space="preserve">    Be ready to speak on it.</w:t>
      </w:r>
    </w:p>
    <w:p w:rsidR="00636E3D" w:rsidRPr="00687377" w:rsidRDefault="00636E3D" w:rsidP="005E7074">
      <w:pPr>
        <w:rPr>
          <w:b/>
          <w:bCs/>
          <w:sz w:val="28"/>
          <w:szCs w:val="28"/>
          <w:lang w:val="en-US"/>
        </w:rPr>
      </w:pPr>
      <w:r w:rsidRPr="00687377">
        <w:rPr>
          <w:b/>
          <w:bCs/>
          <w:sz w:val="28"/>
          <w:szCs w:val="28"/>
          <w:lang w:val="en-US"/>
        </w:rPr>
        <w:t>Marine pollution.</w:t>
      </w:r>
    </w:p>
    <w:p w:rsidR="00636E3D" w:rsidRDefault="00636E3D" w:rsidP="005E7074">
      <w:pPr>
        <w:rPr>
          <w:b/>
          <w:bCs/>
          <w:sz w:val="28"/>
          <w:szCs w:val="28"/>
          <w:lang w:val="en-US"/>
        </w:rPr>
      </w:pPr>
    </w:p>
    <w:p w:rsidR="00636E3D" w:rsidRDefault="00636E3D" w:rsidP="005E7074">
      <w:pPr>
        <w:pStyle w:val="ListParagraph"/>
        <w:ind w:left="142"/>
      </w:pPr>
    </w:p>
    <w:p w:rsidR="00636E3D" w:rsidRDefault="00636E3D" w:rsidP="005E7074">
      <w:pPr>
        <w:pStyle w:val="ListParagraph"/>
        <w:ind w:left="142"/>
      </w:pPr>
    </w:p>
    <w:p w:rsidR="00636E3D" w:rsidRDefault="00636E3D" w:rsidP="005E7074">
      <w:pPr>
        <w:pStyle w:val="ListParagraph"/>
        <w:ind w:left="142"/>
      </w:pPr>
    </w:p>
    <w:p w:rsidR="00636E3D" w:rsidRDefault="00636E3D" w:rsidP="005E7074">
      <w:pPr>
        <w:pStyle w:val="ListParagraph"/>
        <w:ind w:left="142"/>
      </w:pPr>
    </w:p>
    <w:p w:rsidR="00636E3D" w:rsidRDefault="00636E3D" w:rsidP="005E7074">
      <w:pPr>
        <w:pStyle w:val="ListParagraph"/>
        <w:ind w:left="142"/>
      </w:pPr>
    </w:p>
    <w:p w:rsidR="00636E3D" w:rsidRDefault="00636E3D" w:rsidP="005E7074">
      <w:pPr>
        <w:pStyle w:val="ListParagraph"/>
        <w:ind w:left="142"/>
      </w:pPr>
    </w:p>
    <w:p w:rsidR="00636E3D" w:rsidRDefault="00636E3D" w:rsidP="005E7074">
      <w:pPr>
        <w:pStyle w:val="ListParagraph"/>
        <w:ind w:left="142"/>
      </w:pPr>
    </w:p>
    <w:p w:rsidR="00636E3D" w:rsidRDefault="00636E3D" w:rsidP="005E7074">
      <w:pPr>
        <w:pStyle w:val="ListParagraph"/>
        <w:ind w:left="142"/>
      </w:pPr>
    </w:p>
    <w:p w:rsidR="00636E3D" w:rsidRDefault="00636E3D" w:rsidP="005E7074">
      <w:pPr>
        <w:pStyle w:val="ListParagraph"/>
        <w:ind w:left="142"/>
      </w:pPr>
    </w:p>
    <w:p w:rsidR="00636E3D" w:rsidRDefault="00636E3D" w:rsidP="005E7074">
      <w:pPr>
        <w:pStyle w:val="ListParagraph"/>
        <w:ind w:left="142"/>
      </w:pPr>
    </w:p>
    <w:p w:rsidR="00636E3D" w:rsidRDefault="00636E3D" w:rsidP="005E7074">
      <w:pPr>
        <w:pStyle w:val="ListParagraph"/>
        <w:ind w:left="142"/>
      </w:pPr>
    </w:p>
    <w:p w:rsidR="00636E3D" w:rsidRDefault="00636E3D" w:rsidP="005E7074">
      <w:pPr>
        <w:pStyle w:val="ListParagraph"/>
        <w:ind w:left="142"/>
      </w:pPr>
    </w:p>
    <w:p w:rsidR="00636E3D" w:rsidRDefault="00636E3D" w:rsidP="005E7074">
      <w:pPr>
        <w:pStyle w:val="ListParagraph"/>
        <w:ind w:left="142"/>
      </w:pPr>
    </w:p>
    <w:p w:rsidR="00636E3D" w:rsidRDefault="00636E3D" w:rsidP="005E7074">
      <w:pPr>
        <w:pStyle w:val="ListParagraph"/>
        <w:ind w:left="142"/>
      </w:pPr>
    </w:p>
    <w:p w:rsidR="00636E3D" w:rsidRDefault="00636E3D" w:rsidP="005E7074">
      <w:pPr>
        <w:pStyle w:val="ListParagraph"/>
        <w:ind w:left="142"/>
      </w:pPr>
    </w:p>
    <w:p w:rsidR="00636E3D" w:rsidRDefault="00636E3D" w:rsidP="005E7074">
      <w:pPr>
        <w:pStyle w:val="ListParagraph"/>
        <w:ind w:left="142"/>
      </w:pPr>
    </w:p>
    <w:p w:rsidR="00636E3D" w:rsidRPr="006A76F9" w:rsidRDefault="00636E3D" w:rsidP="005E7074">
      <w:pPr>
        <w:pStyle w:val="Caption"/>
        <w:rPr>
          <w:b w:val="0"/>
          <w:sz w:val="24"/>
          <w:szCs w:val="24"/>
        </w:rPr>
      </w:pPr>
      <w:r w:rsidRPr="006A76F9">
        <w:rPr>
          <w:b w:val="0"/>
          <w:sz w:val="24"/>
          <w:szCs w:val="24"/>
        </w:rPr>
        <w:t>МІНІСТЕРСТВО ОСВІТИ І НАУКИ УКРАЇНИ</w:t>
      </w:r>
    </w:p>
    <w:p w:rsidR="00636E3D" w:rsidRPr="006A76F9" w:rsidRDefault="00636E3D" w:rsidP="005E7074">
      <w:pPr>
        <w:jc w:val="center"/>
        <w:rPr>
          <w:caps/>
        </w:rPr>
      </w:pPr>
      <w:r w:rsidRPr="006A76F9">
        <w:rPr>
          <w:caps/>
        </w:rPr>
        <w:t>Державний університет інфраструктури та технологій</w:t>
      </w:r>
    </w:p>
    <w:p w:rsidR="00636E3D" w:rsidRDefault="00636E3D" w:rsidP="005E7074">
      <w:pPr>
        <w:jc w:val="center"/>
        <w:rPr>
          <w:u w:val="single"/>
        </w:rPr>
      </w:pPr>
      <w:r w:rsidRPr="006A76F9">
        <w:rPr>
          <w:u w:val="single"/>
        </w:rPr>
        <w:t>ДУНАЙСЬКИЙ ФАКУЛЬТЕТ МОРСЬКОГО ТА РІЧКОВОГО ТРАНСПОРТУ</w:t>
      </w:r>
    </w:p>
    <w:p w:rsidR="00636E3D" w:rsidRPr="006A76F9" w:rsidRDefault="00636E3D" w:rsidP="005E7074">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5E7074">
      <w:pPr>
        <w:jc w:val="center"/>
        <w:rPr>
          <w:b/>
        </w:rPr>
      </w:pPr>
      <w:r w:rsidRPr="006A76F9">
        <w:rPr>
          <w:b/>
        </w:rPr>
        <w:t>З дисципліни «Англійська мова за професійним спрямуванням»</w:t>
      </w:r>
    </w:p>
    <w:p w:rsidR="00636E3D" w:rsidRPr="002666EC" w:rsidRDefault="00636E3D" w:rsidP="005E7074">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5E7074">
      <w:pPr>
        <w:pStyle w:val="Style5"/>
        <w:widowControl/>
        <w:spacing w:line="240" w:lineRule="exact"/>
        <w:jc w:val="left"/>
      </w:pPr>
    </w:p>
    <w:p w:rsidR="00636E3D" w:rsidRDefault="00636E3D" w:rsidP="005E7074">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en-US" w:eastAsia="en-US"/>
        </w:rPr>
        <w:t>2</w:t>
      </w:r>
      <w:r>
        <w:rPr>
          <w:rStyle w:val="FontStyle27"/>
          <w:bCs/>
          <w:szCs w:val="22"/>
          <w:lang w:val="uk-UA" w:eastAsia="en-US"/>
        </w:rPr>
        <w:t>5</w:t>
      </w:r>
    </w:p>
    <w:p w:rsidR="00636E3D" w:rsidRPr="009D0012" w:rsidRDefault="00636E3D" w:rsidP="005E7074">
      <w:pPr>
        <w:pStyle w:val="Style5"/>
        <w:widowControl/>
        <w:spacing w:before="29" w:line="240" w:lineRule="auto"/>
        <w:jc w:val="left"/>
        <w:outlineLvl w:val="0"/>
        <w:rPr>
          <w:rStyle w:val="FontStyle27"/>
          <w:bCs/>
          <w:szCs w:val="22"/>
          <w:lang w:val="uk-UA" w:eastAsia="en-US"/>
        </w:rPr>
      </w:pPr>
    </w:p>
    <w:p w:rsidR="00636E3D" w:rsidRPr="00190D06" w:rsidRDefault="00636E3D" w:rsidP="00BD7C05">
      <w:pPr>
        <w:pStyle w:val="ListParagraph"/>
        <w:numPr>
          <w:ilvl w:val="0"/>
          <w:numId w:val="77"/>
        </w:numPr>
        <w:rPr>
          <w:b/>
          <w:i/>
          <w:lang w:val="uk-UA"/>
        </w:rPr>
      </w:pPr>
      <w:r>
        <w:rPr>
          <w:b/>
          <w:i/>
          <w:lang w:val="en-US"/>
        </w:rPr>
        <w:t>Give English equivalents to the following words and phrases (topic “Maintenance”):</w:t>
      </w:r>
    </w:p>
    <w:p w:rsidR="00636E3D" w:rsidRPr="003E2D3C" w:rsidRDefault="00636E3D" w:rsidP="005E7074">
      <w:pPr>
        <w:pStyle w:val="ListParagraph"/>
        <w:rPr>
          <w:b/>
          <w:i/>
          <w:lang w:val="uk-UA"/>
        </w:rPr>
      </w:pPr>
    </w:p>
    <w:p w:rsidR="00636E3D" w:rsidRPr="003E2D3C" w:rsidRDefault="00636E3D" w:rsidP="00BD7C05">
      <w:pPr>
        <w:pStyle w:val="ListParagraph"/>
        <w:numPr>
          <w:ilvl w:val="0"/>
          <w:numId w:val="76"/>
        </w:numPr>
        <w:rPr>
          <w:lang w:val="uk-UA"/>
        </w:rPr>
      </w:pPr>
      <w:r>
        <w:t>Вредное воздействие;</w:t>
      </w:r>
    </w:p>
    <w:p w:rsidR="00636E3D" w:rsidRPr="00190D06" w:rsidRDefault="00636E3D" w:rsidP="00BD7C05">
      <w:pPr>
        <w:pStyle w:val="ListParagraph"/>
        <w:numPr>
          <w:ilvl w:val="0"/>
          <w:numId w:val="76"/>
        </w:numPr>
        <w:rPr>
          <w:lang w:val="uk-UA"/>
        </w:rPr>
      </w:pPr>
      <w:r>
        <w:t>Температурные перепады;</w:t>
      </w:r>
    </w:p>
    <w:p w:rsidR="00636E3D" w:rsidRPr="00190D06" w:rsidRDefault="00636E3D" w:rsidP="00BD7C05">
      <w:pPr>
        <w:pStyle w:val="ListParagraph"/>
        <w:numPr>
          <w:ilvl w:val="0"/>
          <w:numId w:val="76"/>
        </w:numPr>
        <w:rPr>
          <w:lang w:val="uk-UA"/>
        </w:rPr>
      </w:pPr>
      <w:r>
        <w:t>Износоустойчивая поверхность;</w:t>
      </w:r>
    </w:p>
    <w:p w:rsidR="00636E3D" w:rsidRPr="00190D06" w:rsidRDefault="00636E3D" w:rsidP="00BD7C05">
      <w:pPr>
        <w:pStyle w:val="ListParagraph"/>
        <w:numPr>
          <w:ilvl w:val="0"/>
          <w:numId w:val="76"/>
        </w:numPr>
        <w:rPr>
          <w:lang w:val="uk-UA"/>
        </w:rPr>
      </w:pPr>
      <w:r>
        <w:t>Предотвращать коррозию;</w:t>
      </w:r>
    </w:p>
    <w:p w:rsidR="00636E3D" w:rsidRDefault="00636E3D" w:rsidP="00BD7C05">
      <w:pPr>
        <w:pStyle w:val="ListParagraph"/>
        <w:numPr>
          <w:ilvl w:val="0"/>
          <w:numId w:val="76"/>
        </w:numPr>
      </w:pPr>
      <w:r>
        <w:t>Удалять остатки старого покрытия</w:t>
      </w:r>
      <w:r>
        <w:rPr>
          <w:lang w:val="en-US"/>
        </w:rPr>
        <w:t>.</w:t>
      </w:r>
    </w:p>
    <w:p w:rsidR="00636E3D" w:rsidRDefault="00636E3D" w:rsidP="005E7074">
      <w:pPr>
        <w:pStyle w:val="ListParagraph"/>
        <w:ind w:left="142"/>
        <w:rPr>
          <w:lang w:val="en-US"/>
        </w:rPr>
      </w:pPr>
    </w:p>
    <w:p w:rsidR="00636E3D" w:rsidRDefault="00636E3D" w:rsidP="005E7074">
      <w:pPr>
        <w:rPr>
          <w:b/>
          <w:i/>
          <w:lang w:val="en-US"/>
        </w:rPr>
      </w:pPr>
      <w:r>
        <w:rPr>
          <w:lang w:val="en-US"/>
        </w:rPr>
        <w:t xml:space="preserve">           </w:t>
      </w:r>
      <w:r>
        <w:rPr>
          <w:b/>
          <w:i/>
          <w:lang w:val="en-US"/>
        </w:rPr>
        <w:t>2. Find the correct answer:</w:t>
      </w:r>
    </w:p>
    <w:p w:rsidR="00636E3D" w:rsidRDefault="00636E3D" w:rsidP="005E7074">
      <w:pPr>
        <w:rPr>
          <w:b/>
          <w:i/>
          <w:lang w:val="en-US"/>
        </w:rPr>
      </w:pPr>
    </w:p>
    <w:p w:rsidR="00636E3D" w:rsidRPr="00900F12" w:rsidRDefault="00636E3D" w:rsidP="00BD7C05">
      <w:pPr>
        <w:numPr>
          <w:ilvl w:val="0"/>
          <w:numId w:val="75"/>
        </w:numPr>
        <w:rPr>
          <w:lang w:val="en-US"/>
        </w:rPr>
      </w:pPr>
      <w:r w:rsidRPr="00900F12">
        <w:rPr>
          <w:lang w:val="en-US"/>
        </w:rPr>
        <w:t>Where are panting stresses for a ship most severe?</w:t>
      </w:r>
    </w:p>
    <w:p w:rsidR="00636E3D" w:rsidRPr="00900F12" w:rsidRDefault="00636E3D" w:rsidP="00BD7C05">
      <w:pPr>
        <w:numPr>
          <w:ilvl w:val="1"/>
          <w:numId w:val="75"/>
        </w:numPr>
        <w:rPr>
          <w:lang w:val="en-US"/>
        </w:rPr>
      </w:pPr>
      <w:r w:rsidRPr="00900F12">
        <w:rPr>
          <w:lang w:val="en-US"/>
        </w:rPr>
        <w:t>Forward</w:t>
      </w:r>
    </w:p>
    <w:p w:rsidR="00636E3D" w:rsidRPr="00900F12" w:rsidRDefault="00636E3D" w:rsidP="00BD7C05">
      <w:pPr>
        <w:numPr>
          <w:ilvl w:val="1"/>
          <w:numId w:val="75"/>
        </w:numPr>
        <w:rPr>
          <w:lang w:val="en-US"/>
        </w:rPr>
      </w:pPr>
      <w:r w:rsidRPr="00900F12">
        <w:rPr>
          <w:lang w:val="en-US"/>
        </w:rPr>
        <w:t>Amidships</w:t>
      </w:r>
    </w:p>
    <w:p w:rsidR="00636E3D" w:rsidRPr="00900F12" w:rsidRDefault="00636E3D" w:rsidP="00BD7C05">
      <w:pPr>
        <w:numPr>
          <w:ilvl w:val="1"/>
          <w:numId w:val="75"/>
        </w:numPr>
        <w:rPr>
          <w:lang w:val="en-US"/>
        </w:rPr>
      </w:pPr>
      <w:r w:rsidRPr="00900F12">
        <w:rPr>
          <w:lang w:val="en-US"/>
        </w:rPr>
        <w:t>Aft</w:t>
      </w:r>
    </w:p>
    <w:p w:rsidR="00636E3D" w:rsidRPr="00900F12" w:rsidRDefault="00636E3D" w:rsidP="00BD7C05">
      <w:pPr>
        <w:numPr>
          <w:ilvl w:val="1"/>
          <w:numId w:val="75"/>
        </w:numPr>
        <w:rPr>
          <w:lang w:val="en-US"/>
        </w:rPr>
      </w:pPr>
      <w:r w:rsidRPr="00900F12">
        <w:rPr>
          <w:lang w:val="en-US"/>
        </w:rPr>
        <w:t>Between the bulkheads</w:t>
      </w:r>
    </w:p>
    <w:p w:rsidR="00636E3D" w:rsidRPr="00900F12" w:rsidRDefault="00636E3D" w:rsidP="005E7074">
      <w:pPr>
        <w:rPr>
          <w:b/>
          <w:lang w:val="en-US"/>
        </w:rPr>
      </w:pPr>
    </w:p>
    <w:p w:rsidR="00636E3D" w:rsidRPr="00900F12" w:rsidRDefault="00636E3D" w:rsidP="00BD7C05">
      <w:pPr>
        <w:numPr>
          <w:ilvl w:val="0"/>
          <w:numId w:val="75"/>
        </w:numPr>
        <w:rPr>
          <w:lang w:val="en-US"/>
        </w:rPr>
      </w:pPr>
      <w:r w:rsidRPr="00900F12">
        <w:rPr>
          <w:lang w:val="en-US"/>
        </w:rPr>
        <w:t>What is the weight a vessel can carry called?</w:t>
      </w:r>
    </w:p>
    <w:p w:rsidR="00636E3D" w:rsidRPr="00900F12" w:rsidRDefault="00636E3D" w:rsidP="00BD7C05">
      <w:pPr>
        <w:numPr>
          <w:ilvl w:val="1"/>
          <w:numId w:val="75"/>
        </w:numPr>
        <w:rPr>
          <w:lang w:val="en-US"/>
        </w:rPr>
      </w:pPr>
      <w:r w:rsidRPr="00900F12">
        <w:rPr>
          <w:lang w:val="en-US"/>
        </w:rPr>
        <w:t>Load Displacement</w:t>
      </w:r>
    </w:p>
    <w:p w:rsidR="00636E3D" w:rsidRPr="00900F12" w:rsidRDefault="00636E3D" w:rsidP="00BD7C05">
      <w:pPr>
        <w:numPr>
          <w:ilvl w:val="1"/>
          <w:numId w:val="75"/>
        </w:numPr>
        <w:rPr>
          <w:lang w:val="en-US"/>
        </w:rPr>
      </w:pPr>
      <w:r w:rsidRPr="00900F12">
        <w:rPr>
          <w:lang w:val="en-US"/>
        </w:rPr>
        <w:t>Gross Tonnage</w:t>
      </w:r>
    </w:p>
    <w:p w:rsidR="00636E3D" w:rsidRPr="00900F12" w:rsidRDefault="00636E3D" w:rsidP="00BD7C05">
      <w:pPr>
        <w:numPr>
          <w:ilvl w:val="1"/>
          <w:numId w:val="75"/>
        </w:numPr>
      </w:pPr>
      <w:r w:rsidRPr="00900F12">
        <w:rPr>
          <w:lang w:val="en-US"/>
        </w:rPr>
        <w:t>Registered Tonnage</w:t>
      </w:r>
    </w:p>
    <w:p w:rsidR="00636E3D" w:rsidRPr="00900F12" w:rsidRDefault="00636E3D" w:rsidP="00BD7C05">
      <w:pPr>
        <w:numPr>
          <w:ilvl w:val="1"/>
          <w:numId w:val="75"/>
        </w:numPr>
      </w:pPr>
      <w:r w:rsidRPr="00900F12">
        <w:t>Deadweight</w:t>
      </w:r>
    </w:p>
    <w:p w:rsidR="00636E3D" w:rsidRPr="00900F12" w:rsidRDefault="00636E3D" w:rsidP="005E7074"/>
    <w:p w:rsidR="00636E3D" w:rsidRPr="00900F12" w:rsidRDefault="00636E3D" w:rsidP="00BD7C05">
      <w:pPr>
        <w:numPr>
          <w:ilvl w:val="0"/>
          <w:numId w:val="75"/>
        </w:numPr>
        <w:rPr>
          <w:lang w:val="en-US"/>
        </w:rPr>
      </w:pPr>
      <w:r w:rsidRPr="00900F12">
        <w:rPr>
          <w:lang w:val="en-US"/>
        </w:rPr>
        <w:t>An excessive pressure drop across a lube oil strainer could indicate:</w:t>
      </w:r>
    </w:p>
    <w:p w:rsidR="00636E3D" w:rsidRPr="00900F12" w:rsidRDefault="00636E3D" w:rsidP="00BD7C05">
      <w:pPr>
        <w:numPr>
          <w:ilvl w:val="1"/>
          <w:numId w:val="75"/>
        </w:numPr>
        <w:rPr>
          <w:lang w:val="en-US"/>
        </w:rPr>
      </w:pPr>
      <w:r w:rsidRPr="00900F12">
        <w:rPr>
          <w:lang w:val="en-US"/>
        </w:rPr>
        <w:t>That the strainer needs cleaning.</w:t>
      </w:r>
    </w:p>
    <w:p w:rsidR="00636E3D" w:rsidRPr="00900F12" w:rsidRDefault="00636E3D" w:rsidP="00BD7C05">
      <w:pPr>
        <w:numPr>
          <w:ilvl w:val="1"/>
          <w:numId w:val="75"/>
        </w:numPr>
        <w:rPr>
          <w:lang w:val="en-US"/>
        </w:rPr>
      </w:pPr>
      <w:r w:rsidRPr="00900F12">
        <w:rPr>
          <w:lang w:val="en-US"/>
        </w:rPr>
        <w:t>That the relief valve is stuck open.</w:t>
      </w:r>
    </w:p>
    <w:p w:rsidR="00636E3D" w:rsidRPr="00900F12" w:rsidRDefault="00636E3D" w:rsidP="00BD7C05">
      <w:pPr>
        <w:numPr>
          <w:ilvl w:val="1"/>
          <w:numId w:val="75"/>
        </w:numPr>
        <w:rPr>
          <w:lang w:val="en-US"/>
        </w:rPr>
      </w:pPr>
      <w:r w:rsidRPr="00900F12">
        <w:rPr>
          <w:lang w:val="en-US"/>
        </w:rPr>
        <w:t>That the strainer is ok.</w:t>
      </w:r>
    </w:p>
    <w:p w:rsidR="00636E3D" w:rsidRPr="00900F12" w:rsidRDefault="00636E3D" w:rsidP="00BD7C05">
      <w:pPr>
        <w:numPr>
          <w:ilvl w:val="1"/>
          <w:numId w:val="75"/>
        </w:numPr>
        <w:rPr>
          <w:lang w:val="en-US"/>
        </w:rPr>
      </w:pPr>
      <w:r w:rsidRPr="00900F12">
        <w:rPr>
          <w:lang w:val="en-US"/>
        </w:rPr>
        <w:t>Any of the above.</w:t>
      </w:r>
    </w:p>
    <w:p w:rsidR="00636E3D" w:rsidRPr="00900F12" w:rsidRDefault="00636E3D" w:rsidP="005E7074">
      <w:pPr>
        <w:rPr>
          <w:lang w:val="en-US"/>
        </w:rPr>
      </w:pPr>
    </w:p>
    <w:p w:rsidR="00636E3D" w:rsidRPr="00900F12" w:rsidRDefault="00636E3D" w:rsidP="00BD7C05">
      <w:pPr>
        <w:numPr>
          <w:ilvl w:val="0"/>
          <w:numId w:val="75"/>
        </w:numPr>
        <w:rPr>
          <w:lang w:val="en-US"/>
        </w:rPr>
      </w:pPr>
      <w:r w:rsidRPr="00900F12">
        <w:rPr>
          <w:lang w:val="en-US"/>
        </w:rPr>
        <w:t>Water is best removed from lubricating oil by:</w:t>
      </w:r>
    </w:p>
    <w:p w:rsidR="00636E3D" w:rsidRPr="00900F12" w:rsidRDefault="00636E3D" w:rsidP="00BD7C05">
      <w:pPr>
        <w:numPr>
          <w:ilvl w:val="1"/>
          <w:numId w:val="75"/>
        </w:numPr>
        <w:rPr>
          <w:lang w:val="en-US"/>
        </w:rPr>
      </w:pPr>
      <w:r w:rsidRPr="00900F12">
        <w:rPr>
          <w:lang w:val="en-US"/>
        </w:rPr>
        <w:t>Silica gel cartridges.</w:t>
      </w:r>
    </w:p>
    <w:p w:rsidR="00636E3D" w:rsidRPr="00900F12" w:rsidRDefault="00636E3D" w:rsidP="00BD7C05">
      <w:pPr>
        <w:numPr>
          <w:ilvl w:val="1"/>
          <w:numId w:val="75"/>
        </w:numPr>
        <w:rPr>
          <w:lang w:val="en-US"/>
        </w:rPr>
      </w:pPr>
      <w:r w:rsidRPr="00900F12">
        <w:rPr>
          <w:lang w:val="en-US"/>
        </w:rPr>
        <w:t>Pressure filter.</w:t>
      </w:r>
    </w:p>
    <w:p w:rsidR="00636E3D" w:rsidRPr="00900F12" w:rsidRDefault="00636E3D" w:rsidP="00BD7C05">
      <w:pPr>
        <w:numPr>
          <w:ilvl w:val="1"/>
          <w:numId w:val="75"/>
        </w:numPr>
        <w:rPr>
          <w:lang w:val="en-US"/>
        </w:rPr>
      </w:pPr>
      <w:r w:rsidRPr="00900F12">
        <w:rPr>
          <w:lang w:val="en-US"/>
        </w:rPr>
        <w:t>Paper filter.</w:t>
      </w:r>
    </w:p>
    <w:p w:rsidR="00636E3D" w:rsidRPr="00900F12" w:rsidRDefault="00636E3D" w:rsidP="00BD7C05">
      <w:pPr>
        <w:numPr>
          <w:ilvl w:val="1"/>
          <w:numId w:val="75"/>
        </w:numPr>
        <w:rPr>
          <w:lang w:val="en-US"/>
        </w:rPr>
      </w:pPr>
      <w:r w:rsidRPr="00900F12">
        <w:rPr>
          <w:lang w:val="en-US"/>
        </w:rPr>
        <w:t>Centrifugal separator.</w:t>
      </w:r>
    </w:p>
    <w:p w:rsidR="00636E3D" w:rsidRPr="00900F12" w:rsidRDefault="00636E3D" w:rsidP="005E7074"/>
    <w:p w:rsidR="00636E3D" w:rsidRPr="00900F12" w:rsidRDefault="00636E3D" w:rsidP="00BD7C05">
      <w:pPr>
        <w:numPr>
          <w:ilvl w:val="0"/>
          <w:numId w:val="75"/>
        </w:numPr>
        <w:rPr>
          <w:lang w:val="en-US"/>
        </w:rPr>
      </w:pPr>
      <w:r w:rsidRPr="00900F12">
        <w:rPr>
          <w:lang w:val="en-US"/>
        </w:rPr>
        <w:t>If water contamination occurs in the crankcase oil of an auxiliary engine the oil viscosity will:</w:t>
      </w:r>
    </w:p>
    <w:p w:rsidR="00636E3D" w:rsidRPr="00900F12" w:rsidRDefault="00636E3D" w:rsidP="00BD7C05">
      <w:pPr>
        <w:numPr>
          <w:ilvl w:val="1"/>
          <w:numId w:val="75"/>
        </w:numPr>
        <w:rPr>
          <w:lang w:val="en-US"/>
        </w:rPr>
      </w:pPr>
      <w:r w:rsidRPr="00900F12">
        <w:rPr>
          <w:lang w:val="en-US"/>
        </w:rPr>
        <w:t>Increase.</w:t>
      </w:r>
    </w:p>
    <w:p w:rsidR="00636E3D" w:rsidRPr="00900F12" w:rsidRDefault="00636E3D" w:rsidP="00BD7C05">
      <w:pPr>
        <w:numPr>
          <w:ilvl w:val="1"/>
          <w:numId w:val="75"/>
        </w:numPr>
        <w:rPr>
          <w:lang w:val="en-US"/>
        </w:rPr>
      </w:pPr>
      <w:r w:rsidRPr="00900F12">
        <w:rPr>
          <w:lang w:val="en-US"/>
        </w:rPr>
        <w:t>Decrease.</w:t>
      </w:r>
    </w:p>
    <w:p w:rsidR="00636E3D" w:rsidRPr="00900F12" w:rsidRDefault="00636E3D" w:rsidP="00BD7C05">
      <w:pPr>
        <w:numPr>
          <w:ilvl w:val="1"/>
          <w:numId w:val="75"/>
        </w:numPr>
        <w:rPr>
          <w:lang w:val="en-US"/>
        </w:rPr>
      </w:pPr>
      <w:r w:rsidRPr="00900F12">
        <w:rPr>
          <w:lang w:val="en-US"/>
        </w:rPr>
        <w:t>Stay at the same.</w:t>
      </w:r>
    </w:p>
    <w:p w:rsidR="00636E3D" w:rsidRPr="00900F12" w:rsidRDefault="00636E3D" w:rsidP="00BD7C05">
      <w:pPr>
        <w:numPr>
          <w:ilvl w:val="1"/>
          <w:numId w:val="75"/>
        </w:numPr>
        <w:rPr>
          <w:lang w:val="en-US"/>
        </w:rPr>
      </w:pPr>
      <w:r w:rsidRPr="00900F12">
        <w:rPr>
          <w:lang w:val="en-US"/>
        </w:rPr>
        <w:t>Nothing happens.</w:t>
      </w:r>
    </w:p>
    <w:p w:rsidR="00636E3D" w:rsidRPr="00900F12" w:rsidRDefault="00636E3D" w:rsidP="005E7074">
      <w:pPr>
        <w:rPr>
          <w:lang w:val="en-US"/>
        </w:rPr>
      </w:pPr>
    </w:p>
    <w:p w:rsidR="00636E3D" w:rsidRPr="00900F12" w:rsidRDefault="00636E3D" w:rsidP="00BD7C05">
      <w:pPr>
        <w:numPr>
          <w:ilvl w:val="0"/>
          <w:numId w:val="75"/>
        </w:numPr>
        <w:rPr>
          <w:lang w:val="en-US"/>
        </w:rPr>
      </w:pPr>
      <w:r w:rsidRPr="00900F12">
        <w:rPr>
          <w:lang w:val="en-US"/>
        </w:rPr>
        <w:t>What type of lubricating oils are generally used in auxiliary engines?</w:t>
      </w:r>
    </w:p>
    <w:p w:rsidR="00636E3D" w:rsidRPr="00900F12" w:rsidRDefault="00636E3D" w:rsidP="00BD7C05">
      <w:pPr>
        <w:numPr>
          <w:ilvl w:val="1"/>
          <w:numId w:val="75"/>
        </w:numPr>
        <w:rPr>
          <w:lang w:val="en-US"/>
        </w:rPr>
      </w:pPr>
      <w:r w:rsidRPr="00900F12">
        <w:rPr>
          <w:lang w:val="en-US"/>
        </w:rPr>
        <w:t>Alkaline.</w:t>
      </w:r>
    </w:p>
    <w:p w:rsidR="00636E3D" w:rsidRPr="00900F12" w:rsidRDefault="00636E3D" w:rsidP="00BD7C05">
      <w:pPr>
        <w:numPr>
          <w:ilvl w:val="1"/>
          <w:numId w:val="75"/>
        </w:numPr>
        <w:rPr>
          <w:lang w:val="en-US"/>
        </w:rPr>
      </w:pPr>
      <w:r w:rsidRPr="00900F12">
        <w:rPr>
          <w:lang w:val="en-US"/>
        </w:rPr>
        <w:t>Synthetic</w:t>
      </w:r>
    </w:p>
    <w:p w:rsidR="00636E3D" w:rsidRPr="00900F12" w:rsidRDefault="00636E3D" w:rsidP="00BD7C05">
      <w:pPr>
        <w:numPr>
          <w:ilvl w:val="1"/>
          <w:numId w:val="75"/>
        </w:numPr>
        <w:rPr>
          <w:lang w:val="en-US"/>
        </w:rPr>
      </w:pPr>
      <w:r w:rsidRPr="00900F12">
        <w:rPr>
          <w:lang w:val="en-US"/>
        </w:rPr>
        <w:t>It is not important.</w:t>
      </w:r>
    </w:p>
    <w:p w:rsidR="00636E3D" w:rsidRPr="00900F12" w:rsidRDefault="00636E3D" w:rsidP="00BD7C05">
      <w:pPr>
        <w:numPr>
          <w:ilvl w:val="1"/>
          <w:numId w:val="75"/>
        </w:numPr>
        <w:rPr>
          <w:lang w:val="en-US"/>
        </w:rPr>
      </w:pPr>
      <w:r w:rsidRPr="00900F12">
        <w:rPr>
          <w:lang w:val="en-US"/>
        </w:rPr>
        <w:t>Detergent.</w:t>
      </w:r>
    </w:p>
    <w:p w:rsidR="00636E3D" w:rsidRPr="00900F12" w:rsidRDefault="00636E3D" w:rsidP="005E7074"/>
    <w:p w:rsidR="00636E3D" w:rsidRPr="00900F12" w:rsidRDefault="00636E3D" w:rsidP="00BD7C05">
      <w:pPr>
        <w:numPr>
          <w:ilvl w:val="0"/>
          <w:numId w:val="75"/>
        </w:numPr>
        <w:rPr>
          <w:lang w:val="en-US"/>
        </w:rPr>
      </w:pPr>
      <w:r w:rsidRPr="00900F12">
        <w:rPr>
          <w:lang w:val="en-US"/>
        </w:rPr>
        <w:t>According to Marpol, what is the meaning of the term "oil fuel"?</w:t>
      </w:r>
    </w:p>
    <w:p w:rsidR="00636E3D" w:rsidRPr="00900F12" w:rsidRDefault="00636E3D" w:rsidP="00BD7C05">
      <w:pPr>
        <w:numPr>
          <w:ilvl w:val="1"/>
          <w:numId w:val="75"/>
        </w:numPr>
        <w:rPr>
          <w:lang w:val="en-US"/>
        </w:rPr>
      </w:pPr>
      <w:r w:rsidRPr="00900F12">
        <w:rPr>
          <w:lang w:val="en-US"/>
        </w:rPr>
        <w:t>A cargo of heavy fuel oil , intermediate fuel or diesel oil</w:t>
      </w:r>
    </w:p>
    <w:p w:rsidR="00636E3D" w:rsidRPr="00900F12" w:rsidRDefault="00636E3D" w:rsidP="00BD7C05">
      <w:pPr>
        <w:numPr>
          <w:ilvl w:val="1"/>
          <w:numId w:val="75"/>
        </w:numPr>
        <w:rPr>
          <w:lang w:val="en-US"/>
        </w:rPr>
      </w:pPr>
      <w:r w:rsidRPr="00900F12">
        <w:rPr>
          <w:lang w:val="en-US"/>
        </w:rPr>
        <w:t>A cargo of refined oil for combustible purpose in thermal machinery or boilers</w:t>
      </w:r>
    </w:p>
    <w:p w:rsidR="00636E3D" w:rsidRPr="00900F12" w:rsidRDefault="00636E3D" w:rsidP="00BD7C05">
      <w:pPr>
        <w:numPr>
          <w:ilvl w:val="1"/>
          <w:numId w:val="75"/>
        </w:numPr>
        <w:rPr>
          <w:lang w:val="en-US"/>
        </w:rPr>
      </w:pPr>
      <w:r w:rsidRPr="00900F12">
        <w:rPr>
          <w:lang w:val="en-US"/>
        </w:rPr>
        <w:t>A cargo of refined oil with flashpoint above 60 degree C</w:t>
      </w:r>
    </w:p>
    <w:p w:rsidR="00636E3D" w:rsidRPr="00900F12" w:rsidRDefault="00636E3D" w:rsidP="00BD7C05">
      <w:pPr>
        <w:numPr>
          <w:ilvl w:val="1"/>
          <w:numId w:val="75"/>
        </w:numPr>
        <w:rPr>
          <w:lang w:val="en-US"/>
        </w:rPr>
      </w:pPr>
      <w:r w:rsidRPr="00900F12">
        <w:rPr>
          <w:lang w:val="en-US"/>
        </w:rPr>
        <w:t>Any oil used on board in connection with the propulsion and auxiliary machinery.</w:t>
      </w:r>
    </w:p>
    <w:p w:rsidR="00636E3D" w:rsidRPr="00900F12" w:rsidRDefault="00636E3D" w:rsidP="005E7074">
      <w:pPr>
        <w:rPr>
          <w:lang w:val="en-US"/>
        </w:rPr>
      </w:pPr>
    </w:p>
    <w:p w:rsidR="00636E3D" w:rsidRPr="00900F12" w:rsidRDefault="00636E3D" w:rsidP="00BD7C05">
      <w:pPr>
        <w:numPr>
          <w:ilvl w:val="0"/>
          <w:numId w:val="75"/>
        </w:numPr>
        <w:rPr>
          <w:lang w:val="en-US"/>
        </w:rPr>
      </w:pPr>
      <w:r w:rsidRPr="00900F12">
        <w:rPr>
          <w:lang w:val="en-US"/>
        </w:rPr>
        <w:t>Who can certify true copies of Oil Record Books?</w:t>
      </w:r>
    </w:p>
    <w:p w:rsidR="00636E3D" w:rsidRPr="00900F12" w:rsidRDefault="00636E3D" w:rsidP="00BD7C05">
      <w:pPr>
        <w:numPr>
          <w:ilvl w:val="1"/>
          <w:numId w:val="75"/>
        </w:numPr>
        <w:rPr>
          <w:lang w:val="en-US"/>
        </w:rPr>
      </w:pPr>
      <w:r w:rsidRPr="00900F12">
        <w:rPr>
          <w:lang w:val="en-US"/>
        </w:rPr>
        <w:t>Port Authorities</w:t>
      </w:r>
    </w:p>
    <w:p w:rsidR="00636E3D" w:rsidRPr="00900F12" w:rsidRDefault="00636E3D" w:rsidP="00BD7C05">
      <w:pPr>
        <w:numPr>
          <w:ilvl w:val="1"/>
          <w:numId w:val="75"/>
        </w:numPr>
        <w:rPr>
          <w:lang w:val="en-US"/>
        </w:rPr>
      </w:pPr>
      <w:r w:rsidRPr="00900F12">
        <w:rPr>
          <w:lang w:val="en-US"/>
        </w:rPr>
        <w:t>A Notary Public</w:t>
      </w:r>
    </w:p>
    <w:p w:rsidR="00636E3D" w:rsidRPr="00900F12" w:rsidRDefault="00636E3D" w:rsidP="00BD7C05">
      <w:pPr>
        <w:numPr>
          <w:ilvl w:val="1"/>
          <w:numId w:val="75"/>
        </w:numPr>
        <w:rPr>
          <w:lang w:val="en-US"/>
        </w:rPr>
      </w:pPr>
      <w:r w:rsidRPr="00900F12">
        <w:rPr>
          <w:lang w:val="en-US"/>
        </w:rPr>
        <w:t>The Officers of the Flag State</w:t>
      </w:r>
    </w:p>
    <w:p w:rsidR="00636E3D" w:rsidRPr="00900F12" w:rsidRDefault="00636E3D" w:rsidP="00BD7C05">
      <w:pPr>
        <w:numPr>
          <w:ilvl w:val="1"/>
          <w:numId w:val="75"/>
        </w:numPr>
      </w:pPr>
      <w:r w:rsidRPr="00900F12">
        <w:t>The Master</w:t>
      </w:r>
    </w:p>
    <w:p w:rsidR="00636E3D" w:rsidRPr="00900F12" w:rsidRDefault="00636E3D" w:rsidP="005E7074">
      <w:pPr>
        <w:rPr>
          <w:lang w:val="en-US"/>
        </w:rPr>
      </w:pPr>
    </w:p>
    <w:p w:rsidR="00636E3D" w:rsidRPr="00900F12" w:rsidRDefault="00636E3D" w:rsidP="00BD7C05">
      <w:pPr>
        <w:numPr>
          <w:ilvl w:val="0"/>
          <w:numId w:val="75"/>
        </w:numPr>
        <w:rPr>
          <w:lang w:val="en-US"/>
        </w:rPr>
      </w:pPr>
      <w:r w:rsidRPr="00900F12">
        <w:rPr>
          <w:lang w:val="en-US"/>
        </w:rPr>
        <w:t>During execution of a standard UMS-check, the Engineer on Duty is experiencing a "low water level" alarm in a cooling water expansion tank. What will be the appropriate  immediate action?</w:t>
      </w:r>
    </w:p>
    <w:p w:rsidR="00636E3D" w:rsidRPr="00900F12" w:rsidRDefault="00636E3D" w:rsidP="00BD7C05">
      <w:pPr>
        <w:numPr>
          <w:ilvl w:val="1"/>
          <w:numId w:val="75"/>
        </w:numPr>
        <w:rPr>
          <w:lang w:val="en-US"/>
        </w:rPr>
      </w:pPr>
      <w:r w:rsidRPr="00900F12">
        <w:rPr>
          <w:lang w:val="en-US"/>
        </w:rPr>
        <w:t>Correct water level is obtained by refilling the cooling system, and the entire system is checked for leakages</w:t>
      </w:r>
    </w:p>
    <w:p w:rsidR="00636E3D" w:rsidRPr="00900F12" w:rsidRDefault="00636E3D" w:rsidP="00BD7C05">
      <w:pPr>
        <w:numPr>
          <w:ilvl w:val="1"/>
          <w:numId w:val="75"/>
        </w:numPr>
        <w:rPr>
          <w:lang w:val="en-US"/>
        </w:rPr>
      </w:pPr>
      <w:r w:rsidRPr="00900F12">
        <w:rPr>
          <w:lang w:val="en-US"/>
        </w:rPr>
        <w:t>The set point for the water level in the expansion tank is temporarily readjusted for later action.</w:t>
      </w:r>
    </w:p>
    <w:p w:rsidR="00636E3D" w:rsidRPr="00900F12" w:rsidRDefault="00636E3D" w:rsidP="00BD7C05">
      <w:pPr>
        <w:numPr>
          <w:ilvl w:val="1"/>
          <w:numId w:val="75"/>
        </w:numPr>
        <w:rPr>
          <w:lang w:val="en-US"/>
        </w:rPr>
      </w:pPr>
      <w:r w:rsidRPr="00900F12">
        <w:rPr>
          <w:lang w:val="en-US"/>
        </w:rPr>
        <w:t>The alarm function is blocked for later action</w:t>
      </w:r>
    </w:p>
    <w:p w:rsidR="00636E3D" w:rsidRPr="00900F12" w:rsidRDefault="00636E3D" w:rsidP="00BD7C05">
      <w:pPr>
        <w:numPr>
          <w:ilvl w:val="1"/>
          <w:numId w:val="75"/>
        </w:numPr>
        <w:rPr>
          <w:lang w:val="en-US"/>
        </w:rPr>
      </w:pPr>
      <w:r w:rsidRPr="00900F12">
        <w:rPr>
          <w:lang w:val="en-US"/>
        </w:rPr>
        <w:t>The alarm function is blocked and the engine room is changed to manual mode.</w:t>
      </w:r>
    </w:p>
    <w:p w:rsidR="00636E3D" w:rsidRPr="00900F12" w:rsidRDefault="00636E3D" w:rsidP="005E7074">
      <w:pPr>
        <w:rPr>
          <w:lang w:val="en-US"/>
        </w:rPr>
      </w:pPr>
    </w:p>
    <w:p w:rsidR="00636E3D" w:rsidRPr="00900F12" w:rsidRDefault="00636E3D" w:rsidP="00BD7C05">
      <w:pPr>
        <w:numPr>
          <w:ilvl w:val="0"/>
          <w:numId w:val="75"/>
        </w:numPr>
        <w:rPr>
          <w:lang w:val="en-US"/>
        </w:rPr>
      </w:pPr>
      <w:r w:rsidRPr="00900F12">
        <w:rPr>
          <w:lang w:val="en-US"/>
        </w:rPr>
        <w:t>What are the compartments to be regularly checked with regard to water and oil leakages?</w:t>
      </w:r>
    </w:p>
    <w:p w:rsidR="00636E3D" w:rsidRPr="00900F12" w:rsidRDefault="00636E3D" w:rsidP="00BD7C05">
      <w:pPr>
        <w:numPr>
          <w:ilvl w:val="1"/>
          <w:numId w:val="75"/>
        </w:numPr>
        <w:rPr>
          <w:lang w:val="en-US"/>
        </w:rPr>
      </w:pPr>
      <w:r w:rsidRPr="00900F12">
        <w:rPr>
          <w:lang w:val="en-US"/>
        </w:rPr>
        <w:t>All those listed in the other alternatives</w:t>
      </w:r>
    </w:p>
    <w:p w:rsidR="00636E3D" w:rsidRPr="00900F12" w:rsidRDefault="00636E3D" w:rsidP="00BD7C05">
      <w:pPr>
        <w:numPr>
          <w:ilvl w:val="1"/>
          <w:numId w:val="75"/>
        </w:numPr>
        <w:rPr>
          <w:lang w:val="en-US"/>
        </w:rPr>
      </w:pPr>
      <w:r w:rsidRPr="00900F12">
        <w:rPr>
          <w:lang w:val="en-US"/>
        </w:rPr>
        <w:t>Bilge wells</w:t>
      </w:r>
    </w:p>
    <w:p w:rsidR="00636E3D" w:rsidRPr="00900F12" w:rsidRDefault="00636E3D" w:rsidP="00BD7C05">
      <w:pPr>
        <w:numPr>
          <w:ilvl w:val="1"/>
          <w:numId w:val="75"/>
        </w:numPr>
        <w:rPr>
          <w:lang w:val="en-US"/>
        </w:rPr>
      </w:pPr>
      <w:r w:rsidRPr="00900F12">
        <w:rPr>
          <w:lang w:val="en-US"/>
        </w:rPr>
        <w:t>Tank top in the engine room.</w:t>
      </w:r>
    </w:p>
    <w:p w:rsidR="00636E3D" w:rsidRDefault="00636E3D" w:rsidP="00BD7C05">
      <w:pPr>
        <w:numPr>
          <w:ilvl w:val="1"/>
          <w:numId w:val="75"/>
        </w:numPr>
        <w:rPr>
          <w:lang w:val="en-US"/>
        </w:rPr>
      </w:pPr>
      <w:r w:rsidRPr="00900F12">
        <w:rPr>
          <w:lang w:val="en-US"/>
        </w:rPr>
        <w:t>Bilge tank(s)</w:t>
      </w:r>
    </w:p>
    <w:p w:rsidR="00636E3D" w:rsidRPr="00900F12" w:rsidRDefault="00636E3D" w:rsidP="00BD7C05">
      <w:pPr>
        <w:numPr>
          <w:ilvl w:val="1"/>
          <w:numId w:val="75"/>
        </w:numPr>
        <w:rPr>
          <w:lang w:val="en-US"/>
        </w:rPr>
      </w:pPr>
    </w:p>
    <w:p w:rsidR="00636E3D" w:rsidRDefault="00636E3D" w:rsidP="005E7074">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the dialogue between the Bunker Supplier and the Chief Engineer on the topic (about 8-10 line</w:t>
      </w:r>
      <w:r w:rsidRPr="00140E0B">
        <w:rPr>
          <w:b/>
          <w:i/>
          <w:lang w:val="en-US" w:eastAsia="uk-UA"/>
        </w:rPr>
        <w:t>s)</w:t>
      </w:r>
      <w:r>
        <w:rPr>
          <w:b/>
          <w:i/>
          <w:lang w:val="en-US" w:eastAsia="uk-UA"/>
        </w:rPr>
        <w:t xml:space="preserve">.    </w:t>
      </w:r>
    </w:p>
    <w:p w:rsidR="00636E3D" w:rsidRPr="00687377" w:rsidRDefault="00636E3D" w:rsidP="005E7074">
      <w:pPr>
        <w:rPr>
          <w:b/>
          <w:bCs/>
          <w:sz w:val="28"/>
          <w:szCs w:val="28"/>
          <w:lang w:val="en-US"/>
        </w:rPr>
      </w:pPr>
      <w:r>
        <w:rPr>
          <w:b/>
          <w:bCs/>
          <w:sz w:val="28"/>
          <w:szCs w:val="28"/>
          <w:lang w:val="en-US"/>
        </w:rPr>
        <w:t>Bunkering</w:t>
      </w:r>
      <w:r w:rsidRPr="00687377">
        <w:rPr>
          <w:b/>
          <w:bCs/>
          <w:sz w:val="28"/>
          <w:szCs w:val="28"/>
          <w:lang w:val="en-US"/>
        </w:rPr>
        <w:t>.</w:t>
      </w:r>
    </w:p>
    <w:p w:rsidR="00636E3D" w:rsidRDefault="00636E3D" w:rsidP="005E7074">
      <w:pPr>
        <w:pStyle w:val="ListParagraph"/>
        <w:ind w:left="142"/>
        <w:rPr>
          <w:lang w:val="en-US"/>
        </w:rPr>
      </w:pPr>
    </w:p>
    <w:p w:rsidR="00636E3D" w:rsidRDefault="00636E3D" w:rsidP="005E7074">
      <w:pPr>
        <w:pStyle w:val="ListParagraph"/>
        <w:ind w:left="142"/>
        <w:rPr>
          <w:lang w:val="en-US"/>
        </w:rPr>
      </w:pPr>
    </w:p>
    <w:p w:rsidR="00636E3D" w:rsidRDefault="00636E3D" w:rsidP="005E7074">
      <w:pPr>
        <w:pStyle w:val="Caption"/>
        <w:rPr>
          <w:b w:val="0"/>
          <w:sz w:val="24"/>
          <w:szCs w:val="24"/>
          <w:lang w:val="ru-RU"/>
        </w:rPr>
      </w:pPr>
    </w:p>
    <w:p w:rsidR="00636E3D" w:rsidRDefault="00636E3D" w:rsidP="005E7074">
      <w:pPr>
        <w:pStyle w:val="Caption"/>
        <w:rPr>
          <w:b w:val="0"/>
          <w:sz w:val="24"/>
          <w:szCs w:val="24"/>
          <w:lang w:val="ru-RU"/>
        </w:rPr>
      </w:pPr>
    </w:p>
    <w:p w:rsidR="00636E3D" w:rsidRDefault="00636E3D" w:rsidP="005E7074">
      <w:pPr>
        <w:pStyle w:val="Caption"/>
        <w:rPr>
          <w:b w:val="0"/>
          <w:sz w:val="24"/>
          <w:szCs w:val="24"/>
          <w:lang w:val="ru-RU"/>
        </w:rPr>
      </w:pPr>
    </w:p>
    <w:p w:rsidR="00636E3D" w:rsidRDefault="00636E3D" w:rsidP="005E7074">
      <w:pPr>
        <w:pStyle w:val="Caption"/>
        <w:rPr>
          <w:b w:val="0"/>
          <w:sz w:val="24"/>
          <w:szCs w:val="24"/>
          <w:lang w:val="ru-RU"/>
        </w:rPr>
      </w:pPr>
    </w:p>
    <w:p w:rsidR="00636E3D" w:rsidRDefault="00636E3D" w:rsidP="005E7074">
      <w:pPr>
        <w:pStyle w:val="Caption"/>
        <w:rPr>
          <w:b w:val="0"/>
          <w:sz w:val="24"/>
          <w:szCs w:val="24"/>
          <w:lang w:val="ru-RU"/>
        </w:rPr>
      </w:pPr>
    </w:p>
    <w:p w:rsidR="00636E3D" w:rsidRDefault="00636E3D" w:rsidP="005E7074">
      <w:pPr>
        <w:pStyle w:val="Caption"/>
        <w:rPr>
          <w:b w:val="0"/>
          <w:sz w:val="24"/>
          <w:szCs w:val="24"/>
          <w:lang w:val="ru-RU"/>
        </w:rPr>
      </w:pPr>
    </w:p>
    <w:p w:rsidR="00636E3D" w:rsidRDefault="00636E3D" w:rsidP="005E7074">
      <w:pPr>
        <w:pStyle w:val="Caption"/>
        <w:rPr>
          <w:b w:val="0"/>
          <w:sz w:val="24"/>
          <w:szCs w:val="24"/>
          <w:lang w:val="ru-RU"/>
        </w:rPr>
      </w:pPr>
    </w:p>
    <w:p w:rsidR="00636E3D" w:rsidRDefault="00636E3D" w:rsidP="005E7074">
      <w:pPr>
        <w:pStyle w:val="Caption"/>
        <w:rPr>
          <w:b w:val="0"/>
          <w:sz w:val="24"/>
          <w:szCs w:val="24"/>
          <w:lang w:val="ru-RU"/>
        </w:rPr>
      </w:pPr>
    </w:p>
    <w:p w:rsidR="00636E3D" w:rsidRDefault="00636E3D" w:rsidP="005E7074">
      <w:pPr>
        <w:pStyle w:val="Caption"/>
        <w:rPr>
          <w:b w:val="0"/>
          <w:sz w:val="24"/>
          <w:szCs w:val="24"/>
          <w:lang w:val="ru-RU"/>
        </w:rPr>
      </w:pPr>
    </w:p>
    <w:p w:rsidR="00636E3D" w:rsidRDefault="00636E3D" w:rsidP="005E7074">
      <w:pPr>
        <w:pStyle w:val="Caption"/>
        <w:rPr>
          <w:b w:val="0"/>
          <w:sz w:val="24"/>
          <w:szCs w:val="24"/>
          <w:lang w:val="ru-RU"/>
        </w:rPr>
      </w:pPr>
    </w:p>
    <w:p w:rsidR="00636E3D" w:rsidRDefault="00636E3D" w:rsidP="005E7074">
      <w:pPr>
        <w:pStyle w:val="Caption"/>
        <w:rPr>
          <w:b w:val="0"/>
          <w:sz w:val="24"/>
          <w:szCs w:val="24"/>
          <w:lang w:val="ru-RU"/>
        </w:rPr>
      </w:pPr>
    </w:p>
    <w:p w:rsidR="00636E3D" w:rsidRDefault="00636E3D" w:rsidP="005E7074">
      <w:pPr>
        <w:pStyle w:val="Caption"/>
        <w:rPr>
          <w:b w:val="0"/>
          <w:sz w:val="24"/>
          <w:szCs w:val="24"/>
          <w:lang w:val="ru-RU"/>
        </w:rPr>
      </w:pPr>
    </w:p>
    <w:p w:rsidR="00636E3D" w:rsidRDefault="00636E3D" w:rsidP="005E7074">
      <w:pPr>
        <w:pStyle w:val="Caption"/>
        <w:rPr>
          <w:b w:val="0"/>
          <w:sz w:val="24"/>
          <w:szCs w:val="24"/>
          <w:lang w:val="ru-RU"/>
        </w:rPr>
      </w:pPr>
    </w:p>
    <w:p w:rsidR="00636E3D" w:rsidRDefault="00636E3D" w:rsidP="005E7074">
      <w:pPr>
        <w:pStyle w:val="Caption"/>
        <w:rPr>
          <w:b w:val="0"/>
          <w:sz w:val="24"/>
          <w:szCs w:val="24"/>
          <w:lang w:val="ru-RU"/>
        </w:rPr>
      </w:pPr>
    </w:p>
    <w:p w:rsidR="00636E3D" w:rsidRDefault="00636E3D" w:rsidP="005E7074">
      <w:pPr>
        <w:pStyle w:val="Caption"/>
        <w:rPr>
          <w:b w:val="0"/>
          <w:sz w:val="24"/>
          <w:szCs w:val="24"/>
          <w:lang w:val="ru-RU"/>
        </w:rPr>
      </w:pPr>
    </w:p>
    <w:p w:rsidR="00636E3D" w:rsidRPr="006A76F9" w:rsidRDefault="00636E3D" w:rsidP="005E7074">
      <w:pPr>
        <w:pStyle w:val="Caption"/>
        <w:rPr>
          <w:b w:val="0"/>
          <w:sz w:val="24"/>
          <w:szCs w:val="24"/>
        </w:rPr>
      </w:pPr>
      <w:r w:rsidRPr="006A76F9">
        <w:rPr>
          <w:b w:val="0"/>
          <w:sz w:val="24"/>
          <w:szCs w:val="24"/>
        </w:rPr>
        <w:t>МІНІСТЕРСТВО ОСВІТИ І НАУКИ УКРАЇНИ</w:t>
      </w:r>
    </w:p>
    <w:p w:rsidR="00636E3D" w:rsidRPr="006A76F9" w:rsidRDefault="00636E3D" w:rsidP="005E7074">
      <w:pPr>
        <w:jc w:val="center"/>
        <w:rPr>
          <w:caps/>
        </w:rPr>
      </w:pPr>
      <w:r w:rsidRPr="006A76F9">
        <w:rPr>
          <w:caps/>
        </w:rPr>
        <w:t>Державний університет інфраструктури та технологій</w:t>
      </w:r>
    </w:p>
    <w:p w:rsidR="00636E3D" w:rsidRDefault="00636E3D" w:rsidP="005E7074">
      <w:pPr>
        <w:jc w:val="center"/>
        <w:rPr>
          <w:u w:val="single"/>
        </w:rPr>
      </w:pPr>
      <w:r w:rsidRPr="006A76F9">
        <w:rPr>
          <w:u w:val="single"/>
        </w:rPr>
        <w:t>ДУНАЙСЬКИЙ ФАКУЛЬТЕТ МОРСЬКОГО ТА РІЧКОВОГО ТРАНСПОРТУ</w:t>
      </w:r>
    </w:p>
    <w:p w:rsidR="00636E3D" w:rsidRPr="006A76F9" w:rsidRDefault="00636E3D" w:rsidP="005E7074">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5E7074">
      <w:pPr>
        <w:jc w:val="center"/>
        <w:rPr>
          <w:b/>
        </w:rPr>
      </w:pPr>
      <w:r w:rsidRPr="006A76F9">
        <w:rPr>
          <w:b/>
        </w:rPr>
        <w:t>З дисципліни «Англійська мова за професійним спрямуванням»</w:t>
      </w:r>
    </w:p>
    <w:p w:rsidR="00636E3D" w:rsidRPr="002666EC" w:rsidRDefault="00636E3D" w:rsidP="005E7074">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5E7074">
      <w:pPr>
        <w:pStyle w:val="Style5"/>
        <w:widowControl/>
        <w:spacing w:line="240" w:lineRule="exact"/>
        <w:jc w:val="left"/>
      </w:pPr>
    </w:p>
    <w:p w:rsidR="00636E3D" w:rsidRDefault="00636E3D" w:rsidP="005E7074">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en-US" w:eastAsia="en-US"/>
        </w:rPr>
        <w:t>2</w:t>
      </w:r>
      <w:r>
        <w:rPr>
          <w:rStyle w:val="FontStyle27"/>
          <w:bCs/>
          <w:szCs w:val="22"/>
          <w:lang w:val="uk-UA" w:eastAsia="en-US"/>
        </w:rPr>
        <w:t>6</w:t>
      </w:r>
    </w:p>
    <w:p w:rsidR="00636E3D" w:rsidRDefault="00636E3D" w:rsidP="005E7074">
      <w:pPr>
        <w:pStyle w:val="Style5"/>
        <w:widowControl/>
        <w:spacing w:before="29" w:line="240" w:lineRule="auto"/>
        <w:jc w:val="left"/>
        <w:outlineLvl w:val="0"/>
        <w:rPr>
          <w:rStyle w:val="FontStyle27"/>
          <w:bCs/>
          <w:szCs w:val="22"/>
          <w:lang w:val="uk-UA" w:eastAsia="en-US"/>
        </w:rPr>
      </w:pPr>
    </w:p>
    <w:p w:rsidR="00636E3D" w:rsidRPr="004602BF" w:rsidRDefault="00636E3D" w:rsidP="00BD7C05">
      <w:pPr>
        <w:pStyle w:val="ListParagraph"/>
        <w:numPr>
          <w:ilvl w:val="0"/>
          <w:numId w:val="74"/>
        </w:numPr>
        <w:rPr>
          <w:b/>
          <w:i/>
          <w:lang w:val="uk-UA"/>
        </w:rPr>
      </w:pPr>
      <w:r>
        <w:rPr>
          <w:b/>
          <w:i/>
          <w:lang w:val="en-US"/>
        </w:rPr>
        <w:t>Give English equivalents to the following words and phrases (topic “Pollution”):</w:t>
      </w:r>
    </w:p>
    <w:p w:rsidR="00636E3D" w:rsidRDefault="00636E3D" w:rsidP="005E7074">
      <w:pPr>
        <w:pStyle w:val="ListParagraph"/>
        <w:rPr>
          <w:lang w:val="uk-UA"/>
        </w:rPr>
      </w:pPr>
    </w:p>
    <w:p w:rsidR="00636E3D" w:rsidRPr="004602BF" w:rsidRDefault="00636E3D" w:rsidP="00BD7C05">
      <w:pPr>
        <w:pStyle w:val="ListParagraph"/>
        <w:numPr>
          <w:ilvl w:val="0"/>
          <w:numId w:val="73"/>
        </w:numPr>
        <w:rPr>
          <w:lang w:val="uk-UA"/>
        </w:rPr>
      </w:pPr>
      <w:r>
        <w:t>международная конвенция по предотвращению загрязнения с судов;</w:t>
      </w:r>
    </w:p>
    <w:p w:rsidR="00636E3D" w:rsidRDefault="00636E3D" w:rsidP="00BD7C05">
      <w:pPr>
        <w:pStyle w:val="ListParagraph"/>
        <w:numPr>
          <w:ilvl w:val="0"/>
          <w:numId w:val="73"/>
        </w:numPr>
        <w:rPr>
          <w:lang w:val="uk-UA"/>
        </w:rPr>
      </w:pPr>
      <w:r>
        <w:rPr>
          <w:lang w:val="uk-UA"/>
        </w:rPr>
        <w:t>контролировать сброс нефти;</w:t>
      </w:r>
    </w:p>
    <w:p w:rsidR="00636E3D" w:rsidRDefault="00636E3D" w:rsidP="00BD7C05">
      <w:pPr>
        <w:pStyle w:val="ListParagraph"/>
        <w:numPr>
          <w:ilvl w:val="0"/>
          <w:numId w:val="73"/>
        </w:numPr>
        <w:rPr>
          <w:lang w:val="uk-UA"/>
        </w:rPr>
      </w:pPr>
      <w:r>
        <w:rPr>
          <w:lang w:val="uk-UA"/>
        </w:rPr>
        <w:t>обеспечивать необходимую остойчивость;</w:t>
      </w:r>
    </w:p>
    <w:p w:rsidR="00636E3D" w:rsidRDefault="00636E3D" w:rsidP="00BD7C05">
      <w:pPr>
        <w:pStyle w:val="ListParagraph"/>
        <w:numPr>
          <w:ilvl w:val="0"/>
          <w:numId w:val="73"/>
        </w:numPr>
        <w:rPr>
          <w:lang w:val="uk-UA"/>
        </w:rPr>
      </w:pPr>
      <w:r>
        <w:rPr>
          <w:lang w:val="uk-UA"/>
        </w:rPr>
        <w:t>устройство для приема нефтесодержащих вод;</w:t>
      </w:r>
    </w:p>
    <w:p w:rsidR="00636E3D" w:rsidRDefault="00636E3D" w:rsidP="00BD7C05">
      <w:pPr>
        <w:pStyle w:val="ListParagraph"/>
        <w:numPr>
          <w:ilvl w:val="0"/>
          <w:numId w:val="73"/>
        </w:numPr>
        <w:rPr>
          <w:lang w:val="uk-UA"/>
        </w:rPr>
      </w:pPr>
      <w:r>
        <w:rPr>
          <w:lang w:val="uk-UA"/>
        </w:rPr>
        <w:t>обязательный ежегодный осмотр.</w:t>
      </w:r>
    </w:p>
    <w:p w:rsidR="00636E3D" w:rsidRDefault="00636E3D" w:rsidP="005E7074">
      <w:pPr>
        <w:pStyle w:val="ListParagraph"/>
        <w:ind w:left="142"/>
        <w:rPr>
          <w:lang w:val="en-US"/>
        </w:rPr>
      </w:pPr>
    </w:p>
    <w:p w:rsidR="00636E3D" w:rsidRDefault="00636E3D" w:rsidP="005E7074">
      <w:pPr>
        <w:rPr>
          <w:b/>
          <w:i/>
          <w:lang w:val="en-US"/>
        </w:rPr>
      </w:pPr>
      <w:r>
        <w:rPr>
          <w:lang w:val="en-US"/>
        </w:rPr>
        <w:t xml:space="preserve">           </w:t>
      </w:r>
      <w:r>
        <w:rPr>
          <w:b/>
          <w:i/>
          <w:lang w:val="en-US"/>
        </w:rPr>
        <w:t>2. Find the correct answer:</w:t>
      </w:r>
    </w:p>
    <w:p w:rsidR="00636E3D" w:rsidRDefault="00636E3D" w:rsidP="005E7074">
      <w:pPr>
        <w:rPr>
          <w:b/>
          <w:i/>
          <w:lang w:val="en-US"/>
        </w:rPr>
      </w:pPr>
    </w:p>
    <w:p w:rsidR="00636E3D" w:rsidRPr="006D7767" w:rsidRDefault="00636E3D" w:rsidP="00BD7C05">
      <w:pPr>
        <w:numPr>
          <w:ilvl w:val="0"/>
          <w:numId w:val="72"/>
        </w:numPr>
        <w:rPr>
          <w:lang w:val="en-US"/>
        </w:rPr>
      </w:pPr>
      <w:r w:rsidRPr="006D7767">
        <w:rPr>
          <w:lang w:val="en-US"/>
        </w:rPr>
        <w:t>When a vessel is hogging the keel will be in........</w:t>
      </w:r>
    </w:p>
    <w:p w:rsidR="00636E3D" w:rsidRPr="006D7767" w:rsidRDefault="00636E3D" w:rsidP="00BD7C05">
      <w:pPr>
        <w:numPr>
          <w:ilvl w:val="1"/>
          <w:numId w:val="72"/>
        </w:numPr>
        <w:rPr>
          <w:lang w:val="en-US"/>
        </w:rPr>
      </w:pPr>
      <w:r w:rsidRPr="006D7767">
        <w:rPr>
          <w:lang w:val="en-US"/>
        </w:rPr>
        <w:t>sheer.</w:t>
      </w:r>
    </w:p>
    <w:p w:rsidR="00636E3D" w:rsidRPr="006D7767" w:rsidRDefault="00636E3D" w:rsidP="00BD7C05">
      <w:pPr>
        <w:numPr>
          <w:ilvl w:val="1"/>
          <w:numId w:val="72"/>
        </w:numPr>
        <w:rPr>
          <w:lang w:val="en-US"/>
        </w:rPr>
      </w:pPr>
      <w:r w:rsidRPr="006D7767">
        <w:rPr>
          <w:lang w:val="en-US"/>
        </w:rPr>
        <w:t>tension.</w:t>
      </w:r>
    </w:p>
    <w:p w:rsidR="00636E3D" w:rsidRPr="006D7767" w:rsidRDefault="00636E3D" w:rsidP="00BD7C05">
      <w:pPr>
        <w:numPr>
          <w:ilvl w:val="1"/>
          <w:numId w:val="72"/>
        </w:numPr>
        <w:rPr>
          <w:lang w:val="en-US"/>
        </w:rPr>
      </w:pPr>
      <w:r w:rsidRPr="006D7767">
        <w:rPr>
          <w:lang w:val="en-US"/>
        </w:rPr>
        <w:t>torsion.</w:t>
      </w:r>
    </w:p>
    <w:p w:rsidR="00636E3D" w:rsidRPr="006D7767" w:rsidRDefault="00636E3D" w:rsidP="00BD7C05">
      <w:pPr>
        <w:numPr>
          <w:ilvl w:val="1"/>
          <w:numId w:val="72"/>
        </w:numPr>
        <w:rPr>
          <w:lang w:val="en-US"/>
        </w:rPr>
      </w:pPr>
      <w:r w:rsidRPr="006D7767">
        <w:rPr>
          <w:lang w:val="en-US"/>
        </w:rPr>
        <w:t>compression.</w:t>
      </w:r>
    </w:p>
    <w:p w:rsidR="00636E3D" w:rsidRPr="006D7767" w:rsidRDefault="00636E3D" w:rsidP="005E7074">
      <w:pPr>
        <w:rPr>
          <w:b/>
          <w:lang w:val="en-US"/>
        </w:rPr>
      </w:pPr>
    </w:p>
    <w:p w:rsidR="00636E3D" w:rsidRPr="006D7767" w:rsidRDefault="00636E3D" w:rsidP="00BD7C05">
      <w:pPr>
        <w:numPr>
          <w:ilvl w:val="0"/>
          <w:numId w:val="72"/>
        </w:numPr>
        <w:rPr>
          <w:lang w:val="en-US"/>
        </w:rPr>
      </w:pPr>
      <w:r w:rsidRPr="006D7767">
        <w:rPr>
          <w:lang w:val="en-US"/>
        </w:rPr>
        <w:t>What is the vertical distance top to top between the load line marks S and F?</w:t>
      </w:r>
    </w:p>
    <w:p w:rsidR="00636E3D" w:rsidRPr="006D7767" w:rsidRDefault="00636E3D" w:rsidP="00BD7C05">
      <w:pPr>
        <w:numPr>
          <w:ilvl w:val="1"/>
          <w:numId w:val="72"/>
        </w:numPr>
        <w:rPr>
          <w:lang w:val="en-US"/>
        </w:rPr>
      </w:pPr>
      <w:r w:rsidRPr="006D7767">
        <w:rPr>
          <w:lang w:val="en-US"/>
        </w:rPr>
        <w:t>Summer Allowance</w:t>
      </w:r>
    </w:p>
    <w:p w:rsidR="00636E3D" w:rsidRPr="006D7767" w:rsidRDefault="00636E3D" w:rsidP="00BD7C05">
      <w:pPr>
        <w:numPr>
          <w:ilvl w:val="1"/>
          <w:numId w:val="72"/>
        </w:numPr>
        <w:rPr>
          <w:lang w:val="en-US"/>
        </w:rPr>
      </w:pPr>
      <w:r w:rsidRPr="006D7767">
        <w:rPr>
          <w:lang w:val="en-US"/>
        </w:rPr>
        <w:t>Tropical Allowance</w:t>
      </w:r>
    </w:p>
    <w:p w:rsidR="00636E3D" w:rsidRPr="006D7767" w:rsidRDefault="00636E3D" w:rsidP="00BD7C05">
      <w:pPr>
        <w:numPr>
          <w:ilvl w:val="1"/>
          <w:numId w:val="72"/>
        </w:numPr>
      </w:pPr>
      <w:r w:rsidRPr="006D7767">
        <w:rPr>
          <w:lang w:val="en-US"/>
        </w:rPr>
        <w:t>Dock Water Allowance</w:t>
      </w:r>
    </w:p>
    <w:p w:rsidR="00636E3D" w:rsidRPr="006D7767" w:rsidRDefault="00636E3D" w:rsidP="00BD7C05">
      <w:pPr>
        <w:numPr>
          <w:ilvl w:val="1"/>
          <w:numId w:val="72"/>
        </w:numPr>
      </w:pPr>
      <w:r w:rsidRPr="006D7767">
        <w:t>Fresh Water Allowance</w:t>
      </w:r>
    </w:p>
    <w:p w:rsidR="00636E3D" w:rsidRPr="006D7767" w:rsidRDefault="00636E3D" w:rsidP="005E7074"/>
    <w:p w:rsidR="00636E3D" w:rsidRPr="006D7767" w:rsidRDefault="00636E3D" w:rsidP="00BD7C05">
      <w:pPr>
        <w:numPr>
          <w:ilvl w:val="0"/>
          <w:numId w:val="72"/>
        </w:numPr>
        <w:rPr>
          <w:lang w:val="en-US"/>
        </w:rPr>
      </w:pPr>
      <w:r w:rsidRPr="006D7767">
        <w:rPr>
          <w:lang w:val="en-US"/>
        </w:rPr>
        <w:t>What action indicates that lube oil has been diluted by fuel oil?</w:t>
      </w:r>
    </w:p>
    <w:p w:rsidR="00636E3D" w:rsidRPr="006D7767" w:rsidRDefault="00636E3D" w:rsidP="00BD7C05">
      <w:pPr>
        <w:numPr>
          <w:ilvl w:val="1"/>
          <w:numId w:val="72"/>
        </w:numPr>
        <w:rPr>
          <w:lang w:val="en-US"/>
        </w:rPr>
      </w:pPr>
      <w:r w:rsidRPr="006D7767">
        <w:rPr>
          <w:lang w:val="en-US"/>
        </w:rPr>
        <w:t>A change in the viscosity of the mixture.</w:t>
      </w:r>
    </w:p>
    <w:p w:rsidR="00636E3D" w:rsidRPr="006D7767" w:rsidRDefault="00636E3D" w:rsidP="00BD7C05">
      <w:pPr>
        <w:numPr>
          <w:ilvl w:val="1"/>
          <w:numId w:val="72"/>
        </w:numPr>
        <w:rPr>
          <w:lang w:val="en-US"/>
        </w:rPr>
      </w:pPr>
      <w:r w:rsidRPr="006D7767">
        <w:rPr>
          <w:lang w:val="en-US"/>
        </w:rPr>
        <w:t>Lube oil discharging from the waste water outlet of the lube oil purifier.</w:t>
      </w:r>
    </w:p>
    <w:p w:rsidR="00636E3D" w:rsidRPr="006D7767" w:rsidRDefault="00636E3D" w:rsidP="00BD7C05">
      <w:pPr>
        <w:numPr>
          <w:ilvl w:val="1"/>
          <w:numId w:val="72"/>
        </w:numPr>
        <w:rPr>
          <w:lang w:val="en-US"/>
        </w:rPr>
      </w:pPr>
      <w:r w:rsidRPr="006D7767">
        <w:rPr>
          <w:lang w:val="en-US"/>
        </w:rPr>
        <w:t>Water discharging from the waste water outlet of the lube oil purifier.</w:t>
      </w:r>
    </w:p>
    <w:p w:rsidR="00636E3D" w:rsidRPr="006D7767" w:rsidRDefault="00636E3D" w:rsidP="00BD7C05">
      <w:pPr>
        <w:numPr>
          <w:ilvl w:val="1"/>
          <w:numId w:val="72"/>
        </w:numPr>
        <w:rPr>
          <w:lang w:val="en-US"/>
        </w:rPr>
      </w:pPr>
      <w:r w:rsidRPr="006D7767">
        <w:rPr>
          <w:lang w:val="en-US"/>
        </w:rPr>
        <w:t>A change in the lube oil pressure.</w:t>
      </w:r>
    </w:p>
    <w:p w:rsidR="00636E3D" w:rsidRPr="006D7767" w:rsidRDefault="00636E3D" w:rsidP="005E7074">
      <w:pPr>
        <w:rPr>
          <w:lang w:val="en-US"/>
        </w:rPr>
      </w:pPr>
    </w:p>
    <w:p w:rsidR="00636E3D" w:rsidRPr="006D7767" w:rsidRDefault="00636E3D" w:rsidP="00BD7C05">
      <w:pPr>
        <w:numPr>
          <w:ilvl w:val="0"/>
          <w:numId w:val="72"/>
        </w:numPr>
        <w:rPr>
          <w:lang w:val="en-US"/>
        </w:rPr>
      </w:pPr>
      <w:r w:rsidRPr="006D7767">
        <w:rPr>
          <w:lang w:val="en-US"/>
        </w:rPr>
        <w:t>TBN - total base number from a lube oil test, indicates the:</w:t>
      </w:r>
    </w:p>
    <w:p w:rsidR="00636E3D" w:rsidRPr="006D7767" w:rsidRDefault="00636E3D" w:rsidP="00BD7C05">
      <w:pPr>
        <w:numPr>
          <w:ilvl w:val="1"/>
          <w:numId w:val="72"/>
        </w:numPr>
        <w:rPr>
          <w:lang w:val="en-US"/>
        </w:rPr>
      </w:pPr>
      <w:r w:rsidRPr="006D7767">
        <w:rPr>
          <w:lang w:val="en-US"/>
        </w:rPr>
        <w:t>Amount of contaminants in the lubricating oil.</w:t>
      </w:r>
    </w:p>
    <w:p w:rsidR="00636E3D" w:rsidRPr="006D7767" w:rsidRDefault="00636E3D" w:rsidP="00BD7C05">
      <w:pPr>
        <w:numPr>
          <w:ilvl w:val="1"/>
          <w:numId w:val="72"/>
        </w:numPr>
        <w:rPr>
          <w:lang w:val="en-US"/>
        </w:rPr>
      </w:pPr>
      <w:r w:rsidRPr="006D7767">
        <w:rPr>
          <w:lang w:val="en-US"/>
        </w:rPr>
        <w:t>Amount of organic acids in the oil.</w:t>
      </w:r>
    </w:p>
    <w:p w:rsidR="00636E3D" w:rsidRPr="006D7767" w:rsidRDefault="00636E3D" w:rsidP="00BD7C05">
      <w:pPr>
        <w:numPr>
          <w:ilvl w:val="1"/>
          <w:numId w:val="72"/>
        </w:numPr>
        <w:rPr>
          <w:lang w:val="en-US"/>
        </w:rPr>
      </w:pPr>
      <w:r w:rsidRPr="006D7767">
        <w:rPr>
          <w:lang w:val="en-US"/>
        </w:rPr>
        <w:t>Alkalinity of the lubricating oil.</w:t>
      </w:r>
    </w:p>
    <w:p w:rsidR="00636E3D" w:rsidRPr="006D7767" w:rsidRDefault="00636E3D" w:rsidP="00BD7C05">
      <w:pPr>
        <w:numPr>
          <w:ilvl w:val="1"/>
          <w:numId w:val="72"/>
        </w:numPr>
        <w:rPr>
          <w:lang w:val="en-US"/>
        </w:rPr>
      </w:pPr>
      <w:r w:rsidRPr="006D7767">
        <w:rPr>
          <w:lang w:val="en-US"/>
        </w:rPr>
        <w:t>Flash point.</w:t>
      </w:r>
    </w:p>
    <w:p w:rsidR="00636E3D" w:rsidRPr="006D7767" w:rsidRDefault="00636E3D" w:rsidP="005E7074"/>
    <w:p w:rsidR="00636E3D" w:rsidRPr="006D7767" w:rsidRDefault="00636E3D" w:rsidP="00BD7C05">
      <w:pPr>
        <w:numPr>
          <w:ilvl w:val="0"/>
          <w:numId w:val="72"/>
        </w:numPr>
        <w:rPr>
          <w:lang w:val="en-US"/>
        </w:rPr>
      </w:pPr>
      <w:r w:rsidRPr="006D7767">
        <w:rPr>
          <w:lang w:val="en-US"/>
        </w:rPr>
        <w:t>In a Burmeister &amp; Wain main engine, at what point is cylinder oil injected?</w:t>
      </w:r>
    </w:p>
    <w:p w:rsidR="00636E3D" w:rsidRPr="006D7767" w:rsidRDefault="00636E3D" w:rsidP="00BD7C05">
      <w:pPr>
        <w:numPr>
          <w:ilvl w:val="1"/>
          <w:numId w:val="72"/>
        </w:numPr>
        <w:rPr>
          <w:lang w:val="en-US"/>
        </w:rPr>
      </w:pPr>
      <w:r w:rsidRPr="006D7767">
        <w:rPr>
          <w:lang w:val="en-US"/>
        </w:rPr>
        <w:t>As the piston passes "The Lubrication Points" in an upward direction.</w:t>
      </w:r>
    </w:p>
    <w:p w:rsidR="00636E3D" w:rsidRPr="006D7767" w:rsidRDefault="00636E3D" w:rsidP="00BD7C05">
      <w:pPr>
        <w:numPr>
          <w:ilvl w:val="1"/>
          <w:numId w:val="72"/>
        </w:numPr>
        <w:rPr>
          <w:lang w:val="en-US"/>
        </w:rPr>
      </w:pPr>
      <w:r w:rsidRPr="006D7767">
        <w:rPr>
          <w:lang w:val="en-US"/>
        </w:rPr>
        <w:t>Just before "Top Dead Centre".</w:t>
      </w:r>
    </w:p>
    <w:p w:rsidR="00636E3D" w:rsidRPr="006D7767" w:rsidRDefault="00636E3D" w:rsidP="00BD7C05">
      <w:pPr>
        <w:numPr>
          <w:ilvl w:val="1"/>
          <w:numId w:val="72"/>
        </w:numPr>
        <w:rPr>
          <w:lang w:val="en-US"/>
        </w:rPr>
      </w:pPr>
      <w:r w:rsidRPr="006D7767">
        <w:rPr>
          <w:lang w:val="en-US"/>
        </w:rPr>
        <w:t>As the piston passes "The Lubrication Points" in a downward direction.</w:t>
      </w:r>
    </w:p>
    <w:p w:rsidR="00636E3D" w:rsidRPr="006D7767" w:rsidRDefault="00636E3D" w:rsidP="00BD7C05">
      <w:pPr>
        <w:numPr>
          <w:ilvl w:val="1"/>
          <w:numId w:val="72"/>
        </w:numPr>
        <w:rPr>
          <w:lang w:val="en-US"/>
        </w:rPr>
      </w:pPr>
      <w:r w:rsidRPr="006D7767">
        <w:rPr>
          <w:lang w:val="en-US"/>
        </w:rPr>
        <w:t>Just before "Bottom Dead Centre".</w:t>
      </w:r>
    </w:p>
    <w:p w:rsidR="00636E3D" w:rsidRPr="006D7767" w:rsidRDefault="00636E3D" w:rsidP="005E7074">
      <w:pPr>
        <w:rPr>
          <w:lang w:val="en-US"/>
        </w:rPr>
      </w:pPr>
    </w:p>
    <w:p w:rsidR="00636E3D" w:rsidRPr="006D7767" w:rsidRDefault="00636E3D" w:rsidP="00BD7C05">
      <w:pPr>
        <w:numPr>
          <w:ilvl w:val="0"/>
          <w:numId w:val="72"/>
        </w:numPr>
        <w:rPr>
          <w:lang w:val="en-US"/>
        </w:rPr>
      </w:pPr>
      <w:r w:rsidRPr="006D7767">
        <w:rPr>
          <w:lang w:val="en-US"/>
        </w:rPr>
        <w:t>What could cause engine oil to get a "Milky" colour?</w:t>
      </w:r>
    </w:p>
    <w:p w:rsidR="00636E3D" w:rsidRPr="006D7767" w:rsidRDefault="00636E3D" w:rsidP="00BD7C05">
      <w:pPr>
        <w:numPr>
          <w:ilvl w:val="1"/>
          <w:numId w:val="72"/>
        </w:numPr>
        <w:rPr>
          <w:lang w:val="en-US"/>
        </w:rPr>
      </w:pPr>
      <w:r w:rsidRPr="006D7767">
        <w:rPr>
          <w:lang w:val="en-US"/>
        </w:rPr>
        <w:t>Water contamination.</w:t>
      </w:r>
    </w:p>
    <w:p w:rsidR="00636E3D" w:rsidRPr="006D7767" w:rsidRDefault="00636E3D" w:rsidP="00BD7C05">
      <w:pPr>
        <w:numPr>
          <w:ilvl w:val="1"/>
          <w:numId w:val="72"/>
        </w:numPr>
        <w:rPr>
          <w:lang w:val="en-US"/>
        </w:rPr>
      </w:pPr>
      <w:r w:rsidRPr="006D7767">
        <w:rPr>
          <w:lang w:val="en-US"/>
        </w:rPr>
        <w:t>Fuel contamination</w:t>
      </w:r>
    </w:p>
    <w:p w:rsidR="00636E3D" w:rsidRPr="006D7767" w:rsidRDefault="00636E3D" w:rsidP="00BD7C05">
      <w:pPr>
        <w:numPr>
          <w:ilvl w:val="1"/>
          <w:numId w:val="72"/>
        </w:numPr>
        <w:rPr>
          <w:lang w:val="en-US"/>
        </w:rPr>
      </w:pPr>
      <w:r w:rsidRPr="006D7767">
        <w:rPr>
          <w:lang w:val="en-US"/>
        </w:rPr>
        <w:t>Overheating.</w:t>
      </w:r>
    </w:p>
    <w:p w:rsidR="00636E3D" w:rsidRPr="006D7767" w:rsidRDefault="00636E3D" w:rsidP="00BD7C05">
      <w:pPr>
        <w:numPr>
          <w:ilvl w:val="1"/>
          <w:numId w:val="72"/>
        </w:numPr>
        <w:rPr>
          <w:lang w:val="en-US"/>
        </w:rPr>
      </w:pPr>
      <w:r w:rsidRPr="006D7767">
        <w:rPr>
          <w:lang w:val="en-US"/>
        </w:rPr>
        <w:t>The oil is too cold.</w:t>
      </w:r>
    </w:p>
    <w:p w:rsidR="00636E3D" w:rsidRPr="006D7767" w:rsidRDefault="00636E3D" w:rsidP="005E7074">
      <w:pPr>
        <w:rPr>
          <w:lang w:val="en-US"/>
        </w:rPr>
      </w:pPr>
    </w:p>
    <w:p w:rsidR="00636E3D" w:rsidRPr="006D7767" w:rsidRDefault="00636E3D" w:rsidP="00BD7C05">
      <w:pPr>
        <w:numPr>
          <w:ilvl w:val="0"/>
          <w:numId w:val="72"/>
        </w:numPr>
        <w:rPr>
          <w:lang w:val="en-US"/>
        </w:rPr>
      </w:pPr>
      <w:r w:rsidRPr="006D7767">
        <w:rPr>
          <w:lang w:val="en-US"/>
        </w:rPr>
        <w:t>Where is the Oil Record Book to be kept on board?</w:t>
      </w:r>
    </w:p>
    <w:p w:rsidR="00636E3D" w:rsidRPr="006D7767" w:rsidRDefault="00636E3D" w:rsidP="00BD7C05">
      <w:pPr>
        <w:numPr>
          <w:ilvl w:val="1"/>
          <w:numId w:val="72"/>
        </w:numPr>
        <w:rPr>
          <w:lang w:val="en-US"/>
        </w:rPr>
      </w:pPr>
      <w:r w:rsidRPr="006D7767">
        <w:rPr>
          <w:lang w:val="en-US"/>
        </w:rPr>
        <w:t>In the Master's cabin</w:t>
      </w:r>
    </w:p>
    <w:p w:rsidR="00636E3D" w:rsidRPr="006D7767" w:rsidRDefault="00636E3D" w:rsidP="00BD7C05">
      <w:pPr>
        <w:numPr>
          <w:ilvl w:val="1"/>
          <w:numId w:val="72"/>
        </w:numPr>
        <w:rPr>
          <w:lang w:val="en-US"/>
        </w:rPr>
      </w:pPr>
      <w:r w:rsidRPr="006D7767">
        <w:rPr>
          <w:lang w:val="en-US"/>
        </w:rPr>
        <w:t>On the bridge</w:t>
      </w:r>
    </w:p>
    <w:p w:rsidR="00636E3D" w:rsidRPr="006D7767" w:rsidRDefault="00636E3D" w:rsidP="00BD7C05">
      <w:pPr>
        <w:numPr>
          <w:ilvl w:val="1"/>
          <w:numId w:val="72"/>
        </w:numPr>
        <w:rPr>
          <w:lang w:val="en-US"/>
        </w:rPr>
      </w:pPr>
      <w:r w:rsidRPr="006D7767">
        <w:rPr>
          <w:lang w:val="en-US"/>
        </w:rPr>
        <w:t>In the ship's office</w:t>
      </w:r>
    </w:p>
    <w:p w:rsidR="00636E3D" w:rsidRPr="006D7767" w:rsidRDefault="00636E3D" w:rsidP="00BD7C05">
      <w:pPr>
        <w:numPr>
          <w:ilvl w:val="1"/>
          <w:numId w:val="72"/>
        </w:numPr>
        <w:rPr>
          <w:lang w:val="en-US"/>
        </w:rPr>
      </w:pPr>
      <w:r w:rsidRPr="006D7767">
        <w:rPr>
          <w:lang w:val="en-US"/>
        </w:rPr>
        <w:t>At a place where it is readily available</w:t>
      </w:r>
    </w:p>
    <w:p w:rsidR="00636E3D" w:rsidRPr="006D7767" w:rsidRDefault="00636E3D" w:rsidP="005E7074">
      <w:pPr>
        <w:rPr>
          <w:b/>
          <w:lang w:val="en-US"/>
        </w:rPr>
      </w:pPr>
    </w:p>
    <w:p w:rsidR="00636E3D" w:rsidRPr="006D7767" w:rsidRDefault="00636E3D" w:rsidP="00BD7C05">
      <w:pPr>
        <w:numPr>
          <w:ilvl w:val="0"/>
          <w:numId w:val="72"/>
        </w:numPr>
        <w:rPr>
          <w:lang w:val="en-US"/>
        </w:rPr>
      </w:pPr>
      <w:r w:rsidRPr="006D7767">
        <w:rPr>
          <w:lang w:val="en-US"/>
        </w:rPr>
        <w:t>Garbage disposal regulations outside special areas specify that dunnage, lining and packing materials that float......</w:t>
      </w:r>
    </w:p>
    <w:p w:rsidR="00636E3D" w:rsidRPr="006D7767" w:rsidRDefault="00636E3D" w:rsidP="00BD7C05">
      <w:pPr>
        <w:numPr>
          <w:ilvl w:val="1"/>
          <w:numId w:val="72"/>
        </w:numPr>
        <w:rPr>
          <w:lang w:val="en-US"/>
        </w:rPr>
      </w:pPr>
      <w:r w:rsidRPr="006D7767">
        <w:rPr>
          <w:lang w:val="en-US"/>
        </w:rPr>
        <w:t>may not be thrown overboard at any time.</w:t>
      </w:r>
    </w:p>
    <w:p w:rsidR="00636E3D" w:rsidRPr="006D7767" w:rsidRDefault="00636E3D" w:rsidP="00BD7C05">
      <w:pPr>
        <w:numPr>
          <w:ilvl w:val="1"/>
          <w:numId w:val="72"/>
        </w:numPr>
        <w:rPr>
          <w:lang w:val="en-US"/>
        </w:rPr>
      </w:pPr>
      <w:r w:rsidRPr="006D7767">
        <w:rPr>
          <w:lang w:val="en-US"/>
        </w:rPr>
        <w:t xml:space="preserve">may be thrown overboard outside </w:t>
      </w:r>
      <w:smartTag w:uri="urn:schemas-microsoft-com:office:smarttags" w:element="metricconverter">
        <w:smartTagPr>
          <w:attr w:name="ProductID" w:val="4 miles"/>
        </w:smartTagPr>
        <w:r w:rsidRPr="006D7767">
          <w:rPr>
            <w:lang w:val="en-US"/>
          </w:rPr>
          <w:t>12 miles</w:t>
        </w:r>
      </w:smartTag>
      <w:r w:rsidRPr="006D7767">
        <w:rPr>
          <w:lang w:val="en-US"/>
        </w:rPr>
        <w:t xml:space="preserve"> offshore.</w:t>
      </w:r>
    </w:p>
    <w:p w:rsidR="00636E3D" w:rsidRPr="006D7767" w:rsidRDefault="00636E3D" w:rsidP="00BD7C05">
      <w:pPr>
        <w:numPr>
          <w:ilvl w:val="1"/>
          <w:numId w:val="72"/>
        </w:numPr>
        <w:rPr>
          <w:lang w:val="en-US"/>
        </w:rPr>
      </w:pPr>
      <w:r w:rsidRPr="006D7767">
        <w:rPr>
          <w:lang w:val="en-US"/>
        </w:rPr>
        <w:t xml:space="preserve">may be thrown overboard outside </w:t>
      </w:r>
      <w:smartTag w:uri="urn:schemas-microsoft-com:office:smarttags" w:element="metricconverter">
        <w:smartTagPr>
          <w:attr w:name="ProductID" w:val="4 miles"/>
        </w:smartTagPr>
        <w:r w:rsidRPr="006D7767">
          <w:rPr>
            <w:lang w:val="en-US"/>
          </w:rPr>
          <w:t>25 miles</w:t>
        </w:r>
      </w:smartTag>
      <w:r w:rsidRPr="006D7767">
        <w:rPr>
          <w:lang w:val="en-US"/>
        </w:rPr>
        <w:t xml:space="preserve"> offshore.</w:t>
      </w:r>
    </w:p>
    <w:p w:rsidR="00636E3D" w:rsidRPr="006D7767" w:rsidRDefault="00636E3D" w:rsidP="00BD7C05">
      <w:pPr>
        <w:numPr>
          <w:ilvl w:val="1"/>
          <w:numId w:val="72"/>
        </w:numPr>
        <w:rPr>
          <w:lang w:val="en-US"/>
        </w:rPr>
      </w:pPr>
      <w:r w:rsidRPr="006D7767">
        <w:rPr>
          <w:lang w:val="en-US"/>
        </w:rPr>
        <w:t xml:space="preserve">may be thrown overboard outside </w:t>
      </w:r>
      <w:smartTag w:uri="urn:schemas-microsoft-com:office:smarttags" w:element="metricconverter">
        <w:smartTagPr>
          <w:attr w:name="ProductID" w:val="4 miles"/>
        </w:smartTagPr>
        <w:r>
          <w:rPr>
            <w:lang w:val="en-US"/>
          </w:rPr>
          <w:t>4</w:t>
        </w:r>
        <w:r w:rsidRPr="006D7767">
          <w:rPr>
            <w:lang w:val="en-US"/>
          </w:rPr>
          <w:t xml:space="preserve"> miles</w:t>
        </w:r>
      </w:smartTag>
      <w:r w:rsidRPr="006D7767">
        <w:rPr>
          <w:lang w:val="en-US"/>
        </w:rPr>
        <w:t xml:space="preserve"> offshore.</w:t>
      </w:r>
    </w:p>
    <w:p w:rsidR="00636E3D" w:rsidRPr="006D7767" w:rsidRDefault="00636E3D" w:rsidP="005E7074">
      <w:pPr>
        <w:rPr>
          <w:lang w:val="en-US"/>
        </w:rPr>
      </w:pPr>
    </w:p>
    <w:p w:rsidR="00636E3D" w:rsidRPr="006D7767" w:rsidRDefault="00636E3D" w:rsidP="00BD7C05">
      <w:pPr>
        <w:numPr>
          <w:ilvl w:val="0"/>
          <w:numId w:val="72"/>
        </w:numPr>
        <w:rPr>
          <w:lang w:val="en-US"/>
        </w:rPr>
      </w:pPr>
      <w:r w:rsidRPr="006D7767">
        <w:rPr>
          <w:lang w:val="en-US"/>
        </w:rPr>
        <w:t>One of the Main Engine cooling pumps is down for maintenance. The rest of the cooling pumps are operating on full capacity with minimum margins on the maximum temperature limit. What will be the correct precaution or action to take at the end of the day?</w:t>
      </w:r>
    </w:p>
    <w:p w:rsidR="00636E3D" w:rsidRPr="006D7767" w:rsidRDefault="00636E3D" w:rsidP="00BD7C05">
      <w:pPr>
        <w:numPr>
          <w:ilvl w:val="1"/>
          <w:numId w:val="72"/>
        </w:numPr>
        <w:rPr>
          <w:lang w:val="en-US"/>
        </w:rPr>
      </w:pPr>
      <w:r w:rsidRPr="006D7767">
        <w:rPr>
          <w:lang w:val="en-US"/>
        </w:rPr>
        <w:t>Operate the engine room on manual mode until the cooling pump is in operation, switched in stand-by mode.</w:t>
      </w:r>
    </w:p>
    <w:p w:rsidR="00636E3D" w:rsidRPr="006D7767" w:rsidRDefault="00636E3D" w:rsidP="00BD7C05">
      <w:pPr>
        <w:numPr>
          <w:ilvl w:val="1"/>
          <w:numId w:val="72"/>
        </w:numPr>
        <w:rPr>
          <w:lang w:val="en-US"/>
        </w:rPr>
      </w:pPr>
      <w:r w:rsidRPr="006D7767">
        <w:rPr>
          <w:lang w:val="en-US"/>
        </w:rPr>
        <w:t>Trust that the alarm function and automatic temperature regulation will assure safe operation for UMS-mode during the night, switching to UMS-mode as normal</w:t>
      </w:r>
    </w:p>
    <w:p w:rsidR="00636E3D" w:rsidRPr="006D7767" w:rsidRDefault="00636E3D" w:rsidP="00BD7C05">
      <w:pPr>
        <w:numPr>
          <w:ilvl w:val="1"/>
          <w:numId w:val="72"/>
        </w:numPr>
        <w:rPr>
          <w:lang w:val="en-US"/>
        </w:rPr>
      </w:pPr>
      <w:r w:rsidRPr="006D7767">
        <w:rPr>
          <w:lang w:val="en-US"/>
        </w:rPr>
        <w:t>Arrange frequent checks of the condition during the night, operating on UMS-mode</w:t>
      </w:r>
    </w:p>
    <w:p w:rsidR="00636E3D" w:rsidRPr="006D7767" w:rsidRDefault="00636E3D" w:rsidP="00BD7C05">
      <w:pPr>
        <w:numPr>
          <w:ilvl w:val="1"/>
          <w:numId w:val="72"/>
        </w:numPr>
        <w:rPr>
          <w:lang w:val="en-US"/>
        </w:rPr>
      </w:pPr>
      <w:r w:rsidRPr="006D7767">
        <w:rPr>
          <w:lang w:val="en-US"/>
        </w:rPr>
        <w:t>Arrange with a rating "on watch" in the engine room.</w:t>
      </w:r>
    </w:p>
    <w:p w:rsidR="00636E3D" w:rsidRPr="006D7767" w:rsidRDefault="00636E3D" w:rsidP="005E7074">
      <w:pPr>
        <w:rPr>
          <w:lang w:val="en-US"/>
        </w:rPr>
      </w:pPr>
    </w:p>
    <w:p w:rsidR="00636E3D" w:rsidRPr="006D7767" w:rsidRDefault="00636E3D" w:rsidP="00BD7C05">
      <w:pPr>
        <w:numPr>
          <w:ilvl w:val="0"/>
          <w:numId w:val="72"/>
        </w:numPr>
        <w:rPr>
          <w:lang w:val="en-US"/>
        </w:rPr>
      </w:pPr>
      <w:r w:rsidRPr="006D7767">
        <w:rPr>
          <w:lang w:val="en-US"/>
        </w:rPr>
        <w:t>During a routine sea passage the cooling water high temperature alarm system for one of the auxiliary engines is out of function and blocked. What will be the appropriate immediate action?</w:t>
      </w:r>
    </w:p>
    <w:p w:rsidR="00636E3D" w:rsidRPr="006D7767" w:rsidRDefault="00636E3D" w:rsidP="00BD7C05">
      <w:pPr>
        <w:numPr>
          <w:ilvl w:val="1"/>
          <w:numId w:val="72"/>
        </w:numPr>
        <w:rPr>
          <w:lang w:val="en-US"/>
        </w:rPr>
      </w:pPr>
      <w:r w:rsidRPr="006D7767">
        <w:rPr>
          <w:lang w:val="en-US"/>
        </w:rPr>
        <w:t>All the actions listed in the other alternatives</w:t>
      </w:r>
    </w:p>
    <w:p w:rsidR="00636E3D" w:rsidRPr="006D7767" w:rsidRDefault="00636E3D" w:rsidP="00BD7C05">
      <w:pPr>
        <w:numPr>
          <w:ilvl w:val="1"/>
          <w:numId w:val="72"/>
        </w:numPr>
        <w:rPr>
          <w:lang w:val="en-US"/>
        </w:rPr>
      </w:pPr>
      <w:r w:rsidRPr="006D7767">
        <w:rPr>
          <w:lang w:val="en-US"/>
        </w:rPr>
        <w:t>Have the failure immediately repaired</w:t>
      </w:r>
    </w:p>
    <w:p w:rsidR="00636E3D" w:rsidRPr="006D7767" w:rsidRDefault="00636E3D" w:rsidP="00BD7C05">
      <w:pPr>
        <w:numPr>
          <w:ilvl w:val="1"/>
          <w:numId w:val="72"/>
        </w:numPr>
        <w:rPr>
          <w:lang w:val="en-US"/>
        </w:rPr>
      </w:pPr>
      <w:r w:rsidRPr="006D7767">
        <w:rPr>
          <w:lang w:val="en-US"/>
        </w:rPr>
        <w:t>Switch to another generator set (that is available)</w:t>
      </w:r>
    </w:p>
    <w:p w:rsidR="00636E3D" w:rsidRPr="006D7767" w:rsidRDefault="00636E3D" w:rsidP="00BD7C05">
      <w:pPr>
        <w:numPr>
          <w:ilvl w:val="1"/>
          <w:numId w:val="72"/>
        </w:numPr>
        <w:rPr>
          <w:lang w:val="en-US"/>
        </w:rPr>
      </w:pPr>
      <w:r w:rsidRPr="006D7767">
        <w:rPr>
          <w:lang w:val="en-US"/>
        </w:rPr>
        <w:t>If the failure is in conflict with pre-requisitional electric power supply, ensure manual operation mode until the failure is corrected</w:t>
      </w:r>
    </w:p>
    <w:p w:rsidR="00636E3D" w:rsidRPr="006D7767" w:rsidRDefault="00636E3D" w:rsidP="005E7074">
      <w:pPr>
        <w:rPr>
          <w:lang w:val="en-US"/>
        </w:rPr>
      </w:pPr>
    </w:p>
    <w:p w:rsidR="00636E3D" w:rsidRDefault="00636E3D" w:rsidP="005E7074">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5E7074">
      <w:pPr>
        <w:autoSpaceDE w:val="0"/>
        <w:autoSpaceDN w:val="0"/>
        <w:adjustRightInd w:val="0"/>
        <w:rPr>
          <w:b/>
          <w:i/>
          <w:lang w:val="en-US" w:eastAsia="uk-UA"/>
        </w:rPr>
      </w:pPr>
      <w:r>
        <w:rPr>
          <w:b/>
          <w:i/>
          <w:lang w:val="en-US" w:eastAsia="uk-UA"/>
        </w:rPr>
        <w:t xml:space="preserve">    Be ready to speak on it.</w:t>
      </w:r>
    </w:p>
    <w:p w:rsidR="00636E3D" w:rsidRDefault="00636E3D" w:rsidP="005E7074">
      <w:pPr>
        <w:autoSpaceDE w:val="0"/>
        <w:autoSpaceDN w:val="0"/>
        <w:adjustRightInd w:val="0"/>
        <w:rPr>
          <w:b/>
          <w:i/>
          <w:lang w:val="en-US" w:eastAsia="uk-UA"/>
        </w:rPr>
      </w:pPr>
    </w:p>
    <w:p w:rsidR="00636E3D" w:rsidRDefault="00636E3D" w:rsidP="005E7074">
      <w:pPr>
        <w:rPr>
          <w:b/>
          <w:bCs/>
          <w:sz w:val="28"/>
          <w:szCs w:val="28"/>
          <w:lang w:val="en-US"/>
        </w:rPr>
      </w:pPr>
      <w:r w:rsidRPr="00C479D5">
        <w:rPr>
          <w:b/>
          <w:bCs/>
          <w:sz w:val="28"/>
          <w:szCs w:val="28"/>
          <w:lang w:val="en-US"/>
        </w:rPr>
        <w:t>In-situ repairs.</w:t>
      </w:r>
    </w:p>
    <w:p w:rsidR="00636E3D" w:rsidRPr="00C479D5" w:rsidRDefault="00636E3D" w:rsidP="005E7074">
      <w:pPr>
        <w:rPr>
          <w:b/>
          <w:bCs/>
          <w:sz w:val="28"/>
          <w:szCs w:val="28"/>
          <w:lang w:val="en-US"/>
        </w:rPr>
      </w:pPr>
    </w:p>
    <w:p w:rsidR="00636E3D" w:rsidRDefault="00636E3D" w:rsidP="005E7074">
      <w:pPr>
        <w:pStyle w:val="ListParagraph"/>
        <w:ind w:left="142"/>
        <w:rPr>
          <w:lang w:val="en-US"/>
        </w:rPr>
      </w:pPr>
    </w:p>
    <w:p w:rsidR="00636E3D" w:rsidRDefault="00636E3D" w:rsidP="005E7074">
      <w:pPr>
        <w:pStyle w:val="ListParagraph"/>
        <w:ind w:left="142"/>
        <w:rPr>
          <w:lang w:val="en-US"/>
        </w:rPr>
      </w:pPr>
    </w:p>
    <w:p w:rsidR="00636E3D" w:rsidRDefault="00636E3D" w:rsidP="005E7074">
      <w:pPr>
        <w:pStyle w:val="ListParagraph"/>
        <w:ind w:left="142"/>
        <w:rPr>
          <w:lang w:val="en-US"/>
        </w:rPr>
      </w:pPr>
    </w:p>
    <w:p w:rsidR="00636E3D" w:rsidRDefault="00636E3D" w:rsidP="005E7074">
      <w:pPr>
        <w:pStyle w:val="ListParagraph"/>
        <w:ind w:left="142"/>
        <w:rPr>
          <w:lang w:val="en-US"/>
        </w:rPr>
      </w:pPr>
    </w:p>
    <w:p w:rsidR="00636E3D" w:rsidRDefault="00636E3D" w:rsidP="005E7074">
      <w:pPr>
        <w:pStyle w:val="ListParagraph"/>
        <w:ind w:left="142"/>
        <w:rPr>
          <w:lang w:val="en-US"/>
        </w:rPr>
      </w:pPr>
    </w:p>
    <w:p w:rsidR="00636E3D" w:rsidRDefault="00636E3D" w:rsidP="005E7074">
      <w:pPr>
        <w:pStyle w:val="ListParagraph"/>
        <w:ind w:left="142"/>
        <w:rPr>
          <w:lang w:val="en-US"/>
        </w:rPr>
      </w:pPr>
    </w:p>
    <w:p w:rsidR="00636E3D" w:rsidRDefault="00636E3D" w:rsidP="005E7074">
      <w:pPr>
        <w:pStyle w:val="ListParagraph"/>
        <w:ind w:left="142"/>
        <w:rPr>
          <w:lang w:val="en-US"/>
        </w:rPr>
      </w:pPr>
    </w:p>
    <w:p w:rsidR="00636E3D" w:rsidRDefault="00636E3D" w:rsidP="005E7074">
      <w:pPr>
        <w:pStyle w:val="ListParagraph"/>
        <w:ind w:left="142"/>
        <w:rPr>
          <w:lang w:val="en-US"/>
        </w:rPr>
      </w:pPr>
    </w:p>
    <w:p w:rsidR="00636E3D" w:rsidRDefault="00636E3D" w:rsidP="005E7074">
      <w:pPr>
        <w:pStyle w:val="ListParagraph"/>
        <w:ind w:left="142"/>
        <w:rPr>
          <w:lang w:val="en-US"/>
        </w:rPr>
      </w:pPr>
    </w:p>
    <w:p w:rsidR="00636E3D" w:rsidRDefault="00636E3D" w:rsidP="005E7074">
      <w:pPr>
        <w:pStyle w:val="ListParagraph"/>
        <w:ind w:left="142"/>
        <w:rPr>
          <w:lang w:val="en-US"/>
        </w:rPr>
      </w:pPr>
    </w:p>
    <w:p w:rsidR="00636E3D" w:rsidRPr="006A76F9" w:rsidRDefault="00636E3D" w:rsidP="005E7074">
      <w:pPr>
        <w:pStyle w:val="Caption"/>
        <w:rPr>
          <w:b w:val="0"/>
          <w:sz w:val="24"/>
          <w:szCs w:val="24"/>
        </w:rPr>
      </w:pPr>
      <w:r w:rsidRPr="006A76F9">
        <w:rPr>
          <w:b w:val="0"/>
          <w:sz w:val="24"/>
          <w:szCs w:val="24"/>
        </w:rPr>
        <w:t>МІНІСТЕРСТВО ОСВІТИ І НАУКИ УКРАЇНИ</w:t>
      </w:r>
    </w:p>
    <w:p w:rsidR="00636E3D" w:rsidRPr="006A76F9" w:rsidRDefault="00636E3D" w:rsidP="005E7074">
      <w:pPr>
        <w:jc w:val="center"/>
        <w:rPr>
          <w:caps/>
        </w:rPr>
      </w:pPr>
      <w:r w:rsidRPr="006A76F9">
        <w:rPr>
          <w:caps/>
        </w:rPr>
        <w:t>Державний університет інфраструктури та технологій</w:t>
      </w:r>
    </w:p>
    <w:p w:rsidR="00636E3D" w:rsidRDefault="00636E3D" w:rsidP="005E7074">
      <w:pPr>
        <w:jc w:val="center"/>
        <w:rPr>
          <w:u w:val="single"/>
        </w:rPr>
      </w:pPr>
      <w:r w:rsidRPr="006A76F9">
        <w:rPr>
          <w:u w:val="single"/>
        </w:rPr>
        <w:t>ДУНАЙСЬКИЙ ФАКУЛЬТЕТ МОРСЬКОГО ТА РІЧКОВОГО ТРАНСПОРТУ</w:t>
      </w:r>
    </w:p>
    <w:p w:rsidR="00636E3D" w:rsidRPr="006A76F9" w:rsidRDefault="00636E3D" w:rsidP="005E7074">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5E7074">
      <w:pPr>
        <w:jc w:val="center"/>
        <w:rPr>
          <w:b/>
        </w:rPr>
      </w:pPr>
      <w:r w:rsidRPr="006A76F9">
        <w:rPr>
          <w:b/>
        </w:rPr>
        <w:t>З дисципліни «Англійська мова за професійним спрямуванням»</w:t>
      </w:r>
    </w:p>
    <w:p w:rsidR="00636E3D" w:rsidRPr="002666EC" w:rsidRDefault="00636E3D" w:rsidP="005E7074">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5E7074">
      <w:pPr>
        <w:pStyle w:val="Style5"/>
        <w:widowControl/>
        <w:spacing w:line="240" w:lineRule="exact"/>
        <w:jc w:val="left"/>
      </w:pPr>
    </w:p>
    <w:p w:rsidR="00636E3D" w:rsidRPr="00D96F0A" w:rsidRDefault="00636E3D" w:rsidP="005E7074">
      <w:pPr>
        <w:pStyle w:val="Style5"/>
        <w:widowControl/>
        <w:spacing w:before="29" w:line="240" w:lineRule="auto"/>
        <w:jc w:val="left"/>
        <w:outlineLvl w:val="0"/>
        <w:rPr>
          <w:rStyle w:val="FontStyle27"/>
          <w:bCs/>
          <w:szCs w:val="22"/>
          <w:lang w:val="en-US"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en-US" w:eastAsia="en-US"/>
        </w:rPr>
        <w:t>27</w:t>
      </w:r>
    </w:p>
    <w:p w:rsidR="00636E3D" w:rsidRDefault="00636E3D" w:rsidP="005E7074">
      <w:pPr>
        <w:rPr>
          <w:rStyle w:val="FontStyle27"/>
          <w:bCs/>
          <w:szCs w:val="22"/>
          <w:lang w:val="uk-UA" w:eastAsia="en-US"/>
        </w:rPr>
      </w:pPr>
    </w:p>
    <w:p w:rsidR="00636E3D" w:rsidRPr="002E4C69" w:rsidRDefault="00636E3D" w:rsidP="00BD7C05">
      <w:pPr>
        <w:pStyle w:val="ListParagraph"/>
        <w:numPr>
          <w:ilvl w:val="0"/>
          <w:numId w:val="71"/>
        </w:numPr>
        <w:rPr>
          <w:b/>
          <w:i/>
          <w:lang w:val="uk-UA"/>
        </w:rPr>
      </w:pPr>
      <w:r>
        <w:rPr>
          <w:b/>
          <w:i/>
          <w:lang w:val="en-US"/>
        </w:rPr>
        <w:t>Give English equivalents to the following words and phrases (topic “Repairs. Contract”):</w:t>
      </w:r>
    </w:p>
    <w:p w:rsidR="00636E3D" w:rsidRPr="002E4C69" w:rsidRDefault="00636E3D" w:rsidP="005E7074">
      <w:pPr>
        <w:pStyle w:val="ListParagraph"/>
        <w:rPr>
          <w:b/>
          <w:i/>
          <w:lang w:val="uk-UA"/>
        </w:rPr>
      </w:pPr>
    </w:p>
    <w:p w:rsidR="00636E3D" w:rsidRPr="002E4C69" w:rsidRDefault="00636E3D" w:rsidP="00BD7C05">
      <w:pPr>
        <w:pStyle w:val="ListParagraph"/>
        <w:numPr>
          <w:ilvl w:val="0"/>
          <w:numId w:val="70"/>
        </w:numPr>
        <w:rPr>
          <w:lang w:val="uk-UA"/>
        </w:rPr>
      </w:pPr>
      <w:r>
        <w:t>Заключать контракт;</w:t>
      </w:r>
    </w:p>
    <w:p w:rsidR="00636E3D" w:rsidRPr="002E4C69" w:rsidRDefault="00636E3D" w:rsidP="00BD7C05">
      <w:pPr>
        <w:pStyle w:val="ListParagraph"/>
        <w:numPr>
          <w:ilvl w:val="0"/>
          <w:numId w:val="70"/>
        </w:numPr>
        <w:rPr>
          <w:lang w:val="uk-UA"/>
        </w:rPr>
      </w:pPr>
      <w:r>
        <w:t>Выполнить заказ;</w:t>
      </w:r>
    </w:p>
    <w:p w:rsidR="00636E3D" w:rsidRPr="002E4C69" w:rsidRDefault="00636E3D" w:rsidP="00BD7C05">
      <w:pPr>
        <w:pStyle w:val="ListParagraph"/>
        <w:numPr>
          <w:ilvl w:val="0"/>
          <w:numId w:val="70"/>
        </w:numPr>
        <w:rPr>
          <w:lang w:val="uk-UA"/>
        </w:rPr>
      </w:pPr>
      <w:r>
        <w:t>Обеспечить запасными частями;</w:t>
      </w:r>
    </w:p>
    <w:p w:rsidR="00636E3D" w:rsidRPr="002507ED" w:rsidRDefault="00636E3D" w:rsidP="00BD7C05">
      <w:pPr>
        <w:pStyle w:val="ListParagraph"/>
        <w:numPr>
          <w:ilvl w:val="0"/>
          <w:numId w:val="70"/>
        </w:numPr>
        <w:rPr>
          <w:lang w:val="uk-UA"/>
        </w:rPr>
      </w:pPr>
      <w:r>
        <w:t>Начало ремонта;</w:t>
      </w:r>
    </w:p>
    <w:p w:rsidR="00636E3D" w:rsidRDefault="00636E3D" w:rsidP="00BD7C05">
      <w:pPr>
        <w:pStyle w:val="ListParagraph"/>
        <w:numPr>
          <w:ilvl w:val="0"/>
          <w:numId w:val="70"/>
        </w:numPr>
        <w:rPr>
          <w:lang w:val="uk-UA"/>
        </w:rPr>
      </w:pPr>
      <w:r>
        <w:rPr>
          <w:lang w:val="uk-UA"/>
        </w:rPr>
        <w:t>Соответствовать техническим условиям контракта.</w:t>
      </w:r>
    </w:p>
    <w:p w:rsidR="00636E3D" w:rsidRDefault="00636E3D" w:rsidP="005E7074">
      <w:pPr>
        <w:pStyle w:val="ListParagraph"/>
        <w:ind w:left="1440"/>
        <w:rPr>
          <w:lang w:val="uk-UA"/>
        </w:rPr>
      </w:pPr>
    </w:p>
    <w:p w:rsidR="00636E3D" w:rsidRDefault="00636E3D" w:rsidP="005E7074">
      <w:pPr>
        <w:rPr>
          <w:b/>
          <w:i/>
          <w:lang w:val="en-US"/>
        </w:rPr>
      </w:pPr>
      <w:r>
        <w:rPr>
          <w:lang w:val="en-US"/>
        </w:rPr>
        <w:t xml:space="preserve">           </w:t>
      </w:r>
      <w:r>
        <w:rPr>
          <w:b/>
          <w:i/>
          <w:lang w:val="en-US"/>
        </w:rPr>
        <w:t>2. Find the correct answer:</w:t>
      </w:r>
    </w:p>
    <w:p w:rsidR="00636E3D" w:rsidRPr="00190D06" w:rsidRDefault="00636E3D" w:rsidP="005E7074">
      <w:pPr>
        <w:rPr>
          <w:lang w:val="en-US"/>
        </w:rPr>
      </w:pPr>
    </w:p>
    <w:p w:rsidR="00636E3D" w:rsidRPr="007E7CCF" w:rsidRDefault="00636E3D" w:rsidP="00BD7C05">
      <w:pPr>
        <w:numPr>
          <w:ilvl w:val="0"/>
          <w:numId w:val="69"/>
        </w:numPr>
        <w:rPr>
          <w:lang w:val="en-US"/>
        </w:rPr>
      </w:pPr>
      <w:r w:rsidRPr="007E7CCF">
        <w:rPr>
          <w:lang w:val="en-US"/>
        </w:rPr>
        <w:t>What is the type of framing shown in the ship cross section?</w:t>
      </w:r>
    </w:p>
    <w:p w:rsidR="00636E3D" w:rsidRPr="007E7CCF" w:rsidRDefault="00636E3D" w:rsidP="00BD7C05">
      <w:pPr>
        <w:numPr>
          <w:ilvl w:val="1"/>
          <w:numId w:val="69"/>
        </w:numPr>
        <w:rPr>
          <w:lang w:val="en-US"/>
        </w:rPr>
      </w:pPr>
      <w:r w:rsidRPr="007E7CCF">
        <w:rPr>
          <w:lang w:val="en-US"/>
        </w:rPr>
        <w:t>Transverse</w:t>
      </w:r>
    </w:p>
    <w:p w:rsidR="00636E3D" w:rsidRPr="007E7CCF" w:rsidRDefault="00636E3D" w:rsidP="00BD7C05">
      <w:pPr>
        <w:numPr>
          <w:ilvl w:val="1"/>
          <w:numId w:val="69"/>
        </w:numPr>
        <w:rPr>
          <w:lang w:val="en-US"/>
        </w:rPr>
      </w:pPr>
      <w:r w:rsidRPr="007E7CCF">
        <w:rPr>
          <w:lang w:val="en-US"/>
        </w:rPr>
        <w:t>Longitudinal</w:t>
      </w:r>
    </w:p>
    <w:p w:rsidR="00636E3D" w:rsidRPr="007E7CCF" w:rsidRDefault="00636E3D" w:rsidP="00BD7C05">
      <w:pPr>
        <w:numPr>
          <w:ilvl w:val="1"/>
          <w:numId w:val="69"/>
        </w:numPr>
        <w:rPr>
          <w:lang w:val="en-US"/>
        </w:rPr>
      </w:pPr>
      <w:r w:rsidRPr="007E7CCF">
        <w:rPr>
          <w:lang w:val="en-US"/>
        </w:rPr>
        <w:t>Combination</w:t>
      </w:r>
    </w:p>
    <w:p w:rsidR="00636E3D" w:rsidRPr="007E7CCF" w:rsidRDefault="00636E3D" w:rsidP="00BD7C05">
      <w:pPr>
        <w:numPr>
          <w:ilvl w:val="1"/>
          <w:numId w:val="69"/>
        </w:numPr>
        <w:rPr>
          <w:lang w:val="en-US"/>
        </w:rPr>
      </w:pPr>
      <w:r w:rsidRPr="007E7CCF">
        <w:rPr>
          <w:lang w:val="en-US"/>
        </w:rPr>
        <w:t>Web</w:t>
      </w:r>
    </w:p>
    <w:p w:rsidR="00636E3D" w:rsidRPr="007E7CCF" w:rsidRDefault="00636E3D" w:rsidP="005E7074">
      <w:pPr>
        <w:rPr>
          <w:lang w:val="en-US"/>
        </w:rPr>
      </w:pPr>
    </w:p>
    <w:p w:rsidR="00636E3D" w:rsidRPr="007E7CCF" w:rsidRDefault="00636E3D" w:rsidP="00BD7C05">
      <w:pPr>
        <w:numPr>
          <w:ilvl w:val="0"/>
          <w:numId w:val="69"/>
        </w:numPr>
        <w:rPr>
          <w:lang w:val="en-US"/>
        </w:rPr>
      </w:pPr>
      <w:r w:rsidRPr="007E7CCF">
        <w:rPr>
          <w:lang w:val="en-US"/>
        </w:rPr>
        <w:t>A General Arrangement drawing gives details of a vessel's....</w:t>
      </w:r>
    </w:p>
    <w:p w:rsidR="00636E3D" w:rsidRPr="007E7CCF" w:rsidRDefault="00636E3D" w:rsidP="00BD7C05">
      <w:pPr>
        <w:numPr>
          <w:ilvl w:val="1"/>
          <w:numId w:val="69"/>
        </w:numPr>
        <w:rPr>
          <w:lang w:val="en-US"/>
        </w:rPr>
      </w:pPr>
      <w:r w:rsidRPr="007E7CCF">
        <w:rPr>
          <w:lang w:val="en-US"/>
        </w:rPr>
        <w:t>construction sequence</w:t>
      </w:r>
    </w:p>
    <w:p w:rsidR="00636E3D" w:rsidRPr="007E7CCF" w:rsidRDefault="00636E3D" w:rsidP="00BD7C05">
      <w:pPr>
        <w:numPr>
          <w:ilvl w:val="1"/>
          <w:numId w:val="69"/>
        </w:numPr>
        <w:rPr>
          <w:lang w:val="en-US"/>
        </w:rPr>
      </w:pPr>
      <w:r w:rsidRPr="007E7CCF">
        <w:rPr>
          <w:lang w:val="en-US"/>
        </w:rPr>
        <w:t>tank capacities</w:t>
      </w:r>
    </w:p>
    <w:p w:rsidR="00636E3D" w:rsidRPr="007E7CCF" w:rsidRDefault="00636E3D" w:rsidP="00BD7C05">
      <w:pPr>
        <w:numPr>
          <w:ilvl w:val="1"/>
          <w:numId w:val="69"/>
        </w:numPr>
        <w:rPr>
          <w:lang w:val="en-US"/>
        </w:rPr>
      </w:pPr>
      <w:r w:rsidRPr="007E7CCF">
        <w:rPr>
          <w:lang w:val="en-US"/>
        </w:rPr>
        <w:t>hydrostatic information</w:t>
      </w:r>
    </w:p>
    <w:p w:rsidR="00636E3D" w:rsidRPr="007E7CCF" w:rsidRDefault="00636E3D" w:rsidP="00BD7C05">
      <w:pPr>
        <w:numPr>
          <w:ilvl w:val="1"/>
          <w:numId w:val="69"/>
        </w:numPr>
        <w:rPr>
          <w:lang w:val="en-US"/>
        </w:rPr>
      </w:pPr>
      <w:r w:rsidRPr="007E7CCF">
        <w:rPr>
          <w:lang w:val="en-US"/>
        </w:rPr>
        <w:t>layout</w:t>
      </w:r>
    </w:p>
    <w:p w:rsidR="00636E3D" w:rsidRPr="007E7CCF" w:rsidRDefault="00636E3D" w:rsidP="005E7074">
      <w:pPr>
        <w:rPr>
          <w:b/>
          <w:lang w:val="en-US"/>
        </w:rPr>
      </w:pPr>
    </w:p>
    <w:p w:rsidR="00636E3D" w:rsidRPr="007E7CCF" w:rsidRDefault="00636E3D" w:rsidP="00BD7C05">
      <w:pPr>
        <w:numPr>
          <w:ilvl w:val="0"/>
          <w:numId w:val="69"/>
        </w:numPr>
        <w:rPr>
          <w:lang w:val="en-US"/>
        </w:rPr>
      </w:pPr>
      <w:r w:rsidRPr="007E7CCF">
        <w:rPr>
          <w:lang w:val="en-US"/>
        </w:rPr>
        <w:t>What is the minimum number of transverse bulkheads required for a vessel with machinery aft?</w:t>
      </w:r>
    </w:p>
    <w:p w:rsidR="00636E3D" w:rsidRPr="007E7CCF" w:rsidRDefault="00636E3D" w:rsidP="00BD7C05">
      <w:pPr>
        <w:numPr>
          <w:ilvl w:val="1"/>
          <w:numId w:val="69"/>
        </w:numPr>
        <w:rPr>
          <w:lang w:val="en-US"/>
        </w:rPr>
      </w:pPr>
      <w:r w:rsidRPr="007E7CCF">
        <w:t>Three</w:t>
      </w:r>
    </w:p>
    <w:p w:rsidR="00636E3D" w:rsidRPr="007E7CCF" w:rsidRDefault="00636E3D" w:rsidP="00BD7C05">
      <w:pPr>
        <w:numPr>
          <w:ilvl w:val="1"/>
          <w:numId w:val="69"/>
        </w:numPr>
      </w:pPr>
      <w:r w:rsidRPr="007E7CCF">
        <w:rPr>
          <w:lang w:val="en-US"/>
        </w:rPr>
        <w:t xml:space="preserve">Four </w:t>
      </w:r>
    </w:p>
    <w:p w:rsidR="00636E3D" w:rsidRPr="007E7CCF" w:rsidRDefault="00636E3D" w:rsidP="00BD7C05">
      <w:pPr>
        <w:numPr>
          <w:ilvl w:val="1"/>
          <w:numId w:val="69"/>
        </w:numPr>
      </w:pPr>
      <w:r w:rsidRPr="007E7CCF">
        <w:t>Five</w:t>
      </w:r>
    </w:p>
    <w:p w:rsidR="00636E3D" w:rsidRPr="007E7CCF" w:rsidRDefault="00636E3D" w:rsidP="00BD7C05">
      <w:pPr>
        <w:numPr>
          <w:ilvl w:val="1"/>
          <w:numId w:val="69"/>
        </w:numPr>
      </w:pPr>
      <w:r w:rsidRPr="007E7CCF">
        <w:t>Six</w:t>
      </w:r>
    </w:p>
    <w:p w:rsidR="00636E3D" w:rsidRPr="007E7CCF" w:rsidRDefault="00636E3D" w:rsidP="005E7074"/>
    <w:p w:rsidR="00636E3D" w:rsidRPr="007E7CCF" w:rsidRDefault="00636E3D" w:rsidP="00BD7C05">
      <w:pPr>
        <w:numPr>
          <w:ilvl w:val="0"/>
          <w:numId w:val="69"/>
        </w:numPr>
        <w:rPr>
          <w:lang w:val="en-US"/>
        </w:rPr>
      </w:pPr>
      <w:r w:rsidRPr="007E7CCF">
        <w:rPr>
          <w:lang w:val="en-US"/>
        </w:rPr>
        <w:t>An excessive pressure drop across a lube oil strainer could indicate:</w:t>
      </w:r>
    </w:p>
    <w:p w:rsidR="00636E3D" w:rsidRPr="007E7CCF" w:rsidRDefault="00636E3D" w:rsidP="00BD7C05">
      <w:pPr>
        <w:numPr>
          <w:ilvl w:val="1"/>
          <w:numId w:val="69"/>
        </w:numPr>
        <w:rPr>
          <w:lang w:val="en-US"/>
        </w:rPr>
      </w:pPr>
      <w:r w:rsidRPr="007E7CCF">
        <w:rPr>
          <w:lang w:val="en-US"/>
        </w:rPr>
        <w:t>That the strainer needs cleaning.</w:t>
      </w:r>
    </w:p>
    <w:p w:rsidR="00636E3D" w:rsidRPr="007E7CCF" w:rsidRDefault="00636E3D" w:rsidP="00BD7C05">
      <w:pPr>
        <w:numPr>
          <w:ilvl w:val="1"/>
          <w:numId w:val="69"/>
        </w:numPr>
        <w:rPr>
          <w:lang w:val="en-US"/>
        </w:rPr>
      </w:pPr>
      <w:r w:rsidRPr="007E7CCF">
        <w:rPr>
          <w:lang w:val="en-US"/>
        </w:rPr>
        <w:t>That the relief valve is stuck open.</w:t>
      </w:r>
    </w:p>
    <w:p w:rsidR="00636E3D" w:rsidRPr="007E7CCF" w:rsidRDefault="00636E3D" w:rsidP="00BD7C05">
      <w:pPr>
        <w:numPr>
          <w:ilvl w:val="1"/>
          <w:numId w:val="69"/>
        </w:numPr>
        <w:rPr>
          <w:lang w:val="en-US"/>
        </w:rPr>
      </w:pPr>
      <w:r w:rsidRPr="007E7CCF">
        <w:rPr>
          <w:lang w:val="en-US"/>
        </w:rPr>
        <w:t>That the strainer is OK.</w:t>
      </w:r>
    </w:p>
    <w:p w:rsidR="00636E3D" w:rsidRPr="007E7CCF" w:rsidRDefault="00636E3D" w:rsidP="00BD7C05">
      <w:pPr>
        <w:numPr>
          <w:ilvl w:val="1"/>
          <w:numId w:val="69"/>
        </w:numPr>
        <w:rPr>
          <w:lang w:val="en-US"/>
        </w:rPr>
      </w:pPr>
      <w:r w:rsidRPr="007E7CCF">
        <w:rPr>
          <w:lang w:val="en-US"/>
        </w:rPr>
        <w:t>Any of the above.</w:t>
      </w:r>
    </w:p>
    <w:p w:rsidR="00636E3D" w:rsidRPr="007E7CCF" w:rsidRDefault="00636E3D" w:rsidP="005E7074">
      <w:pPr>
        <w:rPr>
          <w:lang w:val="en-US"/>
        </w:rPr>
      </w:pPr>
    </w:p>
    <w:p w:rsidR="00636E3D" w:rsidRPr="007E7CCF" w:rsidRDefault="00636E3D" w:rsidP="00BD7C05">
      <w:pPr>
        <w:numPr>
          <w:ilvl w:val="0"/>
          <w:numId w:val="69"/>
        </w:numPr>
        <w:rPr>
          <w:lang w:val="en-US"/>
        </w:rPr>
      </w:pPr>
      <w:r w:rsidRPr="007E7CCF">
        <w:rPr>
          <w:lang w:val="en-US"/>
        </w:rPr>
        <w:t>Water is best removed from lubricating oil by:</w:t>
      </w:r>
    </w:p>
    <w:p w:rsidR="00636E3D" w:rsidRPr="007E7CCF" w:rsidRDefault="00636E3D" w:rsidP="00BD7C05">
      <w:pPr>
        <w:numPr>
          <w:ilvl w:val="1"/>
          <w:numId w:val="69"/>
        </w:numPr>
        <w:rPr>
          <w:lang w:val="en-US"/>
        </w:rPr>
      </w:pPr>
      <w:r w:rsidRPr="007E7CCF">
        <w:rPr>
          <w:lang w:val="en-US"/>
        </w:rPr>
        <w:t>Silica gel cartridges.</w:t>
      </w:r>
    </w:p>
    <w:p w:rsidR="00636E3D" w:rsidRPr="007E7CCF" w:rsidRDefault="00636E3D" w:rsidP="00BD7C05">
      <w:pPr>
        <w:numPr>
          <w:ilvl w:val="1"/>
          <w:numId w:val="69"/>
        </w:numPr>
        <w:rPr>
          <w:lang w:val="en-US"/>
        </w:rPr>
      </w:pPr>
      <w:r w:rsidRPr="007E7CCF">
        <w:rPr>
          <w:lang w:val="en-US"/>
        </w:rPr>
        <w:t>Pressure filter.</w:t>
      </w:r>
    </w:p>
    <w:p w:rsidR="00636E3D" w:rsidRPr="007E7CCF" w:rsidRDefault="00636E3D" w:rsidP="00BD7C05">
      <w:pPr>
        <w:numPr>
          <w:ilvl w:val="1"/>
          <w:numId w:val="69"/>
        </w:numPr>
        <w:rPr>
          <w:lang w:val="en-US"/>
        </w:rPr>
      </w:pPr>
      <w:r w:rsidRPr="007E7CCF">
        <w:rPr>
          <w:lang w:val="en-US"/>
        </w:rPr>
        <w:t>Paper filter.</w:t>
      </w:r>
    </w:p>
    <w:p w:rsidR="00636E3D" w:rsidRPr="007E7CCF" w:rsidRDefault="00636E3D" w:rsidP="00BD7C05">
      <w:pPr>
        <w:numPr>
          <w:ilvl w:val="1"/>
          <w:numId w:val="69"/>
        </w:numPr>
        <w:rPr>
          <w:lang w:val="en-US"/>
        </w:rPr>
      </w:pPr>
      <w:r w:rsidRPr="007E7CCF">
        <w:rPr>
          <w:lang w:val="en-US"/>
        </w:rPr>
        <w:t>Centrifugal separator.</w:t>
      </w:r>
    </w:p>
    <w:p w:rsidR="00636E3D" w:rsidRPr="007E7CCF" w:rsidRDefault="00636E3D" w:rsidP="005E7074">
      <w:pPr>
        <w:rPr>
          <w:lang w:val="en-US"/>
        </w:rPr>
      </w:pPr>
    </w:p>
    <w:p w:rsidR="00636E3D" w:rsidRPr="007E7CCF" w:rsidRDefault="00636E3D" w:rsidP="00BD7C05">
      <w:pPr>
        <w:numPr>
          <w:ilvl w:val="0"/>
          <w:numId w:val="69"/>
        </w:numPr>
        <w:rPr>
          <w:lang w:val="en-US"/>
        </w:rPr>
      </w:pPr>
      <w:r w:rsidRPr="007E7CCF">
        <w:rPr>
          <w:lang w:val="en-US"/>
        </w:rPr>
        <w:t>What action indicates that lube oil has been diluted by fuel oil?</w:t>
      </w:r>
    </w:p>
    <w:p w:rsidR="00636E3D" w:rsidRPr="007E7CCF" w:rsidRDefault="00636E3D" w:rsidP="00BD7C05">
      <w:pPr>
        <w:numPr>
          <w:ilvl w:val="1"/>
          <w:numId w:val="69"/>
        </w:numPr>
        <w:rPr>
          <w:lang w:val="en-US"/>
        </w:rPr>
      </w:pPr>
      <w:r w:rsidRPr="007E7CCF">
        <w:rPr>
          <w:lang w:val="en-US"/>
        </w:rPr>
        <w:t>A change in the viscosity of the mixture.</w:t>
      </w:r>
    </w:p>
    <w:p w:rsidR="00636E3D" w:rsidRPr="007E7CCF" w:rsidRDefault="00636E3D" w:rsidP="00BD7C05">
      <w:pPr>
        <w:numPr>
          <w:ilvl w:val="1"/>
          <w:numId w:val="69"/>
        </w:numPr>
        <w:rPr>
          <w:lang w:val="en-US"/>
        </w:rPr>
      </w:pPr>
      <w:r w:rsidRPr="007E7CCF">
        <w:rPr>
          <w:lang w:val="en-US"/>
        </w:rPr>
        <w:t>Lube oil discharging from the waste water outlet of the lube oil purifier.</w:t>
      </w:r>
    </w:p>
    <w:p w:rsidR="00636E3D" w:rsidRPr="007E7CCF" w:rsidRDefault="00636E3D" w:rsidP="00BD7C05">
      <w:pPr>
        <w:numPr>
          <w:ilvl w:val="1"/>
          <w:numId w:val="69"/>
        </w:numPr>
        <w:rPr>
          <w:lang w:val="en-US"/>
        </w:rPr>
      </w:pPr>
      <w:r w:rsidRPr="007E7CCF">
        <w:rPr>
          <w:lang w:val="en-US"/>
        </w:rPr>
        <w:t>Water discharging from the waste water outlet of the lube oil purifier.</w:t>
      </w:r>
    </w:p>
    <w:p w:rsidR="00636E3D" w:rsidRPr="007E7CCF" w:rsidRDefault="00636E3D" w:rsidP="00BD7C05">
      <w:pPr>
        <w:numPr>
          <w:ilvl w:val="1"/>
          <w:numId w:val="69"/>
        </w:numPr>
        <w:rPr>
          <w:lang w:val="en-US"/>
        </w:rPr>
      </w:pPr>
      <w:r w:rsidRPr="007E7CCF">
        <w:rPr>
          <w:lang w:val="en-US"/>
        </w:rPr>
        <w:t>A change in the lube oil pressure.</w:t>
      </w:r>
    </w:p>
    <w:p w:rsidR="00636E3D" w:rsidRPr="007E7CCF" w:rsidRDefault="00636E3D" w:rsidP="005E7074">
      <w:pPr>
        <w:rPr>
          <w:lang w:val="en-US"/>
        </w:rPr>
      </w:pPr>
    </w:p>
    <w:p w:rsidR="00636E3D" w:rsidRPr="007E7CCF" w:rsidRDefault="00636E3D" w:rsidP="00BD7C05">
      <w:pPr>
        <w:numPr>
          <w:ilvl w:val="0"/>
          <w:numId w:val="69"/>
        </w:numPr>
        <w:rPr>
          <w:lang w:val="en-US"/>
        </w:rPr>
      </w:pPr>
      <w:r w:rsidRPr="007E7CCF">
        <w:rPr>
          <w:lang w:val="en-US"/>
        </w:rPr>
        <w:t>What can happen with lub oil cooled piston if you stop the lub. oil pump immediately after You stop the engine?</w:t>
      </w:r>
    </w:p>
    <w:p w:rsidR="00636E3D" w:rsidRPr="007E7CCF" w:rsidRDefault="00636E3D" w:rsidP="00BD7C05">
      <w:pPr>
        <w:numPr>
          <w:ilvl w:val="1"/>
          <w:numId w:val="69"/>
        </w:numPr>
        <w:rPr>
          <w:lang w:val="en-US"/>
        </w:rPr>
      </w:pPr>
      <w:r w:rsidRPr="007E7CCF">
        <w:rPr>
          <w:lang w:val="en-US"/>
        </w:rPr>
        <w:t>Nothing happens.</w:t>
      </w:r>
    </w:p>
    <w:p w:rsidR="00636E3D" w:rsidRPr="007E7CCF" w:rsidRDefault="00636E3D" w:rsidP="00BD7C05">
      <w:pPr>
        <w:numPr>
          <w:ilvl w:val="1"/>
          <w:numId w:val="69"/>
        </w:numPr>
        <w:rPr>
          <w:lang w:val="en-US"/>
        </w:rPr>
      </w:pPr>
      <w:r w:rsidRPr="007E7CCF">
        <w:rPr>
          <w:lang w:val="en-US"/>
        </w:rPr>
        <w:t>The oil flashpoint will be changed.</w:t>
      </w:r>
    </w:p>
    <w:p w:rsidR="00636E3D" w:rsidRPr="007E7CCF" w:rsidRDefault="00636E3D" w:rsidP="00BD7C05">
      <w:pPr>
        <w:numPr>
          <w:ilvl w:val="1"/>
          <w:numId w:val="69"/>
        </w:numPr>
        <w:rPr>
          <w:lang w:val="en-US"/>
        </w:rPr>
      </w:pPr>
      <w:r w:rsidRPr="007E7CCF">
        <w:rPr>
          <w:lang w:val="en-US"/>
        </w:rPr>
        <w:t>You save the oil sealings in the piston.</w:t>
      </w:r>
    </w:p>
    <w:p w:rsidR="00636E3D" w:rsidRPr="007E7CCF" w:rsidRDefault="00636E3D" w:rsidP="00BD7C05">
      <w:pPr>
        <w:numPr>
          <w:ilvl w:val="1"/>
          <w:numId w:val="69"/>
        </w:numPr>
        <w:rPr>
          <w:lang w:val="en-US"/>
        </w:rPr>
      </w:pPr>
      <w:r w:rsidRPr="007E7CCF">
        <w:rPr>
          <w:lang w:val="en-US"/>
        </w:rPr>
        <w:t>Overheating of the piston, and oil coke deposits in the cooling chambers.</w:t>
      </w:r>
    </w:p>
    <w:p w:rsidR="00636E3D" w:rsidRPr="007E7CCF" w:rsidRDefault="00636E3D" w:rsidP="005E7074">
      <w:pPr>
        <w:rPr>
          <w:lang w:val="en-US"/>
        </w:rPr>
      </w:pPr>
    </w:p>
    <w:p w:rsidR="00636E3D" w:rsidRPr="007E7CCF" w:rsidRDefault="00636E3D" w:rsidP="00BD7C05">
      <w:pPr>
        <w:numPr>
          <w:ilvl w:val="0"/>
          <w:numId w:val="69"/>
        </w:numPr>
        <w:rPr>
          <w:lang w:val="en-US"/>
        </w:rPr>
      </w:pPr>
      <w:r w:rsidRPr="007E7CCF">
        <w:rPr>
          <w:lang w:val="en-US"/>
        </w:rPr>
        <w:t>You have checked the oil viscosity in an auxiliary engine with the viscosity test kit. The result shows that the viscosity is high. What will You do?</w:t>
      </w:r>
    </w:p>
    <w:p w:rsidR="00636E3D" w:rsidRPr="007E7CCF" w:rsidRDefault="00636E3D" w:rsidP="00BD7C05">
      <w:pPr>
        <w:numPr>
          <w:ilvl w:val="1"/>
          <w:numId w:val="69"/>
        </w:numPr>
        <w:rPr>
          <w:lang w:val="en-US"/>
        </w:rPr>
      </w:pPr>
      <w:r w:rsidRPr="007E7CCF">
        <w:rPr>
          <w:lang w:val="en-US"/>
        </w:rPr>
        <w:t>Increase the cooling water temperature for the oil.</w:t>
      </w:r>
    </w:p>
    <w:p w:rsidR="00636E3D" w:rsidRPr="007E7CCF" w:rsidRDefault="00636E3D" w:rsidP="00BD7C05">
      <w:pPr>
        <w:numPr>
          <w:ilvl w:val="1"/>
          <w:numId w:val="69"/>
        </w:numPr>
        <w:rPr>
          <w:lang w:val="en-US"/>
        </w:rPr>
      </w:pPr>
      <w:r w:rsidRPr="007E7CCF">
        <w:rPr>
          <w:lang w:val="en-US"/>
        </w:rPr>
        <w:t>Increase the lub oil pressure.</w:t>
      </w:r>
    </w:p>
    <w:p w:rsidR="00636E3D" w:rsidRPr="007E7CCF" w:rsidRDefault="00636E3D" w:rsidP="00BD7C05">
      <w:pPr>
        <w:numPr>
          <w:ilvl w:val="1"/>
          <w:numId w:val="69"/>
        </w:numPr>
        <w:rPr>
          <w:lang w:val="en-US"/>
        </w:rPr>
      </w:pPr>
      <w:r w:rsidRPr="007E7CCF">
        <w:rPr>
          <w:lang w:val="en-US"/>
        </w:rPr>
        <w:t>Clean the system and change the oil.</w:t>
      </w:r>
    </w:p>
    <w:p w:rsidR="00636E3D" w:rsidRPr="007E7CCF" w:rsidRDefault="00636E3D" w:rsidP="00BD7C05">
      <w:pPr>
        <w:numPr>
          <w:ilvl w:val="1"/>
          <w:numId w:val="69"/>
        </w:numPr>
        <w:rPr>
          <w:lang w:val="en-US"/>
        </w:rPr>
      </w:pPr>
      <w:r w:rsidRPr="007E7CCF">
        <w:rPr>
          <w:lang w:val="en-US"/>
        </w:rPr>
        <w:t>Decrease the cooling water temperature for the oil.</w:t>
      </w:r>
    </w:p>
    <w:p w:rsidR="00636E3D" w:rsidRPr="007E7CCF" w:rsidRDefault="00636E3D" w:rsidP="005E7074">
      <w:pPr>
        <w:rPr>
          <w:lang w:val="en-US"/>
        </w:rPr>
      </w:pPr>
    </w:p>
    <w:p w:rsidR="00636E3D" w:rsidRPr="007E7CCF" w:rsidRDefault="00636E3D" w:rsidP="00BD7C05">
      <w:pPr>
        <w:numPr>
          <w:ilvl w:val="0"/>
          <w:numId w:val="69"/>
        </w:numPr>
        <w:rPr>
          <w:lang w:val="en-US"/>
        </w:rPr>
      </w:pPr>
      <w:r w:rsidRPr="007E7CCF">
        <w:rPr>
          <w:lang w:val="en-US"/>
        </w:rPr>
        <w:t>Which of the following is not a "</w:t>
      </w:r>
      <w:r w:rsidRPr="007E7CCF">
        <w:rPr>
          <w:b/>
          <w:bCs/>
          <w:lang w:val="en-US"/>
        </w:rPr>
        <w:t>Special Area</w:t>
      </w:r>
      <w:r w:rsidRPr="007E7CCF">
        <w:rPr>
          <w:lang w:val="en-US"/>
        </w:rPr>
        <w:t>" according to MARPOL Regulation 10?</w:t>
      </w:r>
    </w:p>
    <w:p w:rsidR="00636E3D" w:rsidRPr="007E7CCF" w:rsidRDefault="00636E3D" w:rsidP="00BD7C05">
      <w:pPr>
        <w:numPr>
          <w:ilvl w:val="1"/>
          <w:numId w:val="69"/>
        </w:numPr>
        <w:rPr>
          <w:lang w:val="en-US"/>
        </w:rPr>
      </w:pPr>
      <w:r w:rsidRPr="007E7CCF">
        <w:rPr>
          <w:lang w:val="en-US"/>
        </w:rPr>
        <w:t>Mediterranean Sea area including the Black Sea</w:t>
      </w:r>
    </w:p>
    <w:p w:rsidR="00636E3D" w:rsidRPr="007E7CCF" w:rsidRDefault="00636E3D" w:rsidP="00BD7C05">
      <w:pPr>
        <w:numPr>
          <w:ilvl w:val="1"/>
          <w:numId w:val="69"/>
        </w:numPr>
        <w:rPr>
          <w:lang w:val="en-US"/>
        </w:rPr>
      </w:pPr>
      <w:r w:rsidRPr="007E7CCF">
        <w:rPr>
          <w:lang w:val="en-US"/>
        </w:rPr>
        <w:t>Baltic Sea area</w:t>
      </w:r>
    </w:p>
    <w:p w:rsidR="00636E3D" w:rsidRPr="007E7CCF" w:rsidRDefault="00636E3D" w:rsidP="00BD7C05">
      <w:pPr>
        <w:numPr>
          <w:ilvl w:val="1"/>
          <w:numId w:val="69"/>
        </w:numPr>
        <w:rPr>
          <w:lang w:val="en-US"/>
        </w:rPr>
      </w:pPr>
      <w:r w:rsidRPr="007E7CCF">
        <w:rPr>
          <w:lang w:val="en-US"/>
        </w:rPr>
        <w:t>Red Sea area</w:t>
      </w:r>
    </w:p>
    <w:p w:rsidR="00636E3D" w:rsidRPr="007E7CCF" w:rsidRDefault="00636E3D" w:rsidP="00BD7C05">
      <w:pPr>
        <w:numPr>
          <w:ilvl w:val="1"/>
          <w:numId w:val="69"/>
        </w:numPr>
        <w:rPr>
          <w:lang w:val="en-US"/>
        </w:rPr>
      </w:pPr>
      <w:r w:rsidRPr="007E7CCF">
        <w:rPr>
          <w:lang w:val="en-US"/>
        </w:rPr>
        <w:t>Caribbean Sea area</w:t>
      </w:r>
    </w:p>
    <w:p w:rsidR="00636E3D" w:rsidRPr="007E7CCF" w:rsidRDefault="00636E3D" w:rsidP="005E7074">
      <w:pPr>
        <w:rPr>
          <w:lang w:val="en-US"/>
        </w:rPr>
      </w:pPr>
    </w:p>
    <w:p w:rsidR="00636E3D" w:rsidRPr="007E7CCF" w:rsidRDefault="00636E3D" w:rsidP="00BD7C05">
      <w:pPr>
        <w:numPr>
          <w:ilvl w:val="0"/>
          <w:numId w:val="69"/>
        </w:numPr>
        <w:rPr>
          <w:lang w:val="en-US"/>
        </w:rPr>
      </w:pPr>
      <w:r w:rsidRPr="007E7CCF">
        <w:rPr>
          <w:lang w:val="en-US"/>
        </w:rPr>
        <w:t>What rules and regulations are regulating the watch keeping routines in the engine room?</w:t>
      </w:r>
    </w:p>
    <w:p w:rsidR="00636E3D" w:rsidRPr="007E7CCF" w:rsidRDefault="00636E3D" w:rsidP="00BD7C05">
      <w:pPr>
        <w:numPr>
          <w:ilvl w:val="1"/>
          <w:numId w:val="69"/>
        </w:numPr>
        <w:rPr>
          <w:lang w:val="en-US"/>
        </w:rPr>
      </w:pPr>
      <w:r w:rsidRPr="007E7CCF">
        <w:rPr>
          <w:lang w:val="en-US"/>
        </w:rPr>
        <w:t>Both STCW and Class rules</w:t>
      </w:r>
    </w:p>
    <w:p w:rsidR="00636E3D" w:rsidRPr="007E7CCF" w:rsidRDefault="00636E3D" w:rsidP="00BD7C05">
      <w:pPr>
        <w:numPr>
          <w:ilvl w:val="1"/>
          <w:numId w:val="69"/>
        </w:numPr>
        <w:rPr>
          <w:lang w:val="en-US"/>
        </w:rPr>
      </w:pPr>
      <w:r w:rsidRPr="007E7CCF">
        <w:rPr>
          <w:lang w:val="en-US"/>
        </w:rPr>
        <w:t>International Standard for Training and Watch keeping (STCW)</w:t>
      </w:r>
    </w:p>
    <w:p w:rsidR="00636E3D" w:rsidRPr="007E7CCF" w:rsidRDefault="00636E3D" w:rsidP="00BD7C05">
      <w:pPr>
        <w:numPr>
          <w:ilvl w:val="1"/>
          <w:numId w:val="69"/>
        </w:numPr>
        <w:rPr>
          <w:lang w:val="en-US"/>
        </w:rPr>
      </w:pPr>
      <w:r w:rsidRPr="007E7CCF">
        <w:rPr>
          <w:lang w:val="en-US"/>
        </w:rPr>
        <w:t>Class Rules</w:t>
      </w:r>
    </w:p>
    <w:p w:rsidR="00636E3D" w:rsidRDefault="00636E3D" w:rsidP="00BD7C05">
      <w:pPr>
        <w:numPr>
          <w:ilvl w:val="1"/>
          <w:numId w:val="69"/>
        </w:numPr>
        <w:rPr>
          <w:lang w:val="en-US"/>
        </w:rPr>
      </w:pPr>
      <w:r w:rsidRPr="007E7CCF">
        <w:rPr>
          <w:lang w:val="en-US"/>
        </w:rPr>
        <w:t>SOLAS</w:t>
      </w:r>
    </w:p>
    <w:p w:rsidR="00636E3D" w:rsidRPr="007E7CCF" w:rsidRDefault="00636E3D" w:rsidP="005E7074">
      <w:pPr>
        <w:ind w:left="1440"/>
        <w:rPr>
          <w:lang w:val="en-US"/>
        </w:rPr>
      </w:pPr>
    </w:p>
    <w:p w:rsidR="00636E3D" w:rsidRPr="003361A7" w:rsidRDefault="00636E3D" w:rsidP="005E7074">
      <w:pPr>
        <w:rPr>
          <w:b/>
          <w:i/>
          <w:lang w:val="en-US"/>
        </w:rPr>
      </w:pPr>
    </w:p>
    <w:p w:rsidR="00636E3D" w:rsidRDefault="00636E3D" w:rsidP="005E7074">
      <w:pPr>
        <w:rPr>
          <w:b/>
          <w:i/>
          <w:lang w:val="en-US"/>
        </w:rPr>
      </w:pPr>
      <w:r>
        <w:rPr>
          <w:b/>
          <w:i/>
          <w:lang w:val="en-US"/>
        </w:rPr>
        <w:t>4. Translate the following sentences</w:t>
      </w:r>
      <w:r w:rsidRPr="00673354">
        <w:rPr>
          <w:b/>
          <w:i/>
          <w:lang w:val="en-US"/>
        </w:rPr>
        <w:t xml:space="preserve"> </w:t>
      </w:r>
      <w:r>
        <w:rPr>
          <w:b/>
          <w:i/>
          <w:lang w:val="en-US"/>
        </w:rPr>
        <w:t xml:space="preserve">and explain the grammar rules which you used </w:t>
      </w:r>
      <w:r w:rsidRPr="00673354">
        <w:rPr>
          <w:b/>
          <w:i/>
          <w:lang w:val="en-US"/>
        </w:rPr>
        <w:t>(</w:t>
      </w:r>
      <w:r>
        <w:rPr>
          <w:b/>
          <w:i/>
          <w:lang w:val="en-US"/>
        </w:rPr>
        <w:t>topic “Repairs”):</w:t>
      </w:r>
    </w:p>
    <w:p w:rsidR="00636E3D" w:rsidRDefault="00636E3D" w:rsidP="005E7074">
      <w:pPr>
        <w:rPr>
          <w:b/>
          <w:i/>
          <w:lang w:val="en-US"/>
        </w:rPr>
      </w:pPr>
    </w:p>
    <w:p w:rsidR="00636E3D" w:rsidRPr="00D96F0A" w:rsidRDefault="00636E3D" w:rsidP="00BD7C05">
      <w:pPr>
        <w:pStyle w:val="ListParagraph"/>
        <w:numPr>
          <w:ilvl w:val="0"/>
          <w:numId w:val="68"/>
        </w:numPr>
      </w:pPr>
      <w:r>
        <w:t>Ремонт</w:t>
      </w:r>
      <w:r w:rsidRPr="00D96F0A">
        <w:t xml:space="preserve"> </w:t>
      </w:r>
      <w:r>
        <w:t>судна</w:t>
      </w:r>
      <w:r w:rsidRPr="00D96F0A">
        <w:t xml:space="preserve"> </w:t>
      </w:r>
      <w:r>
        <w:t>должен</w:t>
      </w:r>
      <w:r w:rsidRPr="00D96F0A">
        <w:t xml:space="preserve"> </w:t>
      </w:r>
      <w:r>
        <w:t>выполняться</w:t>
      </w:r>
      <w:r w:rsidRPr="00D96F0A">
        <w:t xml:space="preserve"> </w:t>
      </w:r>
      <w:r>
        <w:t>в</w:t>
      </w:r>
      <w:r w:rsidRPr="00D96F0A">
        <w:t xml:space="preserve"> </w:t>
      </w:r>
      <w:r>
        <w:t>соответствии</w:t>
      </w:r>
      <w:r w:rsidRPr="00D96F0A">
        <w:t xml:space="preserve"> </w:t>
      </w:r>
      <w:r>
        <w:t>с</w:t>
      </w:r>
      <w:r w:rsidRPr="00D96F0A">
        <w:t xml:space="preserve"> </w:t>
      </w:r>
      <w:r>
        <w:t>технической</w:t>
      </w:r>
      <w:r w:rsidRPr="00D96F0A">
        <w:t xml:space="preserve"> </w:t>
      </w:r>
      <w:r>
        <w:t>документацией</w:t>
      </w:r>
      <w:r w:rsidRPr="00D96F0A">
        <w:t>.</w:t>
      </w:r>
    </w:p>
    <w:p w:rsidR="00636E3D" w:rsidRDefault="00636E3D" w:rsidP="00BD7C05">
      <w:pPr>
        <w:pStyle w:val="ListParagraph"/>
        <w:numPr>
          <w:ilvl w:val="0"/>
          <w:numId w:val="68"/>
        </w:numPr>
      </w:pPr>
      <w:r>
        <w:t>Стоимость</w:t>
      </w:r>
      <w:r w:rsidRPr="00D96F0A">
        <w:t xml:space="preserve"> </w:t>
      </w:r>
      <w:r>
        <w:t>дополнительных</w:t>
      </w:r>
      <w:r w:rsidRPr="00D96F0A">
        <w:t xml:space="preserve"> </w:t>
      </w:r>
      <w:r>
        <w:t>работ</w:t>
      </w:r>
      <w:r w:rsidRPr="00D96F0A">
        <w:t xml:space="preserve"> </w:t>
      </w:r>
      <w:r>
        <w:t>должна</w:t>
      </w:r>
      <w:r w:rsidRPr="00D96F0A">
        <w:t xml:space="preserve"> </w:t>
      </w:r>
      <w:r>
        <w:t>быть</w:t>
      </w:r>
      <w:r w:rsidRPr="00D96F0A">
        <w:t xml:space="preserve"> </w:t>
      </w:r>
      <w:r>
        <w:t>взаимно согласована.</w:t>
      </w:r>
    </w:p>
    <w:p w:rsidR="00636E3D" w:rsidRDefault="00636E3D" w:rsidP="00BD7C05">
      <w:pPr>
        <w:pStyle w:val="ListParagraph"/>
        <w:numPr>
          <w:ilvl w:val="0"/>
          <w:numId w:val="68"/>
        </w:numPr>
      </w:pPr>
      <w:r>
        <w:t>Если подрядчик не сможет выполнить ремонт в срок, он обязан заплатить владельцу штраф.</w:t>
      </w:r>
    </w:p>
    <w:p w:rsidR="00636E3D" w:rsidRDefault="00636E3D" w:rsidP="00BD7C05">
      <w:pPr>
        <w:pStyle w:val="ListParagraph"/>
        <w:numPr>
          <w:ilvl w:val="0"/>
          <w:numId w:val="68"/>
        </w:numPr>
      </w:pPr>
      <w:r>
        <w:t>Замените новой наружную обшивку.</w:t>
      </w:r>
    </w:p>
    <w:p w:rsidR="00636E3D" w:rsidRDefault="00636E3D" w:rsidP="00BD7C05">
      <w:pPr>
        <w:pStyle w:val="ListParagraph"/>
        <w:numPr>
          <w:ilvl w:val="0"/>
          <w:numId w:val="68"/>
        </w:numPr>
      </w:pPr>
      <w:r>
        <w:t>Заменяемые части должны быть поставлены верфью.</w:t>
      </w:r>
    </w:p>
    <w:p w:rsidR="00636E3D" w:rsidRDefault="00636E3D" w:rsidP="00BD7C05">
      <w:pPr>
        <w:pStyle w:val="ListParagraph"/>
        <w:numPr>
          <w:ilvl w:val="0"/>
          <w:numId w:val="68"/>
        </w:numPr>
      </w:pPr>
      <w:r>
        <w:t>Вся работа, выполненная в сухом доке, должна быть предъявлена Регистру для осмотра.</w:t>
      </w:r>
    </w:p>
    <w:p w:rsidR="00636E3D" w:rsidRDefault="00636E3D" w:rsidP="005E7074">
      <w:pPr>
        <w:pStyle w:val="ListParagraph"/>
      </w:pPr>
    </w:p>
    <w:p w:rsidR="00636E3D" w:rsidRPr="005E7074" w:rsidRDefault="00636E3D" w:rsidP="005E7074">
      <w:pPr>
        <w:rPr>
          <w:b/>
          <w:i/>
        </w:rPr>
      </w:pPr>
    </w:p>
    <w:p w:rsidR="00636E3D" w:rsidRDefault="00636E3D" w:rsidP="005E7074">
      <w:pPr>
        <w:rPr>
          <w:lang w:val="uk-UA"/>
        </w:rPr>
      </w:pPr>
    </w:p>
    <w:p w:rsidR="00636E3D" w:rsidRDefault="00636E3D" w:rsidP="005E7074">
      <w:pPr>
        <w:rPr>
          <w:lang w:val="uk-UA"/>
        </w:rPr>
      </w:pPr>
    </w:p>
    <w:p w:rsidR="00636E3D" w:rsidRPr="00C7777C" w:rsidRDefault="00636E3D" w:rsidP="005E7074">
      <w:pPr>
        <w:rPr>
          <w:lang w:val="uk-UA"/>
        </w:rPr>
      </w:pPr>
    </w:p>
    <w:p w:rsidR="00636E3D" w:rsidRDefault="00636E3D" w:rsidP="005E7074">
      <w:pPr>
        <w:pStyle w:val="ListParagraph"/>
        <w:rPr>
          <w:lang w:val="en-US"/>
        </w:rPr>
      </w:pPr>
    </w:p>
    <w:p w:rsidR="00636E3D" w:rsidRDefault="00636E3D" w:rsidP="005E7074">
      <w:pPr>
        <w:pStyle w:val="ListParagraph"/>
        <w:rPr>
          <w:lang w:val="en-US"/>
        </w:rPr>
      </w:pPr>
    </w:p>
    <w:p w:rsidR="00636E3D" w:rsidRDefault="00636E3D" w:rsidP="005E7074">
      <w:pPr>
        <w:pStyle w:val="ListParagraph"/>
        <w:rPr>
          <w:lang w:val="en-US"/>
        </w:rPr>
      </w:pPr>
    </w:p>
    <w:p w:rsidR="00636E3D" w:rsidRDefault="00636E3D" w:rsidP="005E7074">
      <w:pPr>
        <w:pStyle w:val="ListParagraph"/>
        <w:rPr>
          <w:lang w:val="en-US"/>
        </w:rPr>
      </w:pPr>
    </w:p>
    <w:p w:rsidR="00636E3D" w:rsidRDefault="00636E3D" w:rsidP="005E7074">
      <w:pPr>
        <w:pStyle w:val="ListParagraph"/>
        <w:rPr>
          <w:lang w:val="en-US"/>
        </w:rPr>
      </w:pPr>
    </w:p>
    <w:p w:rsidR="00636E3D" w:rsidRPr="006A76F9" w:rsidRDefault="00636E3D" w:rsidP="005E7074">
      <w:pPr>
        <w:pStyle w:val="Caption"/>
        <w:rPr>
          <w:b w:val="0"/>
          <w:sz w:val="24"/>
          <w:szCs w:val="24"/>
        </w:rPr>
      </w:pPr>
      <w:r w:rsidRPr="006A76F9">
        <w:rPr>
          <w:b w:val="0"/>
          <w:sz w:val="24"/>
          <w:szCs w:val="24"/>
        </w:rPr>
        <w:t>МІНІСТЕРСТВО ОСВІТИ І НАУКИ УКРАЇНИ</w:t>
      </w:r>
    </w:p>
    <w:p w:rsidR="00636E3D" w:rsidRPr="006A76F9" w:rsidRDefault="00636E3D" w:rsidP="005E7074">
      <w:pPr>
        <w:jc w:val="center"/>
        <w:rPr>
          <w:caps/>
        </w:rPr>
      </w:pPr>
      <w:r w:rsidRPr="006A76F9">
        <w:rPr>
          <w:caps/>
        </w:rPr>
        <w:t>Державний університет інфраструктури та технологій</w:t>
      </w:r>
    </w:p>
    <w:p w:rsidR="00636E3D" w:rsidRDefault="00636E3D" w:rsidP="005E7074">
      <w:pPr>
        <w:jc w:val="center"/>
        <w:rPr>
          <w:u w:val="single"/>
        </w:rPr>
      </w:pPr>
      <w:r w:rsidRPr="006A76F9">
        <w:rPr>
          <w:u w:val="single"/>
        </w:rPr>
        <w:t>ДУНАЙСЬКИЙ ФАКУЛЬТЕТ МОРСЬКОГО ТА РІЧКОВОГО ТРАНСПОРТУ</w:t>
      </w:r>
    </w:p>
    <w:p w:rsidR="00636E3D" w:rsidRPr="006A76F9" w:rsidRDefault="00636E3D" w:rsidP="005E7074">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5E7074">
      <w:pPr>
        <w:jc w:val="center"/>
        <w:rPr>
          <w:b/>
        </w:rPr>
      </w:pPr>
      <w:r w:rsidRPr="006A76F9">
        <w:rPr>
          <w:b/>
        </w:rPr>
        <w:t>З дисципліни «Англійська мова за професійним спрямуванням»</w:t>
      </w:r>
    </w:p>
    <w:p w:rsidR="00636E3D" w:rsidRPr="002666EC" w:rsidRDefault="00636E3D" w:rsidP="005E7074">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5E7074">
      <w:pPr>
        <w:pStyle w:val="Style5"/>
        <w:widowControl/>
        <w:spacing w:line="240" w:lineRule="exact"/>
        <w:jc w:val="left"/>
      </w:pPr>
    </w:p>
    <w:p w:rsidR="00636E3D" w:rsidRDefault="00636E3D" w:rsidP="005E7074">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en-US" w:eastAsia="en-US"/>
        </w:rPr>
        <w:t>2</w:t>
      </w:r>
      <w:r>
        <w:rPr>
          <w:rStyle w:val="FontStyle27"/>
          <w:bCs/>
          <w:szCs w:val="22"/>
          <w:lang w:val="uk-UA" w:eastAsia="en-US"/>
        </w:rPr>
        <w:t>8</w:t>
      </w:r>
    </w:p>
    <w:p w:rsidR="00636E3D" w:rsidRPr="009D0012" w:rsidRDefault="00636E3D" w:rsidP="005E7074">
      <w:pPr>
        <w:pStyle w:val="Style5"/>
        <w:widowControl/>
        <w:spacing w:before="29" w:line="240" w:lineRule="auto"/>
        <w:jc w:val="left"/>
        <w:outlineLvl w:val="0"/>
        <w:rPr>
          <w:rStyle w:val="FontStyle27"/>
          <w:bCs/>
          <w:szCs w:val="22"/>
          <w:lang w:val="uk-UA" w:eastAsia="en-US"/>
        </w:rPr>
      </w:pPr>
    </w:p>
    <w:p w:rsidR="00636E3D" w:rsidRPr="00190D06" w:rsidRDefault="00636E3D" w:rsidP="00BD7C05">
      <w:pPr>
        <w:pStyle w:val="ListParagraph"/>
        <w:numPr>
          <w:ilvl w:val="0"/>
          <w:numId w:val="67"/>
        </w:numPr>
        <w:rPr>
          <w:b/>
          <w:i/>
          <w:lang w:val="uk-UA"/>
        </w:rPr>
      </w:pPr>
      <w:r>
        <w:rPr>
          <w:b/>
          <w:i/>
          <w:lang w:val="en-US"/>
        </w:rPr>
        <w:t>Give English equivalents to the following words and phrases (topic “Maintenance”):</w:t>
      </w:r>
    </w:p>
    <w:p w:rsidR="00636E3D" w:rsidRPr="003E2D3C" w:rsidRDefault="00636E3D" w:rsidP="005E7074">
      <w:pPr>
        <w:pStyle w:val="ListParagraph"/>
        <w:rPr>
          <w:b/>
          <w:i/>
          <w:lang w:val="uk-UA"/>
        </w:rPr>
      </w:pPr>
    </w:p>
    <w:p w:rsidR="00636E3D" w:rsidRPr="003E2D3C" w:rsidRDefault="00636E3D" w:rsidP="00BD7C05">
      <w:pPr>
        <w:pStyle w:val="ListParagraph"/>
        <w:numPr>
          <w:ilvl w:val="0"/>
          <w:numId w:val="66"/>
        </w:numPr>
        <w:rPr>
          <w:lang w:val="uk-UA"/>
        </w:rPr>
      </w:pPr>
      <w:r>
        <w:t>Вредное воздействие;</w:t>
      </w:r>
    </w:p>
    <w:p w:rsidR="00636E3D" w:rsidRPr="00190D06" w:rsidRDefault="00636E3D" w:rsidP="00BD7C05">
      <w:pPr>
        <w:pStyle w:val="ListParagraph"/>
        <w:numPr>
          <w:ilvl w:val="0"/>
          <w:numId w:val="66"/>
        </w:numPr>
        <w:rPr>
          <w:lang w:val="uk-UA"/>
        </w:rPr>
      </w:pPr>
      <w:r>
        <w:t>Температурные перепады;</w:t>
      </w:r>
    </w:p>
    <w:p w:rsidR="00636E3D" w:rsidRPr="00190D06" w:rsidRDefault="00636E3D" w:rsidP="00BD7C05">
      <w:pPr>
        <w:pStyle w:val="ListParagraph"/>
        <w:numPr>
          <w:ilvl w:val="0"/>
          <w:numId w:val="66"/>
        </w:numPr>
        <w:rPr>
          <w:lang w:val="uk-UA"/>
        </w:rPr>
      </w:pPr>
      <w:r>
        <w:t>Износоустойчивая поверхность;</w:t>
      </w:r>
    </w:p>
    <w:p w:rsidR="00636E3D" w:rsidRPr="00190D06" w:rsidRDefault="00636E3D" w:rsidP="00BD7C05">
      <w:pPr>
        <w:pStyle w:val="ListParagraph"/>
        <w:numPr>
          <w:ilvl w:val="0"/>
          <w:numId w:val="66"/>
        </w:numPr>
        <w:rPr>
          <w:lang w:val="uk-UA"/>
        </w:rPr>
      </w:pPr>
      <w:r>
        <w:t>Предотвращать коррозию;</w:t>
      </w:r>
    </w:p>
    <w:p w:rsidR="00636E3D" w:rsidRDefault="00636E3D" w:rsidP="00BD7C05">
      <w:pPr>
        <w:pStyle w:val="ListParagraph"/>
        <w:numPr>
          <w:ilvl w:val="0"/>
          <w:numId w:val="66"/>
        </w:numPr>
      </w:pPr>
      <w:r>
        <w:t>Удалять остатки старого покрытия</w:t>
      </w:r>
      <w:r>
        <w:rPr>
          <w:lang w:val="en-US"/>
        </w:rPr>
        <w:t>.</w:t>
      </w:r>
    </w:p>
    <w:p w:rsidR="00636E3D" w:rsidRPr="00473BDF" w:rsidRDefault="00636E3D" w:rsidP="005E7074">
      <w:pPr>
        <w:pStyle w:val="ListParagraph"/>
        <w:ind w:left="1440"/>
        <w:rPr>
          <w:lang w:val="uk-UA"/>
        </w:rPr>
      </w:pPr>
    </w:p>
    <w:p w:rsidR="00636E3D" w:rsidRDefault="00636E3D" w:rsidP="005E7074">
      <w:pPr>
        <w:rPr>
          <w:b/>
          <w:i/>
          <w:lang w:val="en-US"/>
        </w:rPr>
      </w:pPr>
      <w:r>
        <w:rPr>
          <w:lang w:val="en-US"/>
        </w:rPr>
        <w:t xml:space="preserve">         </w:t>
      </w:r>
      <w:r>
        <w:rPr>
          <w:b/>
          <w:i/>
          <w:lang w:val="en-US"/>
        </w:rPr>
        <w:t xml:space="preserve">2. </w:t>
      </w:r>
      <w:r>
        <w:rPr>
          <w:b/>
          <w:i/>
          <w:lang w:val="uk-UA"/>
        </w:rPr>
        <w:t xml:space="preserve"> </w:t>
      </w:r>
      <w:r>
        <w:rPr>
          <w:b/>
          <w:i/>
          <w:lang w:val="en-US"/>
        </w:rPr>
        <w:t>Find the correct answer:</w:t>
      </w:r>
    </w:p>
    <w:p w:rsidR="00636E3D" w:rsidRPr="00190D06" w:rsidRDefault="00636E3D" w:rsidP="005E7074">
      <w:pPr>
        <w:rPr>
          <w:lang w:val="en-US"/>
        </w:rPr>
      </w:pPr>
    </w:p>
    <w:p w:rsidR="00636E3D" w:rsidRPr="004468CB" w:rsidRDefault="00636E3D" w:rsidP="00BD7C05">
      <w:pPr>
        <w:numPr>
          <w:ilvl w:val="0"/>
          <w:numId w:val="65"/>
        </w:numPr>
        <w:rPr>
          <w:lang w:val="en-US"/>
        </w:rPr>
      </w:pPr>
      <w:r>
        <w:rPr>
          <w:b/>
          <w:i/>
          <w:lang w:val="en-US"/>
        </w:rPr>
        <w:t xml:space="preserve"> </w:t>
      </w:r>
      <w:r w:rsidRPr="004468CB">
        <w:rPr>
          <w:lang w:val="en-US"/>
        </w:rPr>
        <w:t>The lower end of the stem bar of a ship is attached to a........</w:t>
      </w:r>
    </w:p>
    <w:p w:rsidR="00636E3D" w:rsidRPr="004468CB" w:rsidRDefault="00636E3D" w:rsidP="00BD7C05">
      <w:pPr>
        <w:numPr>
          <w:ilvl w:val="1"/>
          <w:numId w:val="65"/>
        </w:numPr>
        <w:rPr>
          <w:lang w:val="en-US"/>
        </w:rPr>
      </w:pPr>
      <w:r w:rsidRPr="004468CB">
        <w:rPr>
          <w:lang w:val="en-US"/>
        </w:rPr>
        <w:t>Stringer</w:t>
      </w:r>
    </w:p>
    <w:p w:rsidR="00636E3D" w:rsidRPr="004468CB" w:rsidRDefault="00636E3D" w:rsidP="00BD7C05">
      <w:pPr>
        <w:numPr>
          <w:ilvl w:val="1"/>
          <w:numId w:val="65"/>
        </w:numPr>
        <w:rPr>
          <w:lang w:val="en-US"/>
        </w:rPr>
      </w:pPr>
      <w:r w:rsidRPr="004468CB">
        <w:rPr>
          <w:lang w:val="en-US"/>
        </w:rPr>
        <w:t>Frame</w:t>
      </w:r>
    </w:p>
    <w:p w:rsidR="00636E3D" w:rsidRPr="004468CB" w:rsidRDefault="00636E3D" w:rsidP="00BD7C05">
      <w:pPr>
        <w:numPr>
          <w:ilvl w:val="1"/>
          <w:numId w:val="65"/>
        </w:numPr>
        <w:rPr>
          <w:lang w:val="en-US"/>
        </w:rPr>
      </w:pPr>
      <w:r w:rsidRPr="004468CB">
        <w:rPr>
          <w:lang w:val="en-US"/>
        </w:rPr>
        <w:t>Beam</w:t>
      </w:r>
    </w:p>
    <w:p w:rsidR="00636E3D" w:rsidRPr="004468CB" w:rsidRDefault="00636E3D" w:rsidP="00BD7C05">
      <w:pPr>
        <w:numPr>
          <w:ilvl w:val="1"/>
          <w:numId w:val="65"/>
        </w:numPr>
        <w:rPr>
          <w:lang w:val="en-US"/>
        </w:rPr>
      </w:pPr>
      <w:r w:rsidRPr="004468CB">
        <w:rPr>
          <w:lang w:val="en-US"/>
        </w:rPr>
        <w:t>keel plate</w:t>
      </w:r>
    </w:p>
    <w:p w:rsidR="00636E3D" w:rsidRPr="004468CB" w:rsidRDefault="00636E3D" w:rsidP="005E7074">
      <w:pPr>
        <w:rPr>
          <w:lang w:val="en-US"/>
        </w:rPr>
      </w:pPr>
    </w:p>
    <w:p w:rsidR="00636E3D" w:rsidRPr="004468CB" w:rsidRDefault="00636E3D" w:rsidP="00BD7C05">
      <w:pPr>
        <w:numPr>
          <w:ilvl w:val="0"/>
          <w:numId w:val="65"/>
        </w:numPr>
        <w:rPr>
          <w:lang w:val="en-US"/>
        </w:rPr>
      </w:pPr>
      <w:r w:rsidRPr="004468CB">
        <w:rPr>
          <w:lang w:val="en-US"/>
        </w:rPr>
        <w:t>What stresses are the vessel's structure forward of the collision bulkhead stiffened to resist?</w:t>
      </w:r>
    </w:p>
    <w:p w:rsidR="00636E3D" w:rsidRPr="004468CB" w:rsidRDefault="00636E3D" w:rsidP="00BD7C05">
      <w:pPr>
        <w:numPr>
          <w:ilvl w:val="1"/>
          <w:numId w:val="65"/>
        </w:numPr>
        <w:rPr>
          <w:lang w:val="en-US"/>
        </w:rPr>
      </w:pPr>
      <w:r w:rsidRPr="004468CB">
        <w:rPr>
          <w:lang w:val="en-US"/>
        </w:rPr>
        <w:t>Panting &amp; Pounding</w:t>
      </w:r>
    </w:p>
    <w:p w:rsidR="00636E3D" w:rsidRPr="004468CB" w:rsidRDefault="00636E3D" w:rsidP="00BD7C05">
      <w:pPr>
        <w:numPr>
          <w:ilvl w:val="1"/>
          <w:numId w:val="65"/>
        </w:numPr>
        <w:rPr>
          <w:lang w:val="en-US"/>
        </w:rPr>
      </w:pPr>
      <w:r w:rsidRPr="004468CB">
        <w:rPr>
          <w:lang w:val="en-US"/>
        </w:rPr>
        <w:t>Panting &amp; Racking</w:t>
      </w:r>
    </w:p>
    <w:p w:rsidR="00636E3D" w:rsidRPr="004468CB" w:rsidRDefault="00636E3D" w:rsidP="00BD7C05">
      <w:pPr>
        <w:numPr>
          <w:ilvl w:val="1"/>
          <w:numId w:val="65"/>
        </w:numPr>
        <w:rPr>
          <w:lang w:val="en-US"/>
        </w:rPr>
      </w:pPr>
      <w:r w:rsidRPr="004468CB">
        <w:rPr>
          <w:lang w:val="en-US"/>
        </w:rPr>
        <w:t>Water Pressure</w:t>
      </w:r>
    </w:p>
    <w:p w:rsidR="00636E3D" w:rsidRPr="004468CB" w:rsidRDefault="00636E3D" w:rsidP="00BD7C05">
      <w:pPr>
        <w:numPr>
          <w:ilvl w:val="1"/>
          <w:numId w:val="65"/>
        </w:numPr>
        <w:rPr>
          <w:lang w:val="en-US"/>
        </w:rPr>
      </w:pPr>
      <w:r w:rsidRPr="004468CB">
        <w:rPr>
          <w:lang w:val="en-US"/>
        </w:rPr>
        <w:t>Hogging &amp; Sagging</w:t>
      </w:r>
    </w:p>
    <w:p w:rsidR="00636E3D" w:rsidRPr="004468CB" w:rsidRDefault="00636E3D" w:rsidP="005E7074">
      <w:pPr>
        <w:rPr>
          <w:lang w:val="en-US"/>
        </w:rPr>
      </w:pPr>
    </w:p>
    <w:p w:rsidR="00636E3D" w:rsidRPr="004468CB" w:rsidRDefault="00636E3D" w:rsidP="00BD7C05">
      <w:pPr>
        <w:numPr>
          <w:ilvl w:val="0"/>
          <w:numId w:val="65"/>
        </w:numPr>
        <w:rPr>
          <w:lang w:val="en-US"/>
        </w:rPr>
      </w:pPr>
      <w:r w:rsidRPr="004468CB">
        <w:rPr>
          <w:lang w:val="en-US"/>
        </w:rPr>
        <w:t>Additional bottom stiffening is required immediately aft side of the collision bulkhead to resist........</w:t>
      </w:r>
    </w:p>
    <w:p w:rsidR="00636E3D" w:rsidRPr="004468CB" w:rsidRDefault="00636E3D" w:rsidP="00BD7C05">
      <w:pPr>
        <w:numPr>
          <w:ilvl w:val="1"/>
          <w:numId w:val="65"/>
        </w:numPr>
        <w:rPr>
          <w:lang w:val="en-US"/>
        </w:rPr>
      </w:pPr>
      <w:r w:rsidRPr="004468CB">
        <w:rPr>
          <w:lang w:val="en-US"/>
        </w:rPr>
        <w:t>racking.</w:t>
      </w:r>
    </w:p>
    <w:p w:rsidR="00636E3D" w:rsidRPr="004468CB" w:rsidRDefault="00636E3D" w:rsidP="00BD7C05">
      <w:pPr>
        <w:numPr>
          <w:ilvl w:val="1"/>
          <w:numId w:val="65"/>
        </w:numPr>
        <w:rPr>
          <w:lang w:val="en-US"/>
        </w:rPr>
      </w:pPr>
      <w:r w:rsidRPr="004468CB">
        <w:rPr>
          <w:lang w:val="en-US"/>
        </w:rPr>
        <w:t>panting.</w:t>
      </w:r>
    </w:p>
    <w:p w:rsidR="00636E3D" w:rsidRPr="004468CB" w:rsidRDefault="00636E3D" w:rsidP="00BD7C05">
      <w:pPr>
        <w:numPr>
          <w:ilvl w:val="1"/>
          <w:numId w:val="65"/>
        </w:numPr>
        <w:rPr>
          <w:lang w:val="en-US"/>
        </w:rPr>
      </w:pPr>
      <w:r w:rsidRPr="004468CB">
        <w:rPr>
          <w:lang w:val="en-US"/>
        </w:rPr>
        <w:t>pounding.</w:t>
      </w:r>
    </w:p>
    <w:p w:rsidR="00636E3D" w:rsidRPr="004468CB" w:rsidRDefault="00636E3D" w:rsidP="00BD7C05">
      <w:pPr>
        <w:numPr>
          <w:ilvl w:val="1"/>
          <w:numId w:val="65"/>
        </w:numPr>
        <w:rPr>
          <w:lang w:val="en-US"/>
        </w:rPr>
      </w:pPr>
      <w:r w:rsidRPr="004468CB">
        <w:rPr>
          <w:lang w:val="en-US"/>
        </w:rPr>
        <w:t>hogging.</w:t>
      </w:r>
    </w:p>
    <w:p w:rsidR="00636E3D" w:rsidRPr="004468CB" w:rsidRDefault="00636E3D" w:rsidP="005E7074">
      <w:pPr>
        <w:rPr>
          <w:lang w:val="en-US"/>
        </w:rPr>
      </w:pPr>
    </w:p>
    <w:p w:rsidR="00636E3D" w:rsidRPr="004468CB" w:rsidRDefault="00636E3D" w:rsidP="00BD7C05">
      <w:pPr>
        <w:numPr>
          <w:ilvl w:val="0"/>
          <w:numId w:val="65"/>
        </w:numPr>
        <w:rPr>
          <w:lang w:val="en-US"/>
        </w:rPr>
      </w:pPr>
      <w:r w:rsidRPr="004468CB">
        <w:rPr>
          <w:lang w:val="en-US"/>
        </w:rPr>
        <w:t>Why is it so important to keep the lub oil viscosity within safe limits?</w:t>
      </w:r>
    </w:p>
    <w:p w:rsidR="00636E3D" w:rsidRPr="004468CB" w:rsidRDefault="00636E3D" w:rsidP="00BD7C05">
      <w:pPr>
        <w:numPr>
          <w:ilvl w:val="1"/>
          <w:numId w:val="65"/>
        </w:numPr>
        <w:rPr>
          <w:lang w:val="en-US"/>
        </w:rPr>
      </w:pPr>
      <w:r w:rsidRPr="004468CB">
        <w:rPr>
          <w:lang w:val="en-US"/>
        </w:rPr>
        <w:t xml:space="preserve">To keep the oil protective film between moving metal  surfaces .      </w:t>
      </w:r>
    </w:p>
    <w:p w:rsidR="00636E3D" w:rsidRPr="004468CB" w:rsidRDefault="00636E3D" w:rsidP="00BD7C05">
      <w:pPr>
        <w:numPr>
          <w:ilvl w:val="1"/>
          <w:numId w:val="65"/>
        </w:numPr>
        <w:rPr>
          <w:lang w:val="en-US"/>
        </w:rPr>
      </w:pPr>
      <w:r w:rsidRPr="004468CB">
        <w:rPr>
          <w:lang w:val="en-US"/>
        </w:rPr>
        <w:t>The lub oil viscosity has no influence on the oil's lubrication ability.</w:t>
      </w:r>
    </w:p>
    <w:p w:rsidR="00636E3D" w:rsidRPr="004468CB" w:rsidRDefault="00636E3D" w:rsidP="00BD7C05">
      <w:pPr>
        <w:numPr>
          <w:ilvl w:val="1"/>
          <w:numId w:val="65"/>
        </w:numPr>
        <w:rPr>
          <w:lang w:val="en-US"/>
        </w:rPr>
      </w:pPr>
      <w:r w:rsidRPr="004468CB">
        <w:rPr>
          <w:lang w:val="en-US"/>
        </w:rPr>
        <w:t>To keep the additives in good condition.</w:t>
      </w:r>
    </w:p>
    <w:p w:rsidR="00636E3D" w:rsidRPr="004468CB" w:rsidRDefault="00636E3D" w:rsidP="00BD7C05">
      <w:pPr>
        <w:numPr>
          <w:ilvl w:val="1"/>
          <w:numId w:val="65"/>
        </w:numPr>
        <w:rPr>
          <w:lang w:val="en-US"/>
        </w:rPr>
      </w:pPr>
      <w:r w:rsidRPr="004468CB">
        <w:rPr>
          <w:lang w:val="en-US"/>
        </w:rPr>
        <w:t>It is not important</w:t>
      </w:r>
    </w:p>
    <w:p w:rsidR="00636E3D" w:rsidRPr="004468CB" w:rsidRDefault="00636E3D" w:rsidP="005E7074">
      <w:pPr>
        <w:rPr>
          <w:lang w:val="en-US"/>
        </w:rPr>
      </w:pPr>
    </w:p>
    <w:p w:rsidR="00636E3D" w:rsidRPr="004468CB" w:rsidRDefault="00636E3D" w:rsidP="00BD7C05">
      <w:pPr>
        <w:numPr>
          <w:ilvl w:val="0"/>
          <w:numId w:val="65"/>
        </w:numPr>
        <w:rPr>
          <w:lang w:val="en-US"/>
        </w:rPr>
      </w:pPr>
      <w:r w:rsidRPr="004468CB">
        <w:rPr>
          <w:lang w:val="en-US"/>
        </w:rPr>
        <w:t>Total Base Number ( TBN ) is important as a measure of neutralizing ability against strong  Acids. What will You do if this TBN base number is reduced to a low level?</w:t>
      </w:r>
    </w:p>
    <w:p w:rsidR="00636E3D" w:rsidRPr="004468CB" w:rsidRDefault="00636E3D" w:rsidP="00BD7C05">
      <w:pPr>
        <w:numPr>
          <w:ilvl w:val="1"/>
          <w:numId w:val="65"/>
        </w:numPr>
        <w:rPr>
          <w:lang w:val="en-US"/>
        </w:rPr>
      </w:pPr>
      <w:r w:rsidRPr="004468CB">
        <w:rPr>
          <w:lang w:val="en-US"/>
        </w:rPr>
        <w:t>Renew lub oil in the system.</w:t>
      </w:r>
    </w:p>
    <w:p w:rsidR="00636E3D" w:rsidRPr="004468CB" w:rsidRDefault="00636E3D" w:rsidP="00BD7C05">
      <w:pPr>
        <w:numPr>
          <w:ilvl w:val="1"/>
          <w:numId w:val="65"/>
        </w:numPr>
        <w:rPr>
          <w:lang w:val="en-US"/>
        </w:rPr>
      </w:pPr>
      <w:r w:rsidRPr="004468CB">
        <w:rPr>
          <w:lang w:val="en-US"/>
        </w:rPr>
        <w:t>Purify the oil system.</w:t>
      </w:r>
    </w:p>
    <w:p w:rsidR="00636E3D" w:rsidRPr="004468CB" w:rsidRDefault="00636E3D" w:rsidP="00BD7C05">
      <w:pPr>
        <w:numPr>
          <w:ilvl w:val="1"/>
          <w:numId w:val="65"/>
        </w:numPr>
        <w:rPr>
          <w:lang w:val="en-US"/>
        </w:rPr>
      </w:pPr>
      <w:r w:rsidRPr="004468CB">
        <w:rPr>
          <w:lang w:val="en-US"/>
        </w:rPr>
        <w:t>Send one lub oil sample to new analysis.</w:t>
      </w:r>
    </w:p>
    <w:p w:rsidR="00636E3D" w:rsidRPr="004468CB" w:rsidRDefault="00636E3D" w:rsidP="00BD7C05">
      <w:pPr>
        <w:numPr>
          <w:ilvl w:val="1"/>
          <w:numId w:val="65"/>
        </w:numPr>
        <w:rPr>
          <w:lang w:val="en-US"/>
        </w:rPr>
      </w:pPr>
      <w:r w:rsidRPr="004468CB">
        <w:rPr>
          <w:lang w:val="en-US"/>
        </w:rPr>
        <w:t>Nothing.</w:t>
      </w:r>
    </w:p>
    <w:p w:rsidR="00636E3D" w:rsidRPr="004468CB" w:rsidRDefault="00636E3D" w:rsidP="005E7074">
      <w:pPr>
        <w:rPr>
          <w:lang w:val="en-US"/>
        </w:rPr>
      </w:pPr>
    </w:p>
    <w:p w:rsidR="00636E3D" w:rsidRPr="004468CB" w:rsidRDefault="00636E3D" w:rsidP="00BD7C05">
      <w:pPr>
        <w:numPr>
          <w:ilvl w:val="0"/>
          <w:numId w:val="65"/>
        </w:numPr>
        <w:rPr>
          <w:lang w:val="en-US"/>
        </w:rPr>
      </w:pPr>
      <w:r w:rsidRPr="004468CB">
        <w:rPr>
          <w:lang w:val="en-US"/>
        </w:rPr>
        <w:t>What can happen with lub oil cooled piston if you stop the lub oil pump immediately after You stop the engine?</w:t>
      </w:r>
    </w:p>
    <w:p w:rsidR="00636E3D" w:rsidRPr="004468CB" w:rsidRDefault="00636E3D" w:rsidP="00BD7C05">
      <w:pPr>
        <w:numPr>
          <w:ilvl w:val="1"/>
          <w:numId w:val="65"/>
        </w:numPr>
        <w:rPr>
          <w:lang w:val="en-US"/>
        </w:rPr>
      </w:pPr>
      <w:r w:rsidRPr="004468CB">
        <w:rPr>
          <w:lang w:val="en-US"/>
        </w:rPr>
        <w:t>Nothing happens.</w:t>
      </w:r>
    </w:p>
    <w:p w:rsidR="00636E3D" w:rsidRPr="004468CB" w:rsidRDefault="00636E3D" w:rsidP="00BD7C05">
      <w:pPr>
        <w:numPr>
          <w:ilvl w:val="1"/>
          <w:numId w:val="65"/>
        </w:numPr>
        <w:rPr>
          <w:lang w:val="en-US"/>
        </w:rPr>
      </w:pPr>
      <w:r w:rsidRPr="004468CB">
        <w:rPr>
          <w:lang w:val="en-US"/>
        </w:rPr>
        <w:t>The oil flashpoint will be changed.</w:t>
      </w:r>
    </w:p>
    <w:p w:rsidR="00636E3D" w:rsidRPr="004468CB" w:rsidRDefault="00636E3D" w:rsidP="00BD7C05">
      <w:pPr>
        <w:numPr>
          <w:ilvl w:val="1"/>
          <w:numId w:val="65"/>
        </w:numPr>
        <w:rPr>
          <w:lang w:val="en-US"/>
        </w:rPr>
      </w:pPr>
      <w:r w:rsidRPr="004468CB">
        <w:rPr>
          <w:lang w:val="en-US"/>
        </w:rPr>
        <w:t>You save the oil sealing in the piston.</w:t>
      </w:r>
    </w:p>
    <w:p w:rsidR="00636E3D" w:rsidRPr="004468CB" w:rsidRDefault="00636E3D" w:rsidP="00BD7C05">
      <w:pPr>
        <w:numPr>
          <w:ilvl w:val="1"/>
          <w:numId w:val="65"/>
        </w:numPr>
        <w:rPr>
          <w:lang w:val="en-US"/>
        </w:rPr>
      </w:pPr>
      <w:r w:rsidRPr="004468CB">
        <w:rPr>
          <w:lang w:val="en-US"/>
        </w:rPr>
        <w:t>Overheating of the piston, and oil coke deposits in the cooling chambers.</w:t>
      </w:r>
    </w:p>
    <w:p w:rsidR="00636E3D" w:rsidRPr="004468CB" w:rsidRDefault="00636E3D" w:rsidP="005E7074">
      <w:pPr>
        <w:rPr>
          <w:lang w:val="en-US"/>
        </w:rPr>
      </w:pPr>
    </w:p>
    <w:p w:rsidR="00636E3D" w:rsidRPr="004468CB" w:rsidRDefault="00636E3D" w:rsidP="00BD7C05">
      <w:pPr>
        <w:numPr>
          <w:ilvl w:val="0"/>
          <w:numId w:val="65"/>
        </w:numPr>
        <w:rPr>
          <w:lang w:val="en-US"/>
        </w:rPr>
      </w:pPr>
      <w:r w:rsidRPr="004468CB">
        <w:rPr>
          <w:lang w:val="en-US"/>
        </w:rPr>
        <w:t>The entries in the Oil Record Book must be............</w:t>
      </w:r>
    </w:p>
    <w:p w:rsidR="00636E3D" w:rsidRPr="004468CB" w:rsidRDefault="00636E3D" w:rsidP="00BD7C05">
      <w:pPr>
        <w:numPr>
          <w:ilvl w:val="1"/>
          <w:numId w:val="65"/>
        </w:numPr>
        <w:rPr>
          <w:lang w:val="en-US"/>
        </w:rPr>
      </w:pPr>
      <w:r w:rsidRPr="004468CB">
        <w:rPr>
          <w:lang w:val="en-US"/>
        </w:rPr>
        <w:t>in the language of the Captain and in English or French.</w:t>
      </w:r>
    </w:p>
    <w:p w:rsidR="00636E3D" w:rsidRPr="004468CB" w:rsidRDefault="00636E3D" w:rsidP="00BD7C05">
      <w:pPr>
        <w:numPr>
          <w:ilvl w:val="1"/>
          <w:numId w:val="65"/>
        </w:numPr>
        <w:rPr>
          <w:lang w:val="en-US"/>
        </w:rPr>
      </w:pPr>
      <w:r w:rsidRPr="004468CB">
        <w:rPr>
          <w:lang w:val="en-US"/>
        </w:rPr>
        <w:t>in the language of the crew and in English or French</w:t>
      </w:r>
    </w:p>
    <w:p w:rsidR="00636E3D" w:rsidRPr="004468CB" w:rsidRDefault="00636E3D" w:rsidP="00BD7C05">
      <w:pPr>
        <w:numPr>
          <w:ilvl w:val="1"/>
          <w:numId w:val="65"/>
        </w:numPr>
        <w:rPr>
          <w:lang w:val="en-US"/>
        </w:rPr>
      </w:pPr>
      <w:r w:rsidRPr="004468CB">
        <w:rPr>
          <w:lang w:val="en-US"/>
        </w:rPr>
        <w:t>in the official language of the Flag State and in English or French.</w:t>
      </w:r>
    </w:p>
    <w:p w:rsidR="00636E3D" w:rsidRPr="004468CB" w:rsidRDefault="00636E3D" w:rsidP="00BD7C05">
      <w:pPr>
        <w:numPr>
          <w:ilvl w:val="1"/>
          <w:numId w:val="65"/>
        </w:numPr>
        <w:rPr>
          <w:lang w:val="en-US"/>
        </w:rPr>
      </w:pPr>
      <w:r w:rsidRPr="004468CB">
        <w:rPr>
          <w:lang w:val="en-US"/>
        </w:rPr>
        <w:t>in any language comprehensible by the Port State Control officers.</w:t>
      </w:r>
    </w:p>
    <w:p w:rsidR="00636E3D" w:rsidRPr="004468CB" w:rsidRDefault="00636E3D" w:rsidP="005E7074">
      <w:pPr>
        <w:rPr>
          <w:lang w:val="en-US"/>
        </w:rPr>
      </w:pPr>
    </w:p>
    <w:p w:rsidR="00636E3D" w:rsidRPr="004468CB" w:rsidRDefault="00636E3D" w:rsidP="00BD7C05">
      <w:pPr>
        <w:numPr>
          <w:ilvl w:val="0"/>
          <w:numId w:val="65"/>
        </w:numPr>
        <w:rPr>
          <w:lang w:val="en-US"/>
        </w:rPr>
      </w:pPr>
      <w:r w:rsidRPr="004468CB">
        <w:rPr>
          <w:lang w:val="en-US"/>
        </w:rPr>
        <w:t>Bunkering procedures for all ships require that ..................... communication should be maintained with the shore/barge staff in charge of the transfer.</w:t>
      </w:r>
    </w:p>
    <w:p w:rsidR="00636E3D" w:rsidRPr="004468CB" w:rsidRDefault="00636E3D" w:rsidP="00BD7C05">
      <w:pPr>
        <w:numPr>
          <w:ilvl w:val="1"/>
          <w:numId w:val="65"/>
        </w:numPr>
        <w:rPr>
          <w:lang w:val="en-US"/>
        </w:rPr>
      </w:pPr>
      <w:r w:rsidRPr="004468CB">
        <w:rPr>
          <w:lang w:val="en-US"/>
        </w:rPr>
        <w:t>Continuous</w:t>
      </w:r>
    </w:p>
    <w:p w:rsidR="00636E3D" w:rsidRPr="004468CB" w:rsidRDefault="00636E3D" w:rsidP="00BD7C05">
      <w:pPr>
        <w:numPr>
          <w:ilvl w:val="1"/>
          <w:numId w:val="65"/>
        </w:numPr>
        <w:rPr>
          <w:lang w:val="en-US"/>
        </w:rPr>
      </w:pPr>
      <w:r w:rsidRPr="004468CB">
        <w:rPr>
          <w:lang w:val="en-US"/>
        </w:rPr>
        <w:t>Frequent</w:t>
      </w:r>
    </w:p>
    <w:p w:rsidR="00636E3D" w:rsidRPr="004468CB" w:rsidRDefault="00636E3D" w:rsidP="00BD7C05">
      <w:pPr>
        <w:numPr>
          <w:ilvl w:val="1"/>
          <w:numId w:val="65"/>
        </w:numPr>
        <w:rPr>
          <w:lang w:val="en-US"/>
        </w:rPr>
      </w:pPr>
      <w:r w:rsidRPr="004468CB">
        <w:rPr>
          <w:lang w:val="en-US"/>
        </w:rPr>
        <w:t>Occasional</w:t>
      </w:r>
    </w:p>
    <w:p w:rsidR="00636E3D" w:rsidRPr="004468CB" w:rsidRDefault="00636E3D" w:rsidP="00BD7C05">
      <w:pPr>
        <w:numPr>
          <w:ilvl w:val="1"/>
          <w:numId w:val="65"/>
        </w:numPr>
        <w:rPr>
          <w:lang w:val="en-US"/>
        </w:rPr>
      </w:pPr>
      <w:r w:rsidRPr="004468CB">
        <w:rPr>
          <w:lang w:val="en-US"/>
        </w:rPr>
        <w:t>intermittent</w:t>
      </w:r>
    </w:p>
    <w:p w:rsidR="00636E3D" w:rsidRPr="004468CB" w:rsidRDefault="00636E3D" w:rsidP="005E7074">
      <w:pPr>
        <w:rPr>
          <w:lang w:val="en-US"/>
        </w:rPr>
      </w:pPr>
    </w:p>
    <w:p w:rsidR="00636E3D" w:rsidRPr="004468CB" w:rsidRDefault="00636E3D" w:rsidP="00BD7C05">
      <w:pPr>
        <w:numPr>
          <w:ilvl w:val="0"/>
          <w:numId w:val="65"/>
        </w:numPr>
        <w:rPr>
          <w:lang w:val="en-US"/>
        </w:rPr>
      </w:pPr>
      <w:r w:rsidRPr="004468CB">
        <w:rPr>
          <w:lang w:val="en-US"/>
        </w:rPr>
        <w:t>In accordance with SOLAS and some international regulations, certain important functions shall always be tested prior to arrival and departure. What functions?</w:t>
      </w:r>
    </w:p>
    <w:p w:rsidR="00636E3D" w:rsidRPr="004468CB" w:rsidRDefault="00636E3D" w:rsidP="00BD7C05">
      <w:pPr>
        <w:numPr>
          <w:ilvl w:val="1"/>
          <w:numId w:val="65"/>
        </w:numPr>
        <w:rPr>
          <w:lang w:val="en-US"/>
        </w:rPr>
      </w:pPr>
      <w:r w:rsidRPr="004468CB">
        <w:rPr>
          <w:lang w:val="en-US"/>
        </w:rPr>
        <w:t>All mentioned function</w:t>
      </w:r>
    </w:p>
    <w:p w:rsidR="00636E3D" w:rsidRPr="004468CB" w:rsidRDefault="00636E3D" w:rsidP="00BD7C05">
      <w:pPr>
        <w:numPr>
          <w:ilvl w:val="1"/>
          <w:numId w:val="65"/>
        </w:numPr>
        <w:rPr>
          <w:lang w:val="en-US"/>
        </w:rPr>
      </w:pPr>
      <w:r w:rsidRPr="004468CB">
        <w:rPr>
          <w:lang w:val="en-US"/>
        </w:rPr>
        <w:t>Steering machinery and control functions</w:t>
      </w:r>
    </w:p>
    <w:p w:rsidR="00636E3D" w:rsidRPr="004468CB" w:rsidRDefault="00636E3D" w:rsidP="00BD7C05">
      <w:pPr>
        <w:numPr>
          <w:ilvl w:val="1"/>
          <w:numId w:val="65"/>
        </w:numPr>
        <w:rPr>
          <w:lang w:val="en-US"/>
        </w:rPr>
      </w:pPr>
      <w:r w:rsidRPr="004468CB">
        <w:rPr>
          <w:lang w:val="en-US"/>
        </w:rPr>
        <w:t>Generator plants and control functions</w:t>
      </w:r>
    </w:p>
    <w:p w:rsidR="00636E3D" w:rsidRPr="004468CB" w:rsidRDefault="00636E3D" w:rsidP="00BD7C05">
      <w:pPr>
        <w:numPr>
          <w:ilvl w:val="1"/>
          <w:numId w:val="65"/>
        </w:numPr>
        <w:rPr>
          <w:lang w:val="en-US"/>
        </w:rPr>
      </w:pPr>
      <w:r w:rsidRPr="004468CB">
        <w:rPr>
          <w:lang w:val="en-US"/>
        </w:rPr>
        <w:t>Propulsion machinery and control functions</w:t>
      </w:r>
    </w:p>
    <w:p w:rsidR="00636E3D" w:rsidRPr="004468CB" w:rsidRDefault="00636E3D" w:rsidP="005E7074">
      <w:pPr>
        <w:rPr>
          <w:lang w:val="en-US"/>
        </w:rPr>
      </w:pPr>
    </w:p>
    <w:p w:rsidR="00636E3D" w:rsidRPr="004468CB" w:rsidRDefault="00636E3D" w:rsidP="00BD7C05">
      <w:pPr>
        <w:numPr>
          <w:ilvl w:val="0"/>
          <w:numId w:val="65"/>
        </w:numPr>
        <w:rPr>
          <w:lang w:val="en-US"/>
        </w:rPr>
      </w:pPr>
      <w:r w:rsidRPr="004468CB">
        <w:rPr>
          <w:lang w:val="en-US"/>
        </w:rPr>
        <w:t>When the</w:t>
      </w:r>
      <w:r>
        <w:rPr>
          <w:lang w:val="en-US"/>
        </w:rPr>
        <w:t xml:space="preserve"> temperature of lubricating oil</w:t>
      </w:r>
      <w:r w:rsidRPr="004468CB">
        <w:rPr>
          <w:lang w:val="en-US"/>
        </w:rPr>
        <w:t xml:space="preserve"> is lowered, an increase will occur in the:</w:t>
      </w:r>
    </w:p>
    <w:p w:rsidR="00636E3D" w:rsidRPr="004468CB" w:rsidRDefault="00636E3D" w:rsidP="00BD7C05">
      <w:pPr>
        <w:numPr>
          <w:ilvl w:val="1"/>
          <w:numId w:val="65"/>
        </w:numPr>
        <w:rPr>
          <w:lang w:val="en-US"/>
        </w:rPr>
      </w:pPr>
      <w:r w:rsidRPr="004468CB">
        <w:rPr>
          <w:lang w:val="en-US"/>
        </w:rPr>
        <w:t>Viscosity.</w:t>
      </w:r>
    </w:p>
    <w:p w:rsidR="00636E3D" w:rsidRPr="004468CB" w:rsidRDefault="00636E3D" w:rsidP="00BD7C05">
      <w:pPr>
        <w:numPr>
          <w:ilvl w:val="1"/>
          <w:numId w:val="65"/>
        </w:numPr>
        <w:rPr>
          <w:lang w:val="en-US"/>
        </w:rPr>
      </w:pPr>
      <w:r w:rsidRPr="004468CB">
        <w:rPr>
          <w:lang w:val="en-US"/>
        </w:rPr>
        <w:t>Flash point.</w:t>
      </w:r>
    </w:p>
    <w:p w:rsidR="00636E3D" w:rsidRPr="004468CB" w:rsidRDefault="00636E3D" w:rsidP="00BD7C05">
      <w:pPr>
        <w:numPr>
          <w:ilvl w:val="1"/>
          <w:numId w:val="65"/>
        </w:numPr>
        <w:rPr>
          <w:lang w:val="en-US"/>
        </w:rPr>
      </w:pPr>
      <w:r w:rsidRPr="004468CB">
        <w:rPr>
          <w:lang w:val="en-US"/>
        </w:rPr>
        <w:t>Concentration of contaminants.</w:t>
      </w:r>
    </w:p>
    <w:p w:rsidR="00636E3D" w:rsidRDefault="00636E3D" w:rsidP="00BD7C05">
      <w:pPr>
        <w:numPr>
          <w:ilvl w:val="1"/>
          <w:numId w:val="65"/>
        </w:numPr>
        <w:rPr>
          <w:lang w:val="en-US"/>
        </w:rPr>
      </w:pPr>
      <w:r w:rsidRPr="004468CB">
        <w:rPr>
          <w:lang w:val="en-US"/>
        </w:rPr>
        <w:t>Pour point.</w:t>
      </w:r>
    </w:p>
    <w:p w:rsidR="00636E3D" w:rsidRPr="004468CB" w:rsidRDefault="00636E3D" w:rsidP="005E7074">
      <w:pPr>
        <w:ind w:left="1440"/>
        <w:rPr>
          <w:lang w:val="en-US"/>
        </w:rPr>
      </w:pPr>
    </w:p>
    <w:p w:rsidR="00636E3D" w:rsidRPr="004468CB" w:rsidRDefault="00636E3D" w:rsidP="005E7074">
      <w:pPr>
        <w:rPr>
          <w:lang w:val="en-US"/>
        </w:rPr>
      </w:pPr>
    </w:p>
    <w:p w:rsidR="00636E3D" w:rsidRDefault="00636E3D" w:rsidP="005E7074">
      <w:pPr>
        <w:rPr>
          <w:b/>
          <w:i/>
          <w:lang w:val="en-US"/>
        </w:rPr>
      </w:pPr>
      <w:r>
        <w:rPr>
          <w:b/>
          <w:i/>
          <w:lang w:val="uk-UA"/>
        </w:rPr>
        <w:t xml:space="preserve">4. </w:t>
      </w:r>
      <w:r>
        <w:rPr>
          <w:b/>
          <w:i/>
          <w:lang w:val="en-US"/>
        </w:rPr>
        <w:t>Translate the following sentences</w:t>
      </w:r>
      <w:r w:rsidRPr="00673354">
        <w:rPr>
          <w:b/>
          <w:i/>
          <w:lang w:val="en-US"/>
        </w:rPr>
        <w:t xml:space="preserve"> (</w:t>
      </w:r>
      <w:r>
        <w:rPr>
          <w:b/>
          <w:i/>
          <w:lang w:val="en-US"/>
        </w:rPr>
        <w:t>topic “In-situ repairs”):</w:t>
      </w:r>
    </w:p>
    <w:p w:rsidR="00636E3D" w:rsidRDefault="00636E3D" w:rsidP="005E7074">
      <w:pPr>
        <w:rPr>
          <w:b/>
          <w:i/>
          <w:lang w:val="en-US"/>
        </w:rPr>
      </w:pPr>
    </w:p>
    <w:p w:rsidR="00636E3D" w:rsidRDefault="00636E3D" w:rsidP="00BD7C05">
      <w:pPr>
        <w:pStyle w:val="ListParagraph"/>
        <w:numPr>
          <w:ilvl w:val="0"/>
          <w:numId w:val="64"/>
        </w:numPr>
      </w:pPr>
      <w:r>
        <w:t>Важно, чтобы все основные параметры непрерывно проверялись.</w:t>
      </w:r>
    </w:p>
    <w:p w:rsidR="00636E3D" w:rsidRDefault="00636E3D" w:rsidP="00BD7C05">
      <w:pPr>
        <w:pStyle w:val="ListParagraph"/>
        <w:numPr>
          <w:ilvl w:val="0"/>
          <w:numId w:val="64"/>
        </w:numPr>
      </w:pPr>
      <w:r>
        <w:t>Переборка поршней главных двигателей и рамовых подшипников проводится на борту механиками, когда судно находится в порту достаточно долго.</w:t>
      </w:r>
    </w:p>
    <w:p w:rsidR="00636E3D" w:rsidRDefault="00636E3D" w:rsidP="00BD7C05">
      <w:pPr>
        <w:pStyle w:val="ListParagraph"/>
        <w:numPr>
          <w:ilvl w:val="0"/>
          <w:numId w:val="64"/>
        </w:numPr>
      </w:pPr>
      <w:r>
        <w:t>Цилиндр и каждая пара подшипников вскрываются и проверяются инспектором классификационного общества, если он есть в данном порту.</w:t>
      </w:r>
    </w:p>
    <w:p w:rsidR="00636E3D" w:rsidRDefault="00636E3D" w:rsidP="00BD7C05">
      <w:pPr>
        <w:pStyle w:val="ListParagraph"/>
        <w:numPr>
          <w:ilvl w:val="0"/>
          <w:numId w:val="64"/>
        </w:numPr>
      </w:pPr>
      <w:r>
        <w:t>Переборка насосов и вспомогательных двигателей проводится в порту аналогично.</w:t>
      </w:r>
    </w:p>
    <w:p w:rsidR="00636E3D" w:rsidRDefault="00636E3D" w:rsidP="00BD7C05">
      <w:pPr>
        <w:pStyle w:val="ListParagraph"/>
        <w:numPr>
          <w:ilvl w:val="0"/>
          <w:numId w:val="64"/>
        </w:numPr>
      </w:pPr>
      <w:r>
        <w:t>Если установлены запасные насосы, один из каждой пары можно перебирать в море.</w:t>
      </w:r>
    </w:p>
    <w:p w:rsidR="00636E3D" w:rsidRDefault="00636E3D" w:rsidP="00BD7C05">
      <w:pPr>
        <w:pStyle w:val="ListParagraph"/>
        <w:numPr>
          <w:ilvl w:val="0"/>
          <w:numId w:val="64"/>
        </w:numPr>
      </w:pPr>
      <w:r>
        <w:t>В море может также производиться периодическая переборка запасных клапанов.</w:t>
      </w:r>
    </w:p>
    <w:p w:rsidR="00636E3D" w:rsidRPr="005E7074" w:rsidRDefault="00636E3D" w:rsidP="005E7074">
      <w:pPr>
        <w:pStyle w:val="ListParagraph"/>
        <w:ind w:left="360"/>
      </w:pPr>
    </w:p>
    <w:p w:rsidR="00636E3D" w:rsidRPr="005E7074" w:rsidRDefault="00636E3D" w:rsidP="005E7074">
      <w:pPr>
        <w:pStyle w:val="ListParagraph"/>
        <w:ind w:left="360"/>
      </w:pPr>
    </w:p>
    <w:p w:rsidR="00636E3D" w:rsidRPr="005E7074" w:rsidRDefault="00636E3D" w:rsidP="005E7074">
      <w:r w:rsidRPr="005E7074">
        <w:t xml:space="preserve"> </w:t>
      </w:r>
    </w:p>
    <w:p w:rsidR="00636E3D" w:rsidRPr="005E7074" w:rsidRDefault="00636E3D" w:rsidP="005E7074">
      <w:pPr>
        <w:rPr>
          <w:b/>
          <w:i/>
        </w:rPr>
      </w:pPr>
    </w:p>
    <w:p w:rsidR="00636E3D" w:rsidRDefault="00636E3D" w:rsidP="005E7074">
      <w:pPr>
        <w:rPr>
          <w:b/>
          <w:i/>
          <w:lang w:val="uk-UA"/>
        </w:rPr>
      </w:pPr>
    </w:p>
    <w:p w:rsidR="00636E3D" w:rsidRDefault="00636E3D" w:rsidP="005E7074">
      <w:pPr>
        <w:rPr>
          <w:b/>
          <w:i/>
          <w:lang w:val="uk-UA"/>
        </w:rPr>
      </w:pPr>
    </w:p>
    <w:p w:rsidR="00636E3D" w:rsidRDefault="00636E3D" w:rsidP="005E7074">
      <w:pPr>
        <w:rPr>
          <w:b/>
          <w:i/>
          <w:lang w:val="uk-UA"/>
        </w:rPr>
      </w:pPr>
    </w:p>
    <w:p w:rsidR="00636E3D" w:rsidRPr="006A76F9" w:rsidRDefault="00636E3D" w:rsidP="005E7074">
      <w:pPr>
        <w:pStyle w:val="Caption"/>
        <w:rPr>
          <w:b w:val="0"/>
          <w:sz w:val="24"/>
          <w:szCs w:val="24"/>
        </w:rPr>
      </w:pPr>
      <w:r w:rsidRPr="006A76F9">
        <w:rPr>
          <w:b w:val="0"/>
          <w:sz w:val="24"/>
          <w:szCs w:val="24"/>
        </w:rPr>
        <w:t>МІНІСТЕРСТВО ОСВІТИ І НАУКИ УКРАЇНИ</w:t>
      </w:r>
    </w:p>
    <w:p w:rsidR="00636E3D" w:rsidRPr="006A76F9" w:rsidRDefault="00636E3D" w:rsidP="005E7074">
      <w:pPr>
        <w:jc w:val="center"/>
        <w:rPr>
          <w:caps/>
        </w:rPr>
      </w:pPr>
      <w:r w:rsidRPr="006A76F9">
        <w:rPr>
          <w:caps/>
        </w:rPr>
        <w:t>Державний університет інфраструктури та технологій</w:t>
      </w:r>
    </w:p>
    <w:p w:rsidR="00636E3D" w:rsidRDefault="00636E3D" w:rsidP="005E7074">
      <w:pPr>
        <w:jc w:val="center"/>
        <w:rPr>
          <w:u w:val="single"/>
        </w:rPr>
      </w:pPr>
      <w:r w:rsidRPr="006A76F9">
        <w:rPr>
          <w:u w:val="single"/>
        </w:rPr>
        <w:t>ДУНАЙСЬКИЙ ФАКУЛЬТЕТ МОРСЬКОГО ТА РІЧКОВОГО ТРАНСПОРТУ</w:t>
      </w:r>
    </w:p>
    <w:p w:rsidR="00636E3D" w:rsidRPr="006A76F9" w:rsidRDefault="00636E3D" w:rsidP="005E7074">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5E7074">
      <w:pPr>
        <w:jc w:val="center"/>
        <w:rPr>
          <w:b/>
        </w:rPr>
      </w:pPr>
      <w:r w:rsidRPr="006A76F9">
        <w:rPr>
          <w:b/>
        </w:rPr>
        <w:t>З дисципліни «Англійська мова за професійним спрямуванням»</w:t>
      </w:r>
    </w:p>
    <w:p w:rsidR="00636E3D" w:rsidRPr="002666EC" w:rsidRDefault="00636E3D" w:rsidP="005E7074">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5E7074">
      <w:pPr>
        <w:pStyle w:val="Style5"/>
        <w:widowControl/>
        <w:spacing w:line="240" w:lineRule="exact"/>
        <w:jc w:val="left"/>
      </w:pPr>
    </w:p>
    <w:p w:rsidR="00636E3D" w:rsidRDefault="00636E3D" w:rsidP="005E7074">
      <w:pPr>
        <w:pStyle w:val="Style5"/>
        <w:widowControl/>
        <w:spacing w:before="29" w:line="240" w:lineRule="auto"/>
        <w:jc w:val="left"/>
        <w:outlineLvl w:val="0"/>
        <w:rPr>
          <w:rStyle w:val="FontStyle27"/>
          <w:bCs/>
          <w:szCs w:val="22"/>
          <w:lang w:val="uk-UA" w:eastAsia="en-US"/>
        </w:rPr>
      </w:pPr>
      <w:r w:rsidRPr="009D0012">
        <w:rPr>
          <w:rStyle w:val="FontStyle27"/>
          <w:bCs/>
          <w:szCs w:val="22"/>
          <w:lang w:val="en-US" w:eastAsia="en-US"/>
        </w:rPr>
        <w:t>Variant</w:t>
      </w:r>
      <w:r w:rsidRPr="004073DA">
        <w:rPr>
          <w:rStyle w:val="FontStyle27"/>
          <w:bCs/>
          <w:szCs w:val="22"/>
          <w:lang w:eastAsia="en-US"/>
        </w:rPr>
        <w:t xml:space="preserve"> </w:t>
      </w:r>
      <w:r>
        <w:rPr>
          <w:rStyle w:val="FontStyle27"/>
          <w:bCs/>
          <w:szCs w:val="22"/>
          <w:lang w:val="en-US" w:eastAsia="en-US"/>
        </w:rPr>
        <w:t>2</w:t>
      </w:r>
      <w:r>
        <w:rPr>
          <w:rStyle w:val="FontStyle27"/>
          <w:bCs/>
          <w:szCs w:val="22"/>
          <w:lang w:val="uk-UA" w:eastAsia="en-US"/>
        </w:rPr>
        <w:t>9</w:t>
      </w:r>
    </w:p>
    <w:p w:rsidR="00636E3D" w:rsidRPr="009D0012" w:rsidRDefault="00636E3D" w:rsidP="005E7074">
      <w:pPr>
        <w:pStyle w:val="Style5"/>
        <w:widowControl/>
        <w:spacing w:before="29" w:line="240" w:lineRule="auto"/>
        <w:jc w:val="left"/>
        <w:outlineLvl w:val="0"/>
        <w:rPr>
          <w:rStyle w:val="FontStyle27"/>
          <w:bCs/>
          <w:szCs w:val="22"/>
          <w:lang w:val="uk-UA" w:eastAsia="en-US"/>
        </w:rPr>
      </w:pPr>
    </w:p>
    <w:p w:rsidR="00636E3D" w:rsidRPr="002E4C69" w:rsidRDefault="00636E3D" w:rsidP="00BD7C05">
      <w:pPr>
        <w:pStyle w:val="ListParagraph"/>
        <w:numPr>
          <w:ilvl w:val="0"/>
          <w:numId w:val="61"/>
        </w:numPr>
        <w:rPr>
          <w:b/>
          <w:i/>
          <w:lang w:val="uk-UA"/>
        </w:rPr>
      </w:pPr>
      <w:r>
        <w:rPr>
          <w:b/>
          <w:i/>
          <w:lang w:val="en-US"/>
        </w:rPr>
        <w:t>Give English equivalents to the following words and phrases (topic “Repairs. Contract”):</w:t>
      </w:r>
    </w:p>
    <w:p w:rsidR="00636E3D" w:rsidRPr="002E4C69" w:rsidRDefault="00636E3D" w:rsidP="005E7074">
      <w:pPr>
        <w:pStyle w:val="ListParagraph"/>
        <w:rPr>
          <w:b/>
          <w:i/>
          <w:lang w:val="uk-UA"/>
        </w:rPr>
      </w:pPr>
    </w:p>
    <w:p w:rsidR="00636E3D" w:rsidRPr="002E4C69" w:rsidRDefault="00636E3D" w:rsidP="00BD7C05">
      <w:pPr>
        <w:pStyle w:val="ListParagraph"/>
        <w:numPr>
          <w:ilvl w:val="0"/>
          <w:numId w:val="62"/>
        </w:numPr>
        <w:rPr>
          <w:lang w:val="uk-UA"/>
        </w:rPr>
      </w:pPr>
      <w:r>
        <w:t>Заключать контракт;</w:t>
      </w:r>
    </w:p>
    <w:p w:rsidR="00636E3D" w:rsidRPr="002E4C69" w:rsidRDefault="00636E3D" w:rsidP="00BD7C05">
      <w:pPr>
        <w:pStyle w:val="ListParagraph"/>
        <w:numPr>
          <w:ilvl w:val="0"/>
          <w:numId w:val="62"/>
        </w:numPr>
        <w:rPr>
          <w:lang w:val="uk-UA"/>
        </w:rPr>
      </w:pPr>
      <w:r>
        <w:t>Выполнить заказ;</w:t>
      </w:r>
    </w:p>
    <w:p w:rsidR="00636E3D" w:rsidRPr="002E4C69" w:rsidRDefault="00636E3D" w:rsidP="00BD7C05">
      <w:pPr>
        <w:pStyle w:val="ListParagraph"/>
        <w:numPr>
          <w:ilvl w:val="0"/>
          <w:numId w:val="62"/>
        </w:numPr>
        <w:rPr>
          <w:lang w:val="uk-UA"/>
        </w:rPr>
      </w:pPr>
      <w:r>
        <w:t>Обеспечить запасными частями;</w:t>
      </w:r>
    </w:p>
    <w:p w:rsidR="00636E3D" w:rsidRPr="002507ED" w:rsidRDefault="00636E3D" w:rsidP="00BD7C05">
      <w:pPr>
        <w:pStyle w:val="ListParagraph"/>
        <w:numPr>
          <w:ilvl w:val="0"/>
          <w:numId w:val="62"/>
        </w:numPr>
        <w:rPr>
          <w:lang w:val="uk-UA"/>
        </w:rPr>
      </w:pPr>
      <w:r>
        <w:t>Начало ремонта;</w:t>
      </w:r>
    </w:p>
    <w:p w:rsidR="00636E3D" w:rsidRDefault="00636E3D" w:rsidP="00BD7C05">
      <w:pPr>
        <w:pStyle w:val="ListParagraph"/>
        <w:numPr>
          <w:ilvl w:val="0"/>
          <w:numId w:val="62"/>
        </w:numPr>
        <w:rPr>
          <w:lang w:val="uk-UA"/>
        </w:rPr>
      </w:pPr>
      <w:r>
        <w:rPr>
          <w:lang w:val="uk-UA"/>
        </w:rPr>
        <w:t>Соответствовать техническим условиям контракта.</w:t>
      </w:r>
    </w:p>
    <w:p w:rsidR="00636E3D" w:rsidRDefault="00636E3D" w:rsidP="005E7074">
      <w:pPr>
        <w:pStyle w:val="ListParagraph"/>
        <w:ind w:left="1440"/>
        <w:rPr>
          <w:lang w:val="uk-UA"/>
        </w:rPr>
      </w:pPr>
    </w:p>
    <w:p w:rsidR="00636E3D" w:rsidRDefault="00636E3D" w:rsidP="005E7074">
      <w:pPr>
        <w:rPr>
          <w:b/>
          <w:i/>
          <w:lang w:val="en-US"/>
        </w:rPr>
      </w:pPr>
      <w:r>
        <w:rPr>
          <w:lang w:val="en-US"/>
        </w:rPr>
        <w:t xml:space="preserve">         </w:t>
      </w:r>
      <w:r>
        <w:rPr>
          <w:b/>
          <w:i/>
          <w:lang w:val="en-US"/>
        </w:rPr>
        <w:t xml:space="preserve">2. </w:t>
      </w:r>
      <w:r>
        <w:rPr>
          <w:b/>
          <w:i/>
          <w:lang w:val="uk-UA"/>
        </w:rPr>
        <w:t xml:space="preserve"> </w:t>
      </w:r>
      <w:r>
        <w:rPr>
          <w:b/>
          <w:i/>
          <w:lang w:val="en-US"/>
        </w:rPr>
        <w:t>Find the correct answer:</w:t>
      </w:r>
    </w:p>
    <w:p w:rsidR="00636E3D" w:rsidRDefault="00636E3D" w:rsidP="005E7074">
      <w:pPr>
        <w:rPr>
          <w:b/>
          <w:i/>
          <w:lang w:val="uk-UA"/>
        </w:rPr>
      </w:pPr>
    </w:p>
    <w:p w:rsidR="00636E3D" w:rsidRPr="004B78D0" w:rsidRDefault="00636E3D" w:rsidP="00BD7C05">
      <w:pPr>
        <w:numPr>
          <w:ilvl w:val="0"/>
          <w:numId w:val="63"/>
        </w:numPr>
        <w:rPr>
          <w:lang w:val="en-US"/>
        </w:rPr>
      </w:pPr>
      <w:r w:rsidRPr="004B78D0">
        <w:rPr>
          <w:lang w:val="en-US"/>
        </w:rPr>
        <w:t>At sea, water is self-drained from an exposed deck by.........</w:t>
      </w:r>
    </w:p>
    <w:p w:rsidR="00636E3D" w:rsidRPr="004B78D0" w:rsidRDefault="00636E3D" w:rsidP="00BD7C05">
      <w:pPr>
        <w:numPr>
          <w:ilvl w:val="1"/>
          <w:numId w:val="63"/>
        </w:numPr>
        <w:rPr>
          <w:lang w:val="en-US"/>
        </w:rPr>
      </w:pPr>
      <w:r w:rsidRPr="004B78D0">
        <w:rPr>
          <w:lang w:val="en-US"/>
        </w:rPr>
        <w:t>discharge pipes.</w:t>
      </w:r>
    </w:p>
    <w:p w:rsidR="00636E3D" w:rsidRPr="004B78D0" w:rsidRDefault="00636E3D" w:rsidP="00BD7C05">
      <w:pPr>
        <w:numPr>
          <w:ilvl w:val="1"/>
          <w:numId w:val="63"/>
        </w:numPr>
        <w:rPr>
          <w:lang w:val="en-US"/>
        </w:rPr>
      </w:pPr>
      <w:r w:rsidRPr="004B78D0">
        <w:rPr>
          <w:lang w:val="en-US"/>
        </w:rPr>
        <w:t>side scuttles.</w:t>
      </w:r>
    </w:p>
    <w:p w:rsidR="00636E3D" w:rsidRPr="004B78D0" w:rsidRDefault="00636E3D" w:rsidP="00BD7C05">
      <w:pPr>
        <w:numPr>
          <w:ilvl w:val="1"/>
          <w:numId w:val="63"/>
        </w:numPr>
        <w:rPr>
          <w:lang w:val="en-US"/>
        </w:rPr>
      </w:pPr>
      <w:r w:rsidRPr="004B78D0">
        <w:rPr>
          <w:lang w:val="en-US"/>
        </w:rPr>
        <w:t>freeing ports.</w:t>
      </w:r>
    </w:p>
    <w:p w:rsidR="00636E3D" w:rsidRPr="004B78D0" w:rsidRDefault="00636E3D" w:rsidP="00BD7C05">
      <w:pPr>
        <w:numPr>
          <w:ilvl w:val="1"/>
          <w:numId w:val="63"/>
        </w:numPr>
        <w:rPr>
          <w:lang w:val="en-US"/>
        </w:rPr>
      </w:pPr>
      <w:r w:rsidRPr="004B78D0">
        <w:rPr>
          <w:lang w:val="en-US"/>
        </w:rPr>
        <w:t>drain valves.</w:t>
      </w:r>
    </w:p>
    <w:p w:rsidR="00636E3D" w:rsidRPr="004B78D0" w:rsidRDefault="00636E3D" w:rsidP="005E7074">
      <w:pPr>
        <w:rPr>
          <w:lang w:val="en-US"/>
        </w:rPr>
      </w:pPr>
    </w:p>
    <w:p w:rsidR="00636E3D" w:rsidRPr="004B78D0" w:rsidRDefault="00636E3D" w:rsidP="00BD7C05">
      <w:pPr>
        <w:numPr>
          <w:ilvl w:val="0"/>
          <w:numId w:val="63"/>
        </w:numPr>
        <w:rPr>
          <w:lang w:val="en-US"/>
        </w:rPr>
      </w:pPr>
      <w:r w:rsidRPr="004B78D0">
        <w:rPr>
          <w:lang w:val="en-US"/>
        </w:rPr>
        <w:t>What is a drawing used to identify individual strakes and plates called?</w:t>
      </w:r>
    </w:p>
    <w:p w:rsidR="00636E3D" w:rsidRPr="004B78D0" w:rsidRDefault="00636E3D" w:rsidP="00BD7C05">
      <w:pPr>
        <w:numPr>
          <w:ilvl w:val="1"/>
          <w:numId w:val="63"/>
        </w:numPr>
        <w:rPr>
          <w:lang w:val="en-US"/>
        </w:rPr>
      </w:pPr>
      <w:r w:rsidRPr="004B78D0">
        <w:rPr>
          <w:lang w:val="en-US"/>
        </w:rPr>
        <w:t>Construction Drawing</w:t>
      </w:r>
    </w:p>
    <w:p w:rsidR="00636E3D" w:rsidRPr="004B78D0" w:rsidRDefault="00636E3D" w:rsidP="00BD7C05">
      <w:pPr>
        <w:numPr>
          <w:ilvl w:val="1"/>
          <w:numId w:val="63"/>
        </w:numPr>
        <w:rPr>
          <w:lang w:val="en-US"/>
        </w:rPr>
      </w:pPr>
      <w:r w:rsidRPr="004B78D0">
        <w:rPr>
          <w:lang w:val="en-US"/>
        </w:rPr>
        <w:t>Sheer Profile</w:t>
      </w:r>
    </w:p>
    <w:p w:rsidR="00636E3D" w:rsidRPr="004B78D0" w:rsidRDefault="00636E3D" w:rsidP="00BD7C05">
      <w:pPr>
        <w:numPr>
          <w:ilvl w:val="1"/>
          <w:numId w:val="63"/>
        </w:numPr>
      </w:pPr>
      <w:r w:rsidRPr="004B78D0">
        <w:rPr>
          <w:lang w:val="en-US"/>
        </w:rPr>
        <w:t>Shell Expansion Plan</w:t>
      </w:r>
    </w:p>
    <w:p w:rsidR="00636E3D" w:rsidRPr="004B78D0" w:rsidRDefault="00636E3D" w:rsidP="00BD7C05">
      <w:pPr>
        <w:numPr>
          <w:ilvl w:val="1"/>
          <w:numId w:val="63"/>
        </w:numPr>
      </w:pPr>
      <w:r w:rsidRPr="004B78D0">
        <w:t>Body Plan</w:t>
      </w:r>
    </w:p>
    <w:p w:rsidR="00636E3D" w:rsidRPr="004B78D0" w:rsidRDefault="00636E3D" w:rsidP="005E7074"/>
    <w:p w:rsidR="00636E3D" w:rsidRPr="004B78D0" w:rsidRDefault="00636E3D" w:rsidP="00BD7C05">
      <w:pPr>
        <w:numPr>
          <w:ilvl w:val="0"/>
          <w:numId w:val="63"/>
        </w:numPr>
        <w:rPr>
          <w:lang w:val="en-US"/>
        </w:rPr>
      </w:pPr>
      <w:r w:rsidRPr="004B78D0">
        <w:rPr>
          <w:lang w:val="en-US"/>
        </w:rPr>
        <w:t>TAN, total acid number is the:</w:t>
      </w:r>
    </w:p>
    <w:p w:rsidR="00636E3D" w:rsidRPr="004B78D0" w:rsidRDefault="00636E3D" w:rsidP="00BD7C05">
      <w:pPr>
        <w:numPr>
          <w:ilvl w:val="1"/>
          <w:numId w:val="63"/>
        </w:numPr>
        <w:rPr>
          <w:lang w:val="en-US"/>
        </w:rPr>
      </w:pPr>
      <w:r w:rsidRPr="004B78D0">
        <w:rPr>
          <w:lang w:val="en-US"/>
        </w:rPr>
        <w:t>Total content of organic and inorganic acids in the oil.</w:t>
      </w:r>
    </w:p>
    <w:p w:rsidR="00636E3D" w:rsidRPr="004B78D0" w:rsidRDefault="00636E3D" w:rsidP="00BD7C05">
      <w:pPr>
        <w:numPr>
          <w:ilvl w:val="1"/>
          <w:numId w:val="63"/>
        </w:numPr>
        <w:rPr>
          <w:lang w:val="en-US"/>
        </w:rPr>
      </w:pPr>
      <w:r w:rsidRPr="004B78D0">
        <w:rPr>
          <w:lang w:val="en-US"/>
        </w:rPr>
        <w:t>Amount of remaining alkalinity in the oil.</w:t>
      </w:r>
    </w:p>
    <w:p w:rsidR="00636E3D" w:rsidRPr="004B78D0" w:rsidRDefault="00636E3D" w:rsidP="00BD7C05">
      <w:pPr>
        <w:numPr>
          <w:ilvl w:val="1"/>
          <w:numId w:val="63"/>
        </w:numPr>
        <w:rPr>
          <w:lang w:val="en-US"/>
        </w:rPr>
      </w:pPr>
      <w:r w:rsidRPr="004B78D0">
        <w:rPr>
          <w:lang w:val="en-US"/>
        </w:rPr>
        <w:t>Total content of inorganic acids in the oil.</w:t>
      </w:r>
    </w:p>
    <w:p w:rsidR="00636E3D" w:rsidRPr="004B78D0" w:rsidRDefault="00636E3D" w:rsidP="00BD7C05">
      <w:pPr>
        <w:numPr>
          <w:ilvl w:val="1"/>
          <w:numId w:val="63"/>
        </w:numPr>
        <w:rPr>
          <w:lang w:val="en-US"/>
        </w:rPr>
      </w:pPr>
      <w:r w:rsidRPr="004B78D0">
        <w:rPr>
          <w:lang w:val="en-US"/>
        </w:rPr>
        <w:t>Total content of organic acids in the oil.</w:t>
      </w:r>
    </w:p>
    <w:p w:rsidR="00636E3D" w:rsidRPr="004B78D0" w:rsidRDefault="00636E3D" w:rsidP="005E7074">
      <w:pPr>
        <w:rPr>
          <w:lang w:val="en-US"/>
        </w:rPr>
      </w:pPr>
    </w:p>
    <w:p w:rsidR="00636E3D" w:rsidRPr="004B78D0" w:rsidRDefault="00636E3D" w:rsidP="00BD7C05">
      <w:pPr>
        <w:numPr>
          <w:ilvl w:val="0"/>
          <w:numId w:val="63"/>
        </w:numPr>
        <w:rPr>
          <w:lang w:val="en-US"/>
        </w:rPr>
      </w:pPr>
      <w:r w:rsidRPr="004B78D0">
        <w:rPr>
          <w:lang w:val="en-US"/>
        </w:rPr>
        <w:t>A decrease in the viscosity of the lubricating oil in a trunk engine may be due to dilution by:</w:t>
      </w:r>
    </w:p>
    <w:p w:rsidR="00636E3D" w:rsidRPr="004B78D0" w:rsidRDefault="00636E3D" w:rsidP="00BD7C05">
      <w:pPr>
        <w:numPr>
          <w:ilvl w:val="1"/>
          <w:numId w:val="63"/>
        </w:numPr>
        <w:rPr>
          <w:lang w:val="en-US"/>
        </w:rPr>
      </w:pPr>
      <w:r w:rsidRPr="004B78D0">
        <w:rPr>
          <w:lang w:val="en-US"/>
        </w:rPr>
        <w:t>Diesel oil.</w:t>
      </w:r>
    </w:p>
    <w:p w:rsidR="00636E3D" w:rsidRPr="004B78D0" w:rsidRDefault="00636E3D" w:rsidP="00BD7C05">
      <w:pPr>
        <w:numPr>
          <w:ilvl w:val="1"/>
          <w:numId w:val="63"/>
        </w:numPr>
        <w:rPr>
          <w:lang w:val="en-US"/>
        </w:rPr>
      </w:pPr>
      <w:r w:rsidRPr="004B78D0">
        <w:rPr>
          <w:lang w:val="en-US"/>
        </w:rPr>
        <w:t>Cylinder oil.</w:t>
      </w:r>
    </w:p>
    <w:p w:rsidR="00636E3D" w:rsidRPr="004B78D0" w:rsidRDefault="00636E3D" w:rsidP="00BD7C05">
      <w:pPr>
        <w:numPr>
          <w:ilvl w:val="1"/>
          <w:numId w:val="63"/>
        </w:numPr>
        <w:rPr>
          <w:lang w:val="en-US"/>
        </w:rPr>
      </w:pPr>
      <w:r w:rsidRPr="004B78D0">
        <w:rPr>
          <w:lang w:val="en-US"/>
        </w:rPr>
        <w:t>Water.</w:t>
      </w:r>
    </w:p>
    <w:p w:rsidR="00636E3D" w:rsidRPr="004B78D0" w:rsidRDefault="00636E3D" w:rsidP="00BD7C05">
      <w:pPr>
        <w:numPr>
          <w:ilvl w:val="1"/>
          <w:numId w:val="63"/>
        </w:numPr>
        <w:rPr>
          <w:lang w:val="en-US"/>
        </w:rPr>
      </w:pPr>
      <w:r w:rsidRPr="004B78D0">
        <w:rPr>
          <w:lang w:val="en-US"/>
        </w:rPr>
        <w:t>Heavy fuel oil.</w:t>
      </w:r>
    </w:p>
    <w:p w:rsidR="00636E3D" w:rsidRPr="004B78D0" w:rsidRDefault="00636E3D" w:rsidP="005E7074"/>
    <w:p w:rsidR="00636E3D" w:rsidRPr="004B78D0" w:rsidRDefault="00636E3D" w:rsidP="00BD7C05">
      <w:pPr>
        <w:numPr>
          <w:ilvl w:val="0"/>
          <w:numId w:val="63"/>
        </w:numPr>
        <w:rPr>
          <w:lang w:val="en-US"/>
        </w:rPr>
      </w:pPr>
      <w:r w:rsidRPr="004B78D0">
        <w:rPr>
          <w:lang w:val="en-US"/>
        </w:rPr>
        <w:t xml:space="preserve">What differential pressure would you expect to find across an engine lub.oil filter? </w:t>
      </w:r>
    </w:p>
    <w:p w:rsidR="00636E3D" w:rsidRPr="004B78D0" w:rsidRDefault="00636E3D" w:rsidP="00BD7C05">
      <w:pPr>
        <w:numPr>
          <w:ilvl w:val="1"/>
          <w:numId w:val="63"/>
        </w:numPr>
        <w:rPr>
          <w:lang w:val="en-US"/>
        </w:rPr>
      </w:pPr>
      <w:r w:rsidRPr="004B78D0">
        <w:rPr>
          <w:lang w:val="en-US"/>
        </w:rPr>
        <w:t>0.2 Bar</w:t>
      </w:r>
    </w:p>
    <w:p w:rsidR="00636E3D" w:rsidRPr="004B78D0" w:rsidRDefault="00636E3D" w:rsidP="00BD7C05">
      <w:pPr>
        <w:numPr>
          <w:ilvl w:val="1"/>
          <w:numId w:val="63"/>
        </w:numPr>
        <w:rPr>
          <w:lang w:val="en-US"/>
        </w:rPr>
      </w:pPr>
      <w:r w:rsidRPr="004B78D0">
        <w:rPr>
          <w:lang w:val="en-US"/>
        </w:rPr>
        <w:t>Zero</w:t>
      </w:r>
    </w:p>
    <w:p w:rsidR="00636E3D" w:rsidRPr="004B78D0" w:rsidRDefault="00636E3D" w:rsidP="00BD7C05">
      <w:pPr>
        <w:numPr>
          <w:ilvl w:val="1"/>
          <w:numId w:val="63"/>
        </w:numPr>
        <w:rPr>
          <w:lang w:val="en-US"/>
        </w:rPr>
      </w:pPr>
      <w:r w:rsidRPr="004B78D0">
        <w:rPr>
          <w:lang w:val="en-US"/>
        </w:rPr>
        <w:t>1.2 Bar</w:t>
      </w:r>
    </w:p>
    <w:p w:rsidR="00636E3D" w:rsidRPr="004B78D0" w:rsidRDefault="00636E3D" w:rsidP="00BD7C05">
      <w:pPr>
        <w:numPr>
          <w:ilvl w:val="1"/>
          <w:numId w:val="63"/>
        </w:numPr>
        <w:rPr>
          <w:lang w:val="en-US"/>
        </w:rPr>
      </w:pPr>
      <w:r>
        <w:rPr>
          <w:lang w:val="en-US"/>
        </w:rPr>
        <w:t>4</w:t>
      </w:r>
      <w:r w:rsidRPr="004B78D0">
        <w:rPr>
          <w:lang w:val="en-US"/>
        </w:rPr>
        <w:t>.0 Bar</w:t>
      </w:r>
    </w:p>
    <w:p w:rsidR="00636E3D" w:rsidRPr="004B78D0" w:rsidRDefault="00636E3D" w:rsidP="005E7074">
      <w:pPr>
        <w:rPr>
          <w:lang w:val="en-US"/>
        </w:rPr>
      </w:pPr>
    </w:p>
    <w:p w:rsidR="00636E3D" w:rsidRPr="004B78D0" w:rsidRDefault="00636E3D" w:rsidP="00BD7C05">
      <w:pPr>
        <w:numPr>
          <w:ilvl w:val="0"/>
          <w:numId w:val="63"/>
        </w:numPr>
        <w:rPr>
          <w:lang w:val="en-US"/>
        </w:rPr>
      </w:pPr>
      <w:r w:rsidRPr="004B78D0">
        <w:rPr>
          <w:lang w:val="en-US"/>
        </w:rPr>
        <w:t>You notice the sump level in an engine has increased and no new oil has been added. What action would you take?</w:t>
      </w:r>
    </w:p>
    <w:p w:rsidR="00636E3D" w:rsidRPr="004B78D0" w:rsidRDefault="00636E3D" w:rsidP="00BD7C05">
      <w:pPr>
        <w:numPr>
          <w:ilvl w:val="1"/>
          <w:numId w:val="63"/>
        </w:numPr>
        <w:rPr>
          <w:lang w:val="en-US"/>
        </w:rPr>
      </w:pPr>
      <w:r w:rsidRPr="004B78D0">
        <w:rPr>
          <w:lang w:val="en-US"/>
        </w:rPr>
        <w:t>Stop the engine and look for a fuel or water leak.</w:t>
      </w:r>
    </w:p>
    <w:p w:rsidR="00636E3D" w:rsidRPr="004B78D0" w:rsidRDefault="00636E3D" w:rsidP="00BD7C05">
      <w:pPr>
        <w:numPr>
          <w:ilvl w:val="1"/>
          <w:numId w:val="63"/>
        </w:numPr>
        <w:rPr>
          <w:lang w:val="en-US"/>
        </w:rPr>
      </w:pPr>
      <w:r w:rsidRPr="004B78D0">
        <w:rPr>
          <w:lang w:val="en-US"/>
        </w:rPr>
        <w:t>Leave it the same.</w:t>
      </w:r>
    </w:p>
    <w:p w:rsidR="00636E3D" w:rsidRPr="004B78D0" w:rsidRDefault="00636E3D" w:rsidP="00BD7C05">
      <w:pPr>
        <w:numPr>
          <w:ilvl w:val="1"/>
          <w:numId w:val="63"/>
        </w:numPr>
        <w:rPr>
          <w:lang w:val="en-US"/>
        </w:rPr>
      </w:pPr>
      <w:r w:rsidRPr="004B78D0">
        <w:rPr>
          <w:lang w:val="en-US"/>
        </w:rPr>
        <w:t>Drain some oil from the engine.</w:t>
      </w:r>
    </w:p>
    <w:p w:rsidR="00636E3D" w:rsidRPr="004B78D0" w:rsidRDefault="00636E3D" w:rsidP="00BD7C05">
      <w:pPr>
        <w:numPr>
          <w:ilvl w:val="1"/>
          <w:numId w:val="63"/>
        </w:numPr>
        <w:rPr>
          <w:lang w:val="en-US"/>
        </w:rPr>
      </w:pPr>
      <w:r w:rsidRPr="004B78D0">
        <w:rPr>
          <w:lang w:val="en-US"/>
        </w:rPr>
        <w:t>Reduced the load, and look after fuel or water leak.</w:t>
      </w:r>
    </w:p>
    <w:p w:rsidR="00636E3D" w:rsidRPr="004B78D0" w:rsidRDefault="00636E3D" w:rsidP="005E7074">
      <w:pPr>
        <w:rPr>
          <w:lang w:val="en-US"/>
        </w:rPr>
      </w:pPr>
    </w:p>
    <w:p w:rsidR="00636E3D" w:rsidRPr="004B78D0" w:rsidRDefault="00636E3D" w:rsidP="00BD7C05">
      <w:pPr>
        <w:numPr>
          <w:ilvl w:val="0"/>
          <w:numId w:val="63"/>
        </w:numPr>
        <w:rPr>
          <w:lang w:val="en-US"/>
        </w:rPr>
      </w:pPr>
      <w:r w:rsidRPr="004B78D0">
        <w:rPr>
          <w:lang w:val="en-US"/>
        </w:rPr>
        <w:t>Garbage disposal regulations outside special areas specify that dunnage, lining and packing materials that float......</w:t>
      </w:r>
    </w:p>
    <w:p w:rsidR="00636E3D" w:rsidRPr="004B78D0" w:rsidRDefault="00636E3D" w:rsidP="00BD7C05">
      <w:pPr>
        <w:numPr>
          <w:ilvl w:val="1"/>
          <w:numId w:val="63"/>
        </w:numPr>
        <w:rPr>
          <w:lang w:val="en-US"/>
        </w:rPr>
      </w:pPr>
      <w:r w:rsidRPr="004B78D0">
        <w:rPr>
          <w:lang w:val="en-US"/>
        </w:rPr>
        <w:t>may not be thrown overboard at any time.</w:t>
      </w:r>
    </w:p>
    <w:p w:rsidR="00636E3D" w:rsidRPr="004B78D0" w:rsidRDefault="00636E3D" w:rsidP="00BD7C05">
      <w:pPr>
        <w:numPr>
          <w:ilvl w:val="1"/>
          <w:numId w:val="63"/>
        </w:numPr>
        <w:rPr>
          <w:lang w:val="en-US"/>
        </w:rPr>
      </w:pPr>
      <w:r w:rsidRPr="004B78D0">
        <w:rPr>
          <w:lang w:val="en-US"/>
        </w:rPr>
        <w:t xml:space="preserve">may be thrown overboard outside </w:t>
      </w:r>
      <w:smartTag w:uri="urn:schemas-microsoft-com:office:smarttags" w:element="metricconverter">
        <w:smartTagPr>
          <w:attr w:name="ProductID" w:val="4 miles"/>
        </w:smartTagPr>
        <w:r w:rsidRPr="004B78D0">
          <w:rPr>
            <w:lang w:val="en-US"/>
          </w:rPr>
          <w:t>12 miles</w:t>
        </w:r>
      </w:smartTag>
      <w:r w:rsidRPr="004B78D0">
        <w:rPr>
          <w:lang w:val="en-US"/>
        </w:rPr>
        <w:t xml:space="preserve"> offshore.</w:t>
      </w:r>
    </w:p>
    <w:p w:rsidR="00636E3D" w:rsidRPr="004B78D0" w:rsidRDefault="00636E3D" w:rsidP="00BD7C05">
      <w:pPr>
        <w:numPr>
          <w:ilvl w:val="1"/>
          <w:numId w:val="63"/>
        </w:numPr>
        <w:rPr>
          <w:lang w:val="en-US"/>
        </w:rPr>
      </w:pPr>
      <w:r w:rsidRPr="004B78D0">
        <w:rPr>
          <w:lang w:val="en-US"/>
        </w:rPr>
        <w:t xml:space="preserve">may be thrown overboard outside </w:t>
      </w:r>
      <w:smartTag w:uri="urn:schemas-microsoft-com:office:smarttags" w:element="metricconverter">
        <w:smartTagPr>
          <w:attr w:name="ProductID" w:val="4 miles"/>
        </w:smartTagPr>
        <w:r w:rsidRPr="004B78D0">
          <w:rPr>
            <w:lang w:val="en-US"/>
          </w:rPr>
          <w:t>25 miles</w:t>
        </w:r>
      </w:smartTag>
      <w:r w:rsidRPr="004B78D0">
        <w:rPr>
          <w:lang w:val="en-US"/>
        </w:rPr>
        <w:t xml:space="preserve"> offshore.</w:t>
      </w:r>
    </w:p>
    <w:p w:rsidR="00636E3D" w:rsidRPr="004B78D0" w:rsidRDefault="00636E3D" w:rsidP="00BD7C05">
      <w:pPr>
        <w:numPr>
          <w:ilvl w:val="1"/>
          <w:numId w:val="63"/>
        </w:numPr>
        <w:rPr>
          <w:lang w:val="en-US"/>
        </w:rPr>
      </w:pPr>
      <w:r w:rsidRPr="004B78D0">
        <w:rPr>
          <w:lang w:val="en-US"/>
        </w:rPr>
        <w:t xml:space="preserve">may be thrown overboard outside </w:t>
      </w:r>
      <w:smartTag w:uri="urn:schemas-microsoft-com:office:smarttags" w:element="metricconverter">
        <w:smartTagPr>
          <w:attr w:name="ProductID" w:val="4 miles"/>
        </w:smartTagPr>
        <w:r>
          <w:rPr>
            <w:lang w:val="en-US"/>
          </w:rPr>
          <w:t>4</w:t>
        </w:r>
        <w:r w:rsidRPr="004B78D0">
          <w:rPr>
            <w:lang w:val="en-US"/>
          </w:rPr>
          <w:t xml:space="preserve"> miles</w:t>
        </w:r>
      </w:smartTag>
      <w:r w:rsidRPr="004B78D0">
        <w:rPr>
          <w:lang w:val="en-US"/>
        </w:rPr>
        <w:t xml:space="preserve"> offshore.</w:t>
      </w:r>
    </w:p>
    <w:p w:rsidR="00636E3D" w:rsidRPr="004B78D0" w:rsidRDefault="00636E3D" w:rsidP="005E7074">
      <w:pPr>
        <w:rPr>
          <w:b/>
          <w:lang w:val="en-US"/>
        </w:rPr>
      </w:pPr>
    </w:p>
    <w:p w:rsidR="00636E3D" w:rsidRPr="004B78D0" w:rsidRDefault="00636E3D" w:rsidP="00BD7C05">
      <w:pPr>
        <w:numPr>
          <w:ilvl w:val="0"/>
          <w:numId w:val="63"/>
        </w:numPr>
        <w:rPr>
          <w:lang w:val="en-US"/>
        </w:rPr>
      </w:pPr>
      <w:r w:rsidRPr="004B78D0">
        <w:rPr>
          <w:lang w:val="en-US"/>
        </w:rPr>
        <w:t>Pumping, emptying or emitting from a ship.</w:t>
      </w:r>
    </w:p>
    <w:p w:rsidR="00636E3D" w:rsidRPr="004B78D0" w:rsidRDefault="00636E3D" w:rsidP="00BD7C05">
      <w:pPr>
        <w:numPr>
          <w:ilvl w:val="1"/>
          <w:numId w:val="63"/>
        </w:numPr>
        <w:rPr>
          <w:lang w:val="en-US"/>
        </w:rPr>
      </w:pPr>
      <w:r w:rsidRPr="004B78D0">
        <w:rPr>
          <w:lang w:val="en-US"/>
        </w:rPr>
        <w:t>What does "discharge" means in relation to harmful substances as defined by Marpol?</w:t>
      </w:r>
    </w:p>
    <w:p w:rsidR="00636E3D" w:rsidRPr="004B78D0" w:rsidRDefault="00636E3D" w:rsidP="00BD7C05">
      <w:pPr>
        <w:numPr>
          <w:ilvl w:val="1"/>
          <w:numId w:val="63"/>
        </w:numPr>
        <w:rPr>
          <w:lang w:val="en-US"/>
        </w:rPr>
      </w:pPr>
      <w:r w:rsidRPr="004B78D0">
        <w:rPr>
          <w:lang w:val="en-US"/>
        </w:rPr>
        <w:t>Spilling, leaking or escaping from the ship.</w:t>
      </w:r>
    </w:p>
    <w:p w:rsidR="00636E3D" w:rsidRPr="004B78D0" w:rsidRDefault="00636E3D" w:rsidP="00BD7C05">
      <w:pPr>
        <w:numPr>
          <w:ilvl w:val="1"/>
          <w:numId w:val="63"/>
        </w:numPr>
        <w:rPr>
          <w:lang w:val="en-US"/>
        </w:rPr>
      </w:pPr>
      <w:r w:rsidRPr="004B78D0">
        <w:rPr>
          <w:lang w:val="en-US"/>
        </w:rPr>
        <w:t>Dumping or disposal from the ship.</w:t>
      </w:r>
    </w:p>
    <w:p w:rsidR="00636E3D" w:rsidRPr="004B78D0" w:rsidRDefault="00636E3D" w:rsidP="00BD7C05">
      <w:pPr>
        <w:numPr>
          <w:ilvl w:val="1"/>
          <w:numId w:val="63"/>
        </w:numPr>
        <w:rPr>
          <w:lang w:val="en-US"/>
        </w:rPr>
      </w:pPr>
      <w:r w:rsidRPr="004B78D0">
        <w:rPr>
          <w:lang w:val="en-US"/>
        </w:rPr>
        <w:t>Any release how ever caused.</w:t>
      </w:r>
    </w:p>
    <w:p w:rsidR="00636E3D" w:rsidRPr="004B78D0" w:rsidRDefault="00636E3D" w:rsidP="005E7074">
      <w:pPr>
        <w:rPr>
          <w:lang w:val="en-US"/>
        </w:rPr>
      </w:pPr>
    </w:p>
    <w:p w:rsidR="00636E3D" w:rsidRPr="004B78D0" w:rsidRDefault="00636E3D" w:rsidP="00BD7C05">
      <w:pPr>
        <w:numPr>
          <w:ilvl w:val="0"/>
          <w:numId w:val="63"/>
        </w:numPr>
        <w:rPr>
          <w:lang w:val="en-US"/>
        </w:rPr>
      </w:pPr>
      <w:r w:rsidRPr="004B78D0">
        <w:rPr>
          <w:lang w:val="en-US"/>
        </w:rPr>
        <w:t>For any engine room operated in UMS-mode, defined checks are to be carried out prior to switching to UMS-mode. Is it the Engineer on Duty's responsibility to have the full control of condition of any check items prior to switching to UMS-mode and leaving the engine room, or may he leave the engine room for a short period (coffee break, lunch etc.) trusting the alarms and automatic functions are sufficient for safe operation?</w:t>
      </w:r>
    </w:p>
    <w:p w:rsidR="00636E3D" w:rsidRPr="004B78D0" w:rsidRDefault="00636E3D" w:rsidP="00BD7C05">
      <w:pPr>
        <w:numPr>
          <w:ilvl w:val="1"/>
          <w:numId w:val="63"/>
        </w:numPr>
        <w:rPr>
          <w:lang w:val="en-US"/>
        </w:rPr>
      </w:pPr>
      <w:r w:rsidRPr="004B78D0">
        <w:rPr>
          <w:lang w:val="en-US"/>
        </w:rPr>
        <w:t>A described UMS-mode check shall always be carried out prior to leaving the engine room, irrespective of the time he will be absent.</w:t>
      </w:r>
    </w:p>
    <w:p w:rsidR="00636E3D" w:rsidRPr="004B78D0" w:rsidRDefault="00636E3D" w:rsidP="00BD7C05">
      <w:pPr>
        <w:numPr>
          <w:ilvl w:val="1"/>
          <w:numId w:val="63"/>
        </w:numPr>
        <w:rPr>
          <w:lang w:val="en-US"/>
        </w:rPr>
      </w:pPr>
      <w:r w:rsidRPr="004B78D0">
        <w:rPr>
          <w:lang w:val="en-US"/>
        </w:rPr>
        <w:t>Ok for 15-20 minutes without a proper check</w:t>
      </w:r>
    </w:p>
    <w:p w:rsidR="00636E3D" w:rsidRPr="004B78D0" w:rsidRDefault="00636E3D" w:rsidP="00BD7C05">
      <w:pPr>
        <w:numPr>
          <w:ilvl w:val="1"/>
          <w:numId w:val="63"/>
        </w:numPr>
        <w:rPr>
          <w:lang w:val="en-US"/>
        </w:rPr>
      </w:pPr>
      <w:r w:rsidRPr="004B78D0">
        <w:rPr>
          <w:lang w:val="en-US"/>
        </w:rPr>
        <w:t>Ok for one hour without a proper check</w:t>
      </w:r>
    </w:p>
    <w:p w:rsidR="00636E3D" w:rsidRPr="004B78D0" w:rsidRDefault="00636E3D" w:rsidP="00BD7C05">
      <w:pPr>
        <w:numPr>
          <w:ilvl w:val="1"/>
          <w:numId w:val="63"/>
        </w:numPr>
        <w:rPr>
          <w:lang w:val="en-US"/>
        </w:rPr>
      </w:pPr>
      <w:r w:rsidRPr="004B78D0">
        <w:rPr>
          <w:lang w:val="en-US"/>
        </w:rPr>
        <w:t>Ok for a short period as long as one rating is left "on watch"</w:t>
      </w:r>
    </w:p>
    <w:p w:rsidR="00636E3D" w:rsidRPr="004B78D0" w:rsidRDefault="00636E3D" w:rsidP="005E7074">
      <w:pPr>
        <w:rPr>
          <w:lang w:val="en-US"/>
        </w:rPr>
      </w:pPr>
    </w:p>
    <w:p w:rsidR="00636E3D" w:rsidRPr="004B78D0" w:rsidRDefault="00636E3D" w:rsidP="00BD7C05">
      <w:pPr>
        <w:numPr>
          <w:ilvl w:val="0"/>
          <w:numId w:val="63"/>
        </w:numPr>
        <w:rPr>
          <w:lang w:val="en-US"/>
        </w:rPr>
      </w:pPr>
      <w:r w:rsidRPr="004B78D0">
        <w:rPr>
          <w:lang w:val="en-US"/>
        </w:rPr>
        <w:t>Prior to the lunch break, the Engineer on Duty observes that the operating generator set has an output of 90%. With regard to operation of the generator, what is the - most important - assumption(s) for him to check before switching to UMS-mode?</w:t>
      </w:r>
    </w:p>
    <w:p w:rsidR="00636E3D" w:rsidRPr="004B78D0" w:rsidRDefault="00636E3D" w:rsidP="00BD7C05">
      <w:pPr>
        <w:numPr>
          <w:ilvl w:val="1"/>
          <w:numId w:val="63"/>
        </w:numPr>
        <w:rPr>
          <w:lang w:val="en-US"/>
        </w:rPr>
      </w:pPr>
      <w:r w:rsidRPr="004B78D0">
        <w:rPr>
          <w:lang w:val="en-US"/>
        </w:rPr>
        <w:t>Visually checking the auxiliary engine that there are no leaks or other obvious operating failures</w:t>
      </w:r>
    </w:p>
    <w:p w:rsidR="00636E3D" w:rsidRPr="004B78D0" w:rsidRDefault="00636E3D" w:rsidP="00BD7C05">
      <w:pPr>
        <w:numPr>
          <w:ilvl w:val="1"/>
          <w:numId w:val="63"/>
        </w:numPr>
        <w:rPr>
          <w:lang w:val="en-US"/>
        </w:rPr>
      </w:pPr>
      <w:r w:rsidRPr="004B78D0">
        <w:rPr>
          <w:lang w:val="en-US"/>
        </w:rPr>
        <w:t>All parameters as listed under the other alternatives.</w:t>
      </w:r>
    </w:p>
    <w:p w:rsidR="00636E3D" w:rsidRPr="004B78D0" w:rsidRDefault="00636E3D" w:rsidP="00BD7C05">
      <w:pPr>
        <w:numPr>
          <w:ilvl w:val="1"/>
          <w:numId w:val="63"/>
        </w:numPr>
        <w:rPr>
          <w:lang w:val="en-US"/>
        </w:rPr>
      </w:pPr>
      <w:r w:rsidRPr="004B78D0">
        <w:rPr>
          <w:lang w:val="en-US"/>
        </w:rPr>
        <w:t>That a secondary auxiliary set is switched to automatic standby mode</w:t>
      </w:r>
    </w:p>
    <w:p w:rsidR="00636E3D" w:rsidRDefault="00636E3D" w:rsidP="00BD7C05">
      <w:pPr>
        <w:numPr>
          <w:ilvl w:val="1"/>
          <w:numId w:val="63"/>
        </w:numPr>
        <w:rPr>
          <w:lang w:val="en-US"/>
        </w:rPr>
      </w:pPr>
      <w:r w:rsidRPr="004B78D0">
        <w:rPr>
          <w:lang w:val="en-US"/>
        </w:rPr>
        <w:t>That a secondary auxiliary set is switched to automatic standby mode</w:t>
      </w:r>
    </w:p>
    <w:p w:rsidR="00636E3D" w:rsidRDefault="00636E3D" w:rsidP="005E7074">
      <w:pPr>
        <w:ind w:left="1440"/>
        <w:rPr>
          <w:lang w:val="en-US"/>
        </w:rPr>
      </w:pPr>
    </w:p>
    <w:p w:rsidR="00636E3D" w:rsidRPr="004B78D0" w:rsidRDefault="00636E3D" w:rsidP="005E7074">
      <w:pPr>
        <w:ind w:left="1440"/>
        <w:rPr>
          <w:lang w:val="en-US"/>
        </w:rPr>
      </w:pPr>
    </w:p>
    <w:p w:rsidR="00636E3D" w:rsidRDefault="00636E3D" w:rsidP="005E7074">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w:t>
      </w:r>
    </w:p>
    <w:p w:rsidR="00636E3D" w:rsidRDefault="00636E3D" w:rsidP="005E7074">
      <w:pPr>
        <w:autoSpaceDE w:val="0"/>
        <w:autoSpaceDN w:val="0"/>
        <w:adjustRightInd w:val="0"/>
        <w:rPr>
          <w:b/>
          <w:i/>
          <w:lang w:val="en-US" w:eastAsia="uk-UA"/>
        </w:rPr>
      </w:pPr>
      <w:r>
        <w:rPr>
          <w:b/>
          <w:i/>
          <w:lang w:val="en-US" w:eastAsia="uk-UA"/>
        </w:rPr>
        <w:t xml:space="preserve">    Be ready to speak on it.</w:t>
      </w:r>
    </w:p>
    <w:p w:rsidR="00636E3D" w:rsidRDefault="00636E3D" w:rsidP="005E7074">
      <w:pPr>
        <w:autoSpaceDE w:val="0"/>
        <w:autoSpaceDN w:val="0"/>
        <w:adjustRightInd w:val="0"/>
        <w:rPr>
          <w:b/>
          <w:i/>
          <w:lang w:val="en-US" w:eastAsia="uk-UA"/>
        </w:rPr>
      </w:pPr>
    </w:p>
    <w:p w:rsidR="00636E3D" w:rsidRDefault="00636E3D" w:rsidP="005E7074">
      <w:pPr>
        <w:rPr>
          <w:b/>
          <w:bCs/>
          <w:sz w:val="28"/>
          <w:szCs w:val="28"/>
          <w:lang w:val="en-US"/>
        </w:rPr>
      </w:pPr>
      <w:r w:rsidRPr="003618DC">
        <w:rPr>
          <w:b/>
          <w:bCs/>
          <w:sz w:val="28"/>
          <w:szCs w:val="28"/>
          <w:lang w:val="en-US"/>
        </w:rPr>
        <w:t>Corrosion.</w:t>
      </w:r>
    </w:p>
    <w:p w:rsidR="00636E3D" w:rsidRDefault="00636E3D" w:rsidP="005E7074">
      <w:pPr>
        <w:rPr>
          <w:b/>
          <w:bCs/>
          <w:sz w:val="28"/>
          <w:szCs w:val="28"/>
          <w:lang w:val="en-US"/>
        </w:rPr>
      </w:pPr>
    </w:p>
    <w:p w:rsidR="00636E3D" w:rsidRPr="004B78D0" w:rsidRDefault="00636E3D" w:rsidP="005E7074">
      <w:pPr>
        <w:rPr>
          <w:lang w:val="en-US"/>
        </w:rPr>
      </w:pPr>
    </w:p>
    <w:p w:rsidR="00636E3D" w:rsidRDefault="00636E3D" w:rsidP="005E7074">
      <w:pPr>
        <w:pStyle w:val="ListParagraph"/>
        <w:ind w:left="142"/>
        <w:rPr>
          <w:lang w:val="en-US"/>
        </w:rPr>
      </w:pPr>
    </w:p>
    <w:p w:rsidR="00636E3D" w:rsidRPr="006A76F9" w:rsidRDefault="00636E3D" w:rsidP="005E7074">
      <w:pPr>
        <w:pStyle w:val="Caption"/>
        <w:rPr>
          <w:b w:val="0"/>
          <w:sz w:val="24"/>
          <w:szCs w:val="24"/>
        </w:rPr>
      </w:pPr>
    </w:p>
    <w:p w:rsidR="00636E3D" w:rsidRDefault="00636E3D" w:rsidP="005E7074">
      <w:pPr>
        <w:pStyle w:val="ListParagraph"/>
        <w:ind w:left="142"/>
        <w:rPr>
          <w:lang w:val="en-US"/>
        </w:rPr>
      </w:pPr>
    </w:p>
    <w:p w:rsidR="00636E3D" w:rsidRDefault="00636E3D" w:rsidP="005E7074">
      <w:pPr>
        <w:pStyle w:val="ListParagraph"/>
        <w:ind w:left="142"/>
        <w:rPr>
          <w:lang w:val="en-US"/>
        </w:rPr>
      </w:pPr>
    </w:p>
    <w:p w:rsidR="00636E3D" w:rsidRDefault="00636E3D" w:rsidP="005E7074">
      <w:pPr>
        <w:pStyle w:val="ListParagraph"/>
        <w:ind w:left="142"/>
        <w:rPr>
          <w:lang w:val="en-US"/>
        </w:rPr>
      </w:pPr>
    </w:p>
    <w:p w:rsidR="00636E3D" w:rsidRDefault="00636E3D" w:rsidP="005E7074">
      <w:pPr>
        <w:pStyle w:val="ListParagraph"/>
        <w:ind w:left="142"/>
        <w:rPr>
          <w:lang w:val="en-US"/>
        </w:rPr>
      </w:pPr>
    </w:p>
    <w:p w:rsidR="00636E3D" w:rsidRPr="006A76F9" w:rsidRDefault="00636E3D" w:rsidP="005E7074">
      <w:pPr>
        <w:pStyle w:val="Caption"/>
        <w:rPr>
          <w:b w:val="0"/>
          <w:sz w:val="24"/>
          <w:szCs w:val="24"/>
        </w:rPr>
      </w:pPr>
      <w:r w:rsidRPr="006A76F9">
        <w:rPr>
          <w:b w:val="0"/>
          <w:sz w:val="24"/>
          <w:szCs w:val="24"/>
        </w:rPr>
        <w:t>МІНІСТЕРСТВО ОСВІТИ І НАУКИ УКРАЇНИ</w:t>
      </w:r>
    </w:p>
    <w:p w:rsidR="00636E3D" w:rsidRPr="006A76F9" w:rsidRDefault="00636E3D" w:rsidP="005E7074">
      <w:pPr>
        <w:jc w:val="center"/>
        <w:rPr>
          <w:caps/>
        </w:rPr>
      </w:pPr>
      <w:r w:rsidRPr="006A76F9">
        <w:rPr>
          <w:caps/>
        </w:rPr>
        <w:t>Державний університет інфраструктури та технологій</w:t>
      </w:r>
    </w:p>
    <w:p w:rsidR="00636E3D" w:rsidRDefault="00636E3D" w:rsidP="005E7074">
      <w:pPr>
        <w:jc w:val="center"/>
        <w:rPr>
          <w:u w:val="single"/>
        </w:rPr>
      </w:pPr>
      <w:r w:rsidRPr="006A76F9">
        <w:rPr>
          <w:u w:val="single"/>
        </w:rPr>
        <w:t>ДУНАЙСЬКИЙ ФАКУЛЬТЕТ МОРСЬКОГО ТА РІЧКОВОГО ТРАНСПОРТУ</w:t>
      </w:r>
    </w:p>
    <w:p w:rsidR="00636E3D" w:rsidRPr="006A76F9" w:rsidRDefault="00636E3D" w:rsidP="005E7074">
      <w:pPr>
        <w:pStyle w:val="Style5"/>
        <w:widowControl/>
        <w:spacing w:line="240" w:lineRule="auto"/>
        <w:contextualSpacing/>
        <w:jc w:val="center"/>
        <w:outlineLvl w:val="0"/>
        <w:rPr>
          <w:u w:val="single"/>
        </w:rPr>
      </w:pPr>
      <w:r w:rsidRPr="002666EC">
        <w:rPr>
          <w:rStyle w:val="FontStyle27"/>
          <w:bCs/>
          <w:szCs w:val="22"/>
          <w:lang w:val="uk-UA" w:eastAsia="uk-UA"/>
        </w:rPr>
        <w:t>МОДУЛЬНА КОНТРОЛЬНА РОБОТА</w:t>
      </w:r>
    </w:p>
    <w:p w:rsidR="00636E3D" w:rsidRPr="006A76F9" w:rsidRDefault="00636E3D" w:rsidP="005E7074">
      <w:pPr>
        <w:jc w:val="center"/>
        <w:rPr>
          <w:b/>
        </w:rPr>
      </w:pPr>
      <w:r w:rsidRPr="006A76F9">
        <w:rPr>
          <w:b/>
        </w:rPr>
        <w:t>З дисципліни «Англійська мова за професійним спрямуванням»</w:t>
      </w:r>
    </w:p>
    <w:p w:rsidR="00636E3D" w:rsidRPr="002666EC" w:rsidRDefault="00636E3D" w:rsidP="005E7074">
      <w:pPr>
        <w:pStyle w:val="Style5"/>
        <w:widowControl/>
        <w:spacing w:line="240" w:lineRule="auto"/>
        <w:contextualSpacing/>
        <w:jc w:val="center"/>
        <w:outlineLvl w:val="0"/>
        <w:rPr>
          <w:rStyle w:val="FontStyle28"/>
          <w:b/>
          <w:bCs/>
          <w:szCs w:val="22"/>
          <w:lang w:val="uk-UA" w:eastAsia="uk-UA"/>
        </w:rPr>
      </w:pPr>
      <w:r>
        <w:rPr>
          <w:rStyle w:val="FontStyle28"/>
          <w:szCs w:val="22"/>
          <w:lang w:val="en-US" w:eastAsia="uk-UA"/>
        </w:rPr>
        <w:t>C</w:t>
      </w:r>
      <w:r>
        <w:rPr>
          <w:rStyle w:val="FontStyle28"/>
          <w:szCs w:val="22"/>
          <w:lang w:val="uk-UA" w:eastAsia="uk-UA"/>
        </w:rPr>
        <w:t xml:space="preserve">пеціальність ЕСЕУ, курс </w:t>
      </w:r>
      <w:r>
        <w:rPr>
          <w:rStyle w:val="FontStyle28"/>
          <w:szCs w:val="22"/>
          <w:lang w:eastAsia="uk-UA"/>
        </w:rPr>
        <w:t>4</w:t>
      </w:r>
      <w:r w:rsidRPr="002666EC">
        <w:rPr>
          <w:rStyle w:val="FontStyle28"/>
          <w:szCs w:val="22"/>
          <w:lang w:val="uk-UA" w:eastAsia="uk-UA"/>
        </w:rPr>
        <w:t>,</w:t>
      </w:r>
      <w:r>
        <w:rPr>
          <w:rStyle w:val="FontStyle28"/>
          <w:szCs w:val="22"/>
          <w:lang w:val="uk-UA" w:eastAsia="uk-UA"/>
        </w:rPr>
        <w:t xml:space="preserve"> заоч</w:t>
      </w:r>
      <w:r w:rsidRPr="002666EC">
        <w:rPr>
          <w:rStyle w:val="FontStyle28"/>
          <w:szCs w:val="22"/>
          <w:lang w:val="uk-UA" w:eastAsia="uk-UA"/>
        </w:rPr>
        <w:t>на форма навчання</w:t>
      </w:r>
    </w:p>
    <w:p w:rsidR="00636E3D" w:rsidRPr="002666EC" w:rsidRDefault="00636E3D" w:rsidP="005E7074">
      <w:pPr>
        <w:pStyle w:val="Style5"/>
        <w:widowControl/>
        <w:spacing w:line="240" w:lineRule="exact"/>
        <w:jc w:val="left"/>
      </w:pPr>
    </w:p>
    <w:p w:rsidR="00636E3D" w:rsidRPr="00C44F7C" w:rsidRDefault="00636E3D" w:rsidP="005E7074">
      <w:pPr>
        <w:pStyle w:val="Style5"/>
        <w:widowControl/>
        <w:spacing w:before="29" w:line="240" w:lineRule="auto"/>
        <w:jc w:val="left"/>
        <w:outlineLvl w:val="0"/>
        <w:rPr>
          <w:rStyle w:val="FontStyle27"/>
          <w:bCs/>
          <w:szCs w:val="22"/>
          <w:lang w:val="en-US" w:eastAsia="en-US"/>
        </w:rPr>
      </w:pPr>
      <w:r w:rsidRPr="009D0012">
        <w:rPr>
          <w:rStyle w:val="FontStyle27"/>
          <w:bCs/>
          <w:szCs w:val="22"/>
          <w:lang w:val="en-US" w:eastAsia="en-US"/>
        </w:rPr>
        <w:t>Variant</w:t>
      </w:r>
      <w:r w:rsidRPr="00897CF2">
        <w:rPr>
          <w:rStyle w:val="FontStyle27"/>
          <w:bCs/>
          <w:szCs w:val="22"/>
          <w:lang w:val="en-US" w:eastAsia="en-US"/>
        </w:rPr>
        <w:t xml:space="preserve"> </w:t>
      </w:r>
      <w:r>
        <w:rPr>
          <w:rStyle w:val="FontStyle27"/>
          <w:bCs/>
          <w:szCs w:val="22"/>
          <w:lang w:val="en-US" w:eastAsia="en-US"/>
        </w:rPr>
        <w:t>40</w:t>
      </w:r>
    </w:p>
    <w:p w:rsidR="00636E3D" w:rsidRDefault="00636E3D" w:rsidP="005E7074">
      <w:pPr>
        <w:ind w:firstLine="708"/>
        <w:jc w:val="both"/>
        <w:rPr>
          <w:lang w:val="en-US"/>
        </w:rPr>
      </w:pPr>
      <w:r>
        <w:rPr>
          <w:b/>
          <w:i/>
          <w:lang w:val="en-US"/>
        </w:rPr>
        <w:t>1. Give English equivalents to the following words and phrases (topic “</w:t>
      </w:r>
      <w:r>
        <w:rPr>
          <w:b/>
          <w:bCs/>
          <w:i/>
          <w:lang w:val="en-US"/>
        </w:rPr>
        <w:t>Ordering ship supplies</w:t>
      </w:r>
      <w:r w:rsidRPr="00897CF2">
        <w:rPr>
          <w:b/>
          <w:i/>
          <w:lang w:val="en-US"/>
        </w:rPr>
        <w:t>”):</w:t>
      </w:r>
    </w:p>
    <w:p w:rsidR="00636E3D" w:rsidRPr="003618DC" w:rsidRDefault="00636E3D" w:rsidP="00BD7C05">
      <w:pPr>
        <w:pStyle w:val="ListParagraph"/>
        <w:numPr>
          <w:ilvl w:val="0"/>
          <w:numId w:val="60"/>
        </w:numPr>
        <w:jc w:val="both"/>
        <w:rPr>
          <w:lang w:val="en-US"/>
        </w:rPr>
      </w:pPr>
      <w:r>
        <w:t>у нас кончились запасы;</w:t>
      </w:r>
    </w:p>
    <w:p w:rsidR="00636E3D" w:rsidRPr="003618DC" w:rsidRDefault="00636E3D" w:rsidP="00BD7C05">
      <w:pPr>
        <w:pStyle w:val="ListParagraph"/>
        <w:numPr>
          <w:ilvl w:val="0"/>
          <w:numId w:val="60"/>
        </w:numPr>
        <w:jc w:val="both"/>
      </w:pPr>
      <w:r>
        <w:t>мы собираемся заказать притирочное масло;</w:t>
      </w:r>
    </w:p>
    <w:p w:rsidR="00636E3D" w:rsidRDefault="00636E3D" w:rsidP="00BD7C05">
      <w:pPr>
        <w:pStyle w:val="ListParagraph"/>
        <w:numPr>
          <w:ilvl w:val="0"/>
          <w:numId w:val="60"/>
        </w:numPr>
        <w:jc w:val="both"/>
      </w:pPr>
      <w:r>
        <w:t>какова предварительная стоимость?</w:t>
      </w:r>
    </w:p>
    <w:p w:rsidR="00636E3D" w:rsidRDefault="00636E3D" w:rsidP="00BD7C05">
      <w:pPr>
        <w:pStyle w:val="ListParagraph"/>
        <w:numPr>
          <w:ilvl w:val="0"/>
          <w:numId w:val="60"/>
        </w:numPr>
        <w:jc w:val="both"/>
      </w:pPr>
      <w:r>
        <w:t>низкосортное топливо;</w:t>
      </w:r>
    </w:p>
    <w:p w:rsidR="00636E3D" w:rsidRDefault="00636E3D" w:rsidP="00BD7C05">
      <w:pPr>
        <w:pStyle w:val="ListParagraph"/>
        <w:numPr>
          <w:ilvl w:val="0"/>
          <w:numId w:val="60"/>
        </w:numPr>
        <w:jc w:val="both"/>
      </w:pPr>
      <w:r>
        <w:t>присадки антикоррозийные.</w:t>
      </w:r>
    </w:p>
    <w:p w:rsidR="00636E3D" w:rsidRDefault="00636E3D" w:rsidP="005E7074">
      <w:pPr>
        <w:rPr>
          <w:b/>
          <w:i/>
          <w:lang w:val="en-US"/>
        </w:rPr>
      </w:pPr>
      <w:r>
        <w:rPr>
          <w:lang w:val="en-US"/>
        </w:rPr>
        <w:t xml:space="preserve">         </w:t>
      </w:r>
      <w:r>
        <w:rPr>
          <w:b/>
          <w:i/>
          <w:lang w:val="en-US"/>
        </w:rPr>
        <w:t xml:space="preserve">2. </w:t>
      </w:r>
      <w:r>
        <w:rPr>
          <w:b/>
          <w:i/>
          <w:lang w:val="uk-UA"/>
        </w:rPr>
        <w:t xml:space="preserve"> </w:t>
      </w:r>
      <w:r>
        <w:rPr>
          <w:b/>
          <w:i/>
          <w:lang w:val="en-US"/>
        </w:rPr>
        <w:t>Find the correct answer:</w:t>
      </w:r>
    </w:p>
    <w:p w:rsidR="00636E3D" w:rsidRPr="00516321" w:rsidRDefault="00636E3D" w:rsidP="00BD7C05">
      <w:pPr>
        <w:numPr>
          <w:ilvl w:val="0"/>
          <w:numId w:val="59"/>
        </w:numPr>
        <w:rPr>
          <w:lang w:val="en-US"/>
        </w:rPr>
      </w:pPr>
      <w:r w:rsidRPr="00516321">
        <w:rPr>
          <w:lang w:val="en-US"/>
        </w:rPr>
        <w:t>In ideal conditions, the forward distance a propeller will move in one revolution of the shaft is the:</w:t>
      </w:r>
    </w:p>
    <w:p w:rsidR="00636E3D" w:rsidRPr="00516321" w:rsidRDefault="00636E3D" w:rsidP="00BD7C05">
      <w:pPr>
        <w:numPr>
          <w:ilvl w:val="1"/>
          <w:numId w:val="59"/>
        </w:numPr>
        <w:rPr>
          <w:lang w:val="en-US"/>
        </w:rPr>
      </w:pPr>
      <w:r w:rsidRPr="00516321">
        <w:rPr>
          <w:lang w:val="en-US"/>
        </w:rPr>
        <w:t>Diameter</w:t>
      </w:r>
    </w:p>
    <w:p w:rsidR="00636E3D" w:rsidRPr="00516321" w:rsidRDefault="00636E3D" w:rsidP="00BD7C05">
      <w:pPr>
        <w:numPr>
          <w:ilvl w:val="1"/>
          <w:numId w:val="59"/>
        </w:numPr>
        <w:rPr>
          <w:lang w:val="en-US"/>
        </w:rPr>
      </w:pPr>
      <w:r w:rsidRPr="00516321">
        <w:rPr>
          <w:lang w:val="en-US"/>
        </w:rPr>
        <w:t>Pitch</w:t>
      </w:r>
    </w:p>
    <w:p w:rsidR="00636E3D" w:rsidRPr="00516321" w:rsidRDefault="00636E3D" w:rsidP="00BD7C05">
      <w:pPr>
        <w:numPr>
          <w:ilvl w:val="1"/>
          <w:numId w:val="59"/>
        </w:numPr>
        <w:rPr>
          <w:lang w:val="en-US"/>
        </w:rPr>
      </w:pPr>
      <w:r w:rsidRPr="00516321">
        <w:rPr>
          <w:lang w:val="en-US"/>
        </w:rPr>
        <w:t>Slip</w:t>
      </w:r>
    </w:p>
    <w:p w:rsidR="00636E3D" w:rsidRPr="00516321" w:rsidRDefault="00636E3D" w:rsidP="00BD7C05">
      <w:pPr>
        <w:numPr>
          <w:ilvl w:val="1"/>
          <w:numId w:val="59"/>
        </w:numPr>
        <w:rPr>
          <w:lang w:val="en-US"/>
        </w:rPr>
      </w:pPr>
      <w:r w:rsidRPr="00516321">
        <w:rPr>
          <w:lang w:val="en-US"/>
        </w:rPr>
        <w:t>circumference</w:t>
      </w:r>
    </w:p>
    <w:p w:rsidR="00636E3D" w:rsidRPr="00516321" w:rsidRDefault="00636E3D" w:rsidP="005E7074">
      <w:pPr>
        <w:rPr>
          <w:lang w:val="en-US"/>
        </w:rPr>
      </w:pPr>
    </w:p>
    <w:p w:rsidR="00636E3D" w:rsidRPr="00516321" w:rsidRDefault="00636E3D" w:rsidP="00BD7C05">
      <w:pPr>
        <w:numPr>
          <w:ilvl w:val="0"/>
          <w:numId w:val="59"/>
        </w:numPr>
        <w:rPr>
          <w:lang w:val="en-US"/>
        </w:rPr>
      </w:pPr>
      <w:r w:rsidRPr="00516321">
        <w:rPr>
          <w:lang w:val="en-US"/>
        </w:rPr>
        <w:t>What is the hinge on which a rudder turns called?</w:t>
      </w:r>
    </w:p>
    <w:p w:rsidR="00636E3D" w:rsidRPr="00516321" w:rsidRDefault="00636E3D" w:rsidP="00BD7C05">
      <w:pPr>
        <w:numPr>
          <w:ilvl w:val="1"/>
          <w:numId w:val="59"/>
        </w:numPr>
        <w:rPr>
          <w:lang w:val="en-US"/>
        </w:rPr>
      </w:pPr>
      <w:r w:rsidRPr="00516321">
        <w:rPr>
          <w:lang w:val="en-US"/>
        </w:rPr>
        <w:t>Bolt</w:t>
      </w:r>
    </w:p>
    <w:p w:rsidR="00636E3D" w:rsidRPr="00516321" w:rsidRDefault="00636E3D" w:rsidP="00BD7C05">
      <w:pPr>
        <w:numPr>
          <w:ilvl w:val="1"/>
          <w:numId w:val="59"/>
        </w:numPr>
        <w:rPr>
          <w:lang w:val="en-US"/>
        </w:rPr>
      </w:pPr>
      <w:r w:rsidRPr="00516321">
        <w:rPr>
          <w:lang w:val="en-US"/>
        </w:rPr>
        <w:t>Pin</w:t>
      </w:r>
    </w:p>
    <w:p w:rsidR="00636E3D" w:rsidRPr="00516321" w:rsidRDefault="00636E3D" w:rsidP="00BD7C05">
      <w:pPr>
        <w:numPr>
          <w:ilvl w:val="1"/>
          <w:numId w:val="59"/>
        </w:numPr>
        <w:rPr>
          <w:lang w:val="en-US"/>
        </w:rPr>
      </w:pPr>
      <w:r w:rsidRPr="00516321">
        <w:rPr>
          <w:lang w:val="en-US"/>
        </w:rPr>
        <w:t>Gudgeon</w:t>
      </w:r>
    </w:p>
    <w:p w:rsidR="00636E3D" w:rsidRPr="00516321" w:rsidRDefault="00636E3D" w:rsidP="00BD7C05">
      <w:pPr>
        <w:numPr>
          <w:ilvl w:val="1"/>
          <w:numId w:val="59"/>
        </w:numPr>
        <w:rPr>
          <w:lang w:val="en-US"/>
        </w:rPr>
      </w:pPr>
      <w:r w:rsidRPr="00516321">
        <w:rPr>
          <w:lang w:val="en-US"/>
        </w:rPr>
        <w:t>Coupling</w:t>
      </w:r>
    </w:p>
    <w:p w:rsidR="00636E3D" w:rsidRPr="00516321" w:rsidRDefault="00636E3D" w:rsidP="005E7074">
      <w:pPr>
        <w:rPr>
          <w:lang w:val="en-US"/>
        </w:rPr>
      </w:pPr>
    </w:p>
    <w:p w:rsidR="00636E3D" w:rsidRPr="00516321" w:rsidRDefault="00636E3D" w:rsidP="00BD7C05">
      <w:pPr>
        <w:numPr>
          <w:ilvl w:val="0"/>
          <w:numId w:val="59"/>
        </w:numPr>
        <w:rPr>
          <w:lang w:val="en-US"/>
        </w:rPr>
      </w:pPr>
      <w:r w:rsidRPr="00516321">
        <w:rPr>
          <w:lang w:val="en-US"/>
        </w:rPr>
        <w:t>If a leak occurs in a lube oil cooler, the water cannot mix with the oil because the:</w:t>
      </w:r>
    </w:p>
    <w:p w:rsidR="00636E3D" w:rsidRPr="00516321" w:rsidRDefault="00636E3D" w:rsidP="00BD7C05">
      <w:pPr>
        <w:numPr>
          <w:ilvl w:val="1"/>
          <w:numId w:val="59"/>
        </w:numPr>
        <w:rPr>
          <w:lang w:val="en-US"/>
        </w:rPr>
      </w:pPr>
      <w:r w:rsidRPr="00516321">
        <w:rPr>
          <w:lang w:val="en-US"/>
        </w:rPr>
        <w:t>Oil pressure is greater than the water pressure.</w:t>
      </w:r>
    </w:p>
    <w:p w:rsidR="00636E3D" w:rsidRPr="00516321" w:rsidRDefault="00636E3D" w:rsidP="00BD7C05">
      <w:pPr>
        <w:numPr>
          <w:ilvl w:val="1"/>
          <w:numId w:val="59"/>
        </w:numPr>
        <w:rPr>
          <w:lang w:val="en-US"/>
        </w:rPr>
      </w:pPr>
      <w:r w:rsidRPr="00516321">
        <w:rPr>
          <w:lang w:val="en-US"/>
        </w:rPr>
        <w:t>By-pass valve will open.</w:t>
      </w:r>
    </w:p>
    <w:p w:rsidR="00636E3D" w:rsidRPr="00516321" w:rsidRDefault="00636E3D" w:rsidP="00BD7C05">
      <w:pPr>
        <w:numPr>
          <w:ilvl w:val="1"/>
          <w:numId w:val="59"/>
        </w:numPr>
        <w:rPr>
          <w:lang w:val="en-US"/>
        </w:rPr>
      </w:pPr>
      <w:r w:rsidRPr="00516321">
        <w:rPr>
          <w:lang w:val="en-US"/>
        </w:rPr>
        <w:t>Cooling pump will automatically stop.</w:t>
      </w:r>
    </w:p>
    <w:p w:rsidR="00636E3D" w:rsidRPr="00516321" w:rsidRDefault="00636E3D" w:rsidP="00BD7C05">
      <w:pPr>
        <w:numPr>
          <w:ilvl w:val="1"/>
          <w:numId w:val="59"/>
        </w:numPr>
        <w:rPr>
          <w:lang w:val="en-US"/>
        </w:rPr>
      </w:pPr>
      <w:r w:rsidRPr="00516321">
        <w:rPr>
          <w:lang w:val="en-US"/>
        </w:rPr>
        <w:t>Outlet valve will automatically close</w:t>
      </w:r>
    </w:p>
    <w:p w:rsidR="00636E3D" w:rsidRPr="00516321" w:rsidRDefault="00636E3D" w:rsidP="005E7074">
      <w:pPr>
        <w:rPr>
          <w:lang w:val="en-US"/>
        </w:rPr>
      </w:pPr>
    </w:p>
    <w:p w:rsidR="00636E3D" w:rsidRPr="00516321" w:rsidRDefault="00636E3D" w:rsidP="00BD7C05">
      <w:pPr>
        <w:numPr>
          <w:ilvl w:val="0"/>
          <w:numId w:val="59"/>
        </w:numPr>
        <w:rPr>
          <w:lang w:val="en-US"/>
        </w:rPr>
      </w:pPr>
      <w:r w:rsidRPr="00516321">
        <w:rPr>
          <w:lang w:val="en-US"/>
        </w:rPr>
        <w:t>The output pressure of a diesel engine lubricating oil pump is regulated by:</w:t>
      </w:r>
    </w:p>
    <w:p w:rsidR="00636E3D" w:rsidRPr="00516321" w:rsidRDefault="00636E3D" w:rsidP="00BD7C05">
      <w:pPr>
        <w:numPr>
          <w:ilvl w:val="1"/>
          <w:numId w:val="59"/>
        </w:numPr>
        <w:rPr>
          <w:lang w:val="en-US"/>
        </w:rPr>
      </w:pPr>
      <w:r w:rsidRPr="00516321">
        <w:rPr>
          <w:lang w:val="en-US"/>
        </w:rPr>
        <w:t>A relief valve.</w:t>
      </w:r>
    </w:p>
    <w:p w:rsidR="00636E3D" w:rsidRPr="00516321" w:rsidRDefault="00636E3D" w:rsidP="00BD7C05">
      <w:pPr>
        <w:numPr>
          <w:ilvl w:val="1"/>
          <w:numId w:val="59"/>
        </w:numPr>
        <w:rPr>
          <w:lang w:val="en-US"/>
        </w:rPr>
      </w:pPr>
      <w:r w:rsidRPr="00516321">
        <w:rPr>
          <w:lang w:val="en-US"/>
        </w:rPr>
        <w:t>A metering valve.</w:t>
      </w:r>
    </w:p>
    <w:p w:rsidR="00636E3D" w:rsidRPr="00516321" w:rsidRDefault="00636E3D" w:rsidP="00BD7C05">
      <w:pPr>
        <w:numPr>
          <w:ilvl w:val="1"/>
          <w:numId w:val="59"/>
        </w:numPr>
        <w:rPr>
          <w:lang w:val="en-US"/>
        </w:rPr>
      </w:pPr>
      <w:r w:rsidRPr="00516321">
        <w:rPr>
          <w:lang w:val="en-US"/>
        </w:rPr>
        <w:t>An orifice.</w:t>
      </w:r>
    </w:p>
    <w:p w:rsidR="00636E3D" w:rsidRPr="00516321" w:rsidRDefault="00636E3D" w:rsidP="00BD7C05">
      <w:pPr>
        <w:numPr>
          <w:ilvl w:val="1"/>
          <w:numId w:val="59"/>
        </w:numPr>
        <w:rPr>
          <w:lang w:val="en-US"/>
        </w:rPr>
      </w:pPr>
      <w:r w:rsidRPr="00516321">
        <w:rPr>
          <w:lang w:val="en-US"/>
        </w:rPr>
        <w:t>A variable speed pump drive.</w:t>
      </w:r>
    </w:p>
    <w:p w:rsidR="00636E3D" w:rsidRPr="00516321" w:rsidRDefault="00636E3D" w:rsidP="005E7074">
      <w:pPr>
        <w:rPr>
          <w:lang w:val="en-US"/>
        </w:rPr>
      </w:pPr>
    </w:p>
    <w:p w:rsidR="00636E3D" w:rsidRPr="00516321" w:rsidRDefault="00636E3D" w:rsidP="00BD7C05">
      <w:pPr>
        <w:numPr>
          <w:ilvl w:val="0"/>
          <w:numId w:val="59"/>
        </w:numPr>
        <w:rPr>
          <w:lang w:val="en-US"/>
        </w:rPr>
      </w:pPr>
      <w:r w:rsidRPr="00516321">
        <w:rPr>
          <w:lang w:val="en-US"/>
        </w:rPr>
        <w:t>Oil analysis results show a high level of tin. What could be the cause of this?</w:t>
      </w:r>
    </w:p>
    <w:p w:rsidR="00636E3D" w:rsidRPr="00516321" w:rsidRDefault="00636E3D" w:rsidP="00BD7C05">
      <w:pPr>
        <w:numPr>
          <w:ilvl w:val="1"/>
          <w:numId w:val="59"/>
        </w:numPr>
        <w:rPr>
          <w:lang w:val="en-US"/>
        </w:rPr>
      </w:pPr>
      <w:r w:rsidRPr="00516321">
        <w:rPr>
          <w:lang w:val="en-US"/>
        </w:rPr>
        <w:t>Fuel contamination.</w:t>
      </w:r>
    </w:p>
    <w:p w:rsidR="00636E3D" w:rsidRPr="00516321" w:rsidRDefault="00636E3D" w:rsidP="00BD7C05">
      <w:pPr>
        <w:numPr>
          <w:ilvl w:val="1"/>
          <w:numId w:val="59"/>
        </w:numPr>
        <w:rPr>
          <w:lang w:val="en-US"/>
        </w:rPr>
      </w:pPr>
      <w:r w:rsidRPr="00516321">
        <w:rPr>
          <w:lang w:val="en-US"/>
        </w:rPr>
        <w:t>Too high lub oil temperature.</w:t>
      </w:r>
    </w:p>
    <w:p w:rsidR="00636E3D" w:rsidRPr="00516321" w:rsidRDefault="00636E3D" w:rsidP="00BD7C05">
      <w:pPr>
        <w:numPr>
          <w:ilvl w:val="1"/>
          <w:numId w:val="59"/>
        </w:numPr>
        <w:rPr>
          <w:lang w:val="en-US"/>
        </w:rPr>
      </w:pPr>
      <w:r w:rsidRPr="00516321">
        <w:rPr>
          <w:lang w:val="en-US"/>
        </w:rPr>
        <w:t>Bearing damage.</w:t>
      </w:r>
    </w:p>
    <w:p w:rsidR="00636E3D" w:rsidRPr="00516321" w:rsidRDefault="00636E3D" w:rsidP="00BD7C05">
      <w:pPr>
        <w:numPr>
          <w:ilvl w:val="1"/>
          <w:numId w:val="59"/>
        </w:numPr>
        <w:rPr>
          <w:lang w:val="en-US"/>
        </w:rPr>
      </w:pPr>
      <w:r w:rsidRPr="00516321">
        <w:rPr>
          <w:lang w:val="en-US"/>
        </w:rPr>
        <w:t>Water contamination.</w:t>
      </w:r>
    </w:p>
    <w:p w:rsidR="00636E3D" w:rsidRPr="00516321" w:rsidRDefault="00636E3D" w:rsidP="005E7074">
      <w:pPr>
        <w:rPr>
          <w:lang w:val="en-US"/>
        </w:rPr>
      </w:pPr>
    </w:p>
    <w:p w:rsidR="00636E3D" w:rsidRPr="00516321" w:rsidRDefault="00636E3D" w:rsidP="00BD7C05">
      <w:pPr>
        <w:numPr>
          <w:ilvl w:val="0"/>
          <w:numId w:val="59"/>
        </w:numPr>
        <w:rPr>
          <w:lang w:val="en-US"/>
        </w:rPr>
      </w:pPr>
      <w:r w:rsidRPr="00516321">
        <w:rPr>
          <w:lang w:val="en-US"/>
        </w:rPr>
        <w:t>Which PPM is allowed for discharging of "Bilge Water" overboard?</w:t>
      </w:r>
    </w:p>
    <w:p w:rsidR="00636E3D" w:rsidRPr="00516321" w:rsidRDefault="00636E3D" w:rsidP="00BD7C05">
      <w:pPr>
        <w:numPr>
          <w:ilvl w:val="1"/>
          <w:numId w:val="59"/>
        </w:numPr>
        <w:rPr>
          <w:lang w:val="en-US"/>
        </w:rPr>
      </w:pPr>
      <w:r w:rsidRPr="00516321">
        <w:rPr>
          <w:lang w:val="en-US"/>
        </w:rPr>
        <w:t>15 PPM</w:t>
      </w:r>
    </w:p>
    <w:p w:rsidR="00636E3D" w:rsidRPr="00516321" w:rsidRDefault="00636E3D" w:rsidP="00BD7C05">
      <w:pPr>
        <w:numPr>
          <w:ilvl w:val="1"/>
          <w:numId w:val="59"/>
        </w:numPr>
        <w:rPr>
          <w:lang w:val="en-US"/>
        </w:rPr>
      </w:pPr>
      <w:r w:rsidRPr="00516321">
        <w:rPr>
          <w:lang w:val="en-US"/>
        </w:rPr>
        <w:t>100 PPM</w:t>
      </w:r>
    </w:p>
    <w:p w:rsidR="00636E3D" w:rsidRPr="00516321" w:rsidRDefault="00636E3D" w:rsidP="00BD7C05">
      <w:pPr>
        <w:numPr>
          <w:ilvl w:val="1"/>
          <w:numId w:val="59"/>
        </w:numPr>
        <w:rPr>
          <w:lang w:val="en-US"/>
        </w:rPr>
      </w:pPr>
      <w:r w:rsidRPr="00516321">
        <w:rPr>
          <w:lang w:val="en-US"/>
        </w:rPr>
        <w:t>50 PPM</w:t>
      </w:r>
    </w:p>
    <w:p w:rsidR="00636E3D" w:rsidRPr="00516321" w:rsidRDefault="00636E3D" w:rsidP="00BD7C05">
      <w:pPr>
        <w:numPr>
          <w:ilvl w:val="1"/>
          <w:numId w:val="59"/>
        </w:numPr>
        <w:rPr>
          <w:lang w:val="en-US"/>
        </w:rPr>
      </w:pPr>
      <w:r w:rsidRPr="00516321">
        <w:rPr>
          <w:lang w:val="en-US"/>
        </w:rPr>
        <w:t>0 PPM</w:t>
      </w:r>
    </w:p>
    <w:p w:rsidR="00636E3D" w:rsidRPr="00516321" w:rsidRDefault="00636E3D" w:rsidP="005E7074">
      <w:pPr>
        <w:rPr>
          <w:lang w:val="en-US"/>
        </w:rPr>
      </w:pPr>
    </w:p>
    <w:p w:rsidR="00636E3D" w:rsidRPr="00516321" w:rsidRDefault="00636E3D" w:rsidP="00BD7C05">
      <w:pPr>
        <w:numPr>
          <w:ilvl w:val="0"/>
          <w:numId w:val="59"/>
        </w:numPr>
        <w:rPr>
          <w:lang w:val="en-US"/>
        </w:rPr>
      </w:pPr>
      <w:r w:rsidRPr="00516321">
        <w:rPr>
          <w:lang w:val="en-US"/>
        </w:rPr>
        <w:t>Garbage disposal regulations outside special areas specify that dunnage, lining and packing materials that float......</w:t>
      </w:r>
    </w:p>
    <w:p w:rsidR="00636E3D" w:rsidRPr="00516321" w:rsidRDefault="00636E3D" w:rsidP="00BD7C05">
      <w:pPr>
        <w:numPr>
          <w:ilvl w:val="1"/>
          <w:numId w:val="59"/>
        </w:numPr>
        <w:rPr>
          <w:lang w:val="en-US"/>
        </w:rPr>
      </w:pPr>
      <w:r w:rsidRPr="00516321">
        <w:rPr>
          <w:lang w:val="en-US"/>
        </w:rPr>
        <w:t>may not be thrown overboard at any time.</w:t>
      </w:r>
    </w:p>
    <w:p w:rsidR="00636E3D" w:rsidRPr="00516321" w:rsidRDefault="00636E3D" w:rsidP="00BD7C05">
      <w:pPr>
        <w:numPr>
          <w:ilvl w:val="1"/>
          <w:numId w:val="59"/>
        </w:numPr>
        <w:rPr>
          <w:lang w:val="en-US"/>
        </w:rPr>
      </w:pPr>
      <w:r w:rsidRPr="00516321">
        <w:rPr>
          <w:lang w:val="en-US"/>
        </w:rPr>
        <w:t xml:space="preserve">may be thrown overboard outside </w:t>
      </w:r>
      <w:smartTag w:uri="urn:schemas-microsoft-com:office:smarttags" w:element="metricconverter">
        <w:smartTagPr>
          <w:attr w:name="ProductID" w:val="4 miles"/>
        </w:smartTagPr>
        <w:r w:rsidRPr="00516321">
          <w:rPr>
            <w:lang w:val="en-US"/>
          </w:rPr>
          <w:t>12 miles</w:t>
        </w:r>
      </w:smartTag>
      <w:r w:rsidRPr="00516321">
        <w:rPr>
          <w:lang w:val="en-US"/>
        </w:rPr>
        <w:t xml:space="preserve"> offshore.</w:t>
      </w:r>
    </w:p>
    <w:p w:rsidR="00636E3D" w:rsidRPr="00516321" w:rsidRDefault="00636E3D" w:rsidP="00BD7C05">
      <w:pPr>
        <w:numPr>
          <w:ilvl w:val="1"/>
          <w:numId w:val="59"/>
        </w:numPr>
        <w:rPr>
          <w:lang w:val="en-US"/>
        </w:rPr>
      </w:pPr>
      <w:r w:rsidRPr="00516321">
        <w:rPr>
          <w:lang w:val="en-US"/>
        </w:rPr>
        <w:t xml:space="preserve">may be thrown overboard outside </w:t>
      </w:r>
      <w:smartTag w:uri="urn:schemas-microsoft-com:office:smarttags" w:element="metricconverter">
        <w:smartTagPr>
          <w:attr w:name="ProductID" w:val="4 miles"/>
        </w:smartTagPr>
        <w:r w:rsidRPr="00516321">
          <w:rPr>
            <w:lang w:val="en-US"/>
          </w:rPr>
          <w:t>25 miles</w:t>
        </w:r>
      </w:smartTag>
      <w:r w:rsidRPr="00516321">
        <w:rPr>
          <w:lang w:val="en-US"/>
        </w:rPr>
        <w:t xml:space="preserve"> offshore.</w:t>
      </w:r>
    </w:p>
    <w:p w:rsidR="00636E3D" w:rsidRPr="00516321" w:rsidRDefault="00636E3D" w:rsidP="00BD7C05">
      <w:pPr>
        <w:numPr>
          <w:ilvl w:val="1"/>
          <w:numId w:val="59"/>
        </w:numPr>
        <w:rPr>
          <w:lang w:val="en-US"/>
        </w:rPr>
      </w:pPr>
      <w:r w:rsidRPr="00516321">
        <w:rPr>
          <w:lang w:val="en-US"/>
        </w:rPr>
        <w:t xml:space="preserve">may be thrown overboard outside </w:t>
      </w:r>
      <w:smartTag w:uri="urn:schemas-microsoft-com:office:smarttags" w:element="metricconverter">
        <w:smartTagPr>
          <w:attr w:name="ProductID" w:val="4 miles"/>
        </w:smartTagPr>
        <w:r>
          <w:rPr>
            <w:lang w:val="en-US"/>
          </w:rPr>
          <w:t>4</w:t>
        </w:r>
        <w:r w:rsidRPr="00516321">
          <w:rPr>
            <w:lang w:val="en-US"/>
          </w:rPr>
          <w:t xml:space="preserve"> miles</w:t>
        </w:r>
      </w:smartTag>
      <w:r w:rsidRPr="00516321">
        <w:rPr>
          <w:lang w:val="en-US"/>
        </w:rPr>
        <w:t xml:space="preserve"> offshore.</w:t>
      </w:r>
    </w:p>
    <w:p w:rsidR="00636E3D" w:rsidRPr="00516321" w:rsidRDefault="00636E3D" w:rsidP="005E7074">
      <w:pPr>
        <w:rPr>
          <w:b/>
          <w:lang w:val="en-US"/>
        </w:rPr>
      </w:pPr>
    </w:p>
    <w:p w:rsidR="00636E3D" w:rsidRPr="00516321" w:rsidRDefault="00636E3D" w:rsidP="00BD7C05">
      <w:pPr>
        <w:numPr>
          <w:ilvl w:val="0"/>
          <w:numId w:val="59"/>
        </w:numPr>
        <w:rPr>
          <w:lang w:val="en-US"/>
        </w:rPr>
      </w:pPr>
      <w:r w:rsidRPr="00516321">
        <w:rPr>
          <w:lang w:val="en-US"/>
        </w:rPr>
        <w:t>Pumping, emptying or emitting from a ship.</w:t>
      </w:r>
    </w:p>
    <w:p w:rsidR="00636E3D" w:rsidRPr="00516321" w:rsidRDefault="00636E3D" w:rsidP="00BD7C05">
      <w:pPr>
        <w:numPr>
          <w:ilvl w:val="1"/>
          <w:numId w:val="59"/>
        </w:numPr>
        <w:rPr>
          <w:lang w:val="en-US"/>
        </w:rPr>
      </w:pPr>
      <w:r w:rsidRPr="00516321">
        <w:rPr>
          <w:lang w:val="en-US"/>
        </w:rPr>
        <w:t>What does "discharge" means in relation to harmful substances as defined by Marpol?</w:t>
      </w:r>
    </w:p>
    <w:p w:rsidR="00636E3D" w:rsidRPr="00516321" w:rsidRDefault="00636E3D" w:rsidP="00BD7C05">
      <w:pPr>
        <w:numPr>
          <w:ilvl w:val="1"/>
          <w:numId w:val="59"/>
        </w:numPr>
        <w:rPr>
          <w:lang w:val="en-US"/>
        </w:rPr>
      </w:pPr>
      <w:r w:rsidRPr="00516321">
        <w:rPr>
          <w:lang w:val="en-US"/>
        </w:rPr>
        <w:t>Spilling, leaking or escaping from the ship.</w:t>
      </w:r>
    </w:p>
    <w:p w:rsidR="00636E3D" w:rsidRPr="00516321" w:rsidRDefault="00636E3D" w:rsidP="00BD7C05">
      <w:pPr>
        <w:numPr>
          <w:ilvl w:val="1"/>
          <w:numId w:val="59"/>
        </w:numPr>
        <w:rPr>
          <w:lang w:val="en-US"/>
        </w:rPr>
      </w:pPr>
      <w:r w:rsidRPr="00516321">
        <w:rPr>
          <w:lang w:val="en-US"/>
        </w:rPr>
        <w:t>Dumping or disposal from the ship.</w:t>
      </w:r>
    </w:p>
    <w:p w:rsidR="00636E3D" w:rsidRPr="00516321" w:rsidRDefault="00636E3D" w:rsidP="00BD7C05">
      <w:pPr>
        <w:numPr>
          <w:ilvl w:val="1"/>
          <w:numId w:val="59"/>
        </w:numPr>
        <w:rPr>
          <w:lang w:val="en-US"/>
        </w:rPr>
      </w:pPr>
      <w:r w:rsidRPr="00516321">
        <w:rPr>
          <w:lang w:val="en-US"/>
        </w:rPr>
        <w:t>Any release however caused.</w:t>
      </w:r>
    </w:p>
    <w:p w:rsidR="00636E3D" w:rsidRPr="00516321" w:rsidRDefault="00636E3D" w:rsidP="005E7074">
      <w:pPr>
        <w:rPr>
          <w:lang w:val="en-US"/>
        </w:rPr>
      </w:pPr>
    </w:p>
    <w:p w:rsidR="00636E3D" w:rsidRPr="00516321" w:rsidRDefault="00636E3D" w:rsidP="00BD7C05">
      <w:pPr>
        <w:numPr>
          <w:ilvl w:val="0"/>
          <w:numId w:val="59"/>
        </w:numPr>
        <w:rPr>
          <w:lang w:val="en-US"/>
        </w:rPr>
      </w:pPr>
      <w:r w:rsidRPr="00516321">
        <w:rPr>
          <w:lang w:val="en-US"/>
        </w:rPr>
        <w:t>During a routine sea passage the cooling water high temperature alarm system for one of the auxiliary engines is out of function and blocked. What will be the appropriate immediate action?</w:t>
      </w:r>
    </w:p>
    <w:p w:rsidR="00636E3D" w:rsidRPr="00516321" w:rsidRDefault="00636E3D" w:rsidP="00BD7C05">
      <w:pPr>
        <w:numPr>
          <w:ilvl w:val="1"/>
          <w:numId w:val="59"/>
        </w:numPr>
        <w:rPr>
          <w:lang w:val="en-US"/>
        </w:rPr>
      </w:pPr>
      <w:r w:rsidRPr="00516321">
        <w:rPr>
          <w:lang w:val="en-US"/>
        </w:rPr>
        <w:t>All the actions listed in the other alternatives</w:t>
      </w:r>
    </w:p>
    <w:p w:rsidR="00636E3D" w:rsidRPr="00516321" w:rsidRDefault="00636E3D" w:rsidP="00BD7C05">
      <w:pPr>
        <w:numPr>
          <w:ilvl w:val="1"/>
          <w:numId w:val="59"/>
        </w:numPr>
        <w:rPr>
          <w:lang w:val="en-US"/>
        </w:rPr>
      </w:pPr>
      <w:r w:rsidRPr="00516321">
        <w:rPr>
          <w:lang w:val="en-US"/>
        </w:rPr>
        <w:t>Have the failure immediately repaired</w:t>
      </w:r>
    </w:p>
    <w:p w:rsidR="00636E3D" w:rsidRPr="00516321" w:rsidRDefault="00636E3D" w:rsidP="00BD7C05">
      <w:pPr>
        <w:numPr>
          <w:ilvl w:val="1"/>
          <w:numId w:val="59"/>
        </w:numPr>
        <w:rPr>
          <w:lang w:val="en-US"/>
        </w:rPr>
      </w:pPr>
      <w:r w:rsidRPr="00516321">
        <w:rPr>
          <w:lang w:val="en-US"/>
        </w:rPr>
        <w:t>Switch to another generator set (that is available)</w:t>
      </w:r>
    </w:p>
    <w:p w:rsidR="00636E3D" w:rsidRPr="00516321" w:rsidRDefault="00636E3D" w:rsidP="00BD7C05">
      <w:pPr>
        <w:numPr>
          <w:ilvl w:val="1"/>
          <w:numId w:val="59"/>
        </w:numPr>
        <w:rPr>
          <w:lang w:val="en-US"/>
        </w:rPr>
      </w:pPr>
      <w:r w:rsidRPr="00516321">
        <w:rPr>
          <w:lang w:val="en-US"/>
        </w:rPr>
        <w:t>If the failure is in conflict with pre-requisitional electric power supply, ensure manual operation mode until the failure is corrected</w:t>
      </w:r>
    </w:p>
    <w:p w:rsidR="00636E3D" w:rsidRPr="00516321" w:rsidRDefault="00636E3D" w:rsidP="005E7074">
      <w:pPr>
        <w:rPr>
          <w:lang w:val="en-US"/>
        </w:rPr>
      </w:pPr>
    </w:p>
    <w:p w:rsidR="00636E3D" w:rsidRPr="00516321" w:rsidRDefault="00636E3D" w:rsidP="00BD7C05">
      <w:pPr>
        <w:numPr>
          <w:ilvl w:val="0"/>
          <w:numId w:val="59"/>
        </w:numPr>
        <w:rPr>
          <w:lang w:val="en-US"/>
        </w:rPr>
      </w:pPr>
      <w:r w:rsidRPr="00516321">
        <w:rPr>
          <w:lang w:val="en-US"/>
        </w:rPr>
        <w:t>During execution of a standard UMS-check, the Engineer on Duty is experiencing a "low water level" alarm in a cooling water expansion tank. What will be the appropriate immediate action?</w:t>
      </w:r>
    </w:p>
    <w:p w:rsidR="00636E3D" w:rsidRPr="00516321" w:rsidRDefault="00636E3D" w:rsidP="00BD7C05">
      <w:pPr>
        <w:numPr>
          <w:ilvl w:val="1"/>
          <w:numId w:val="59"/>
        </w:numPr>
        <w:rPr>
          <w:lang w:val="en-US"/>
        </w:rPr>
      </w:pPr>
      <w:r w:rsidRPr="00516321">
        <w:rPr>
          <w:lang w:val="en-US"/>
        </w:rPr>
        <w:t>Correct water level is obtained by refilling the cooling system, and the entire system is checked for leakages</w:t>
      </w:r>
    </w:p>
    <w:p w:rsidR="00636E3D" w:rsidRPr="00516321" w:rsidRDefault="00636E3D" w:rsidP="00BD7C05">
      <w:pPr>
        <w:numPr>
          <w:ilvl w:val="1"/>
          <w:numId w:val="59"/>
        </w:numPr>
        <w:rPr>
          <w:lang w:val="en-US"/>
        </w:rPr>
      </w:pPr>
      <w:r w:rsidRPr="00516321">
        <w:rPr>
          <w:lang w:val="en-US"/>
        </w:rPr>
        <w:t>The set point for the water level in the expansion tank is temporarily readjusted for later action.</w:t>
      </w:r>
    </w:p>
    <w:p w:rsidR="00636E3D" w:rsidRPr="00516321" w:rsidRDefault="00636E3D" w:rsidP="00BD7C05">
      <w:pPr>
        <w:numPr>
          <w:ilvl w:val="1"/>
          <w:numId w:val="59"/>
        </w:numPr>
        <w:rPr>
          <w:lang w:val="en-US"/>
        </w:rPr>
      </w:pPr>
      <w:r w:rsidRPr="00516321">
        <w:rPr>
          <w:lang w:val="en-US"/>
        </w:rPr>
        <w:t>The alarm function is blocked for later action</w:t>
      </w:r>
    </w:p>
    <w:p w:rsidR="00636E3D" w:rsidRPr="00516321" w:rsidRDefault="00636E3D" w:rsidP="00BD7C05">
      <w:pPr>
        <w:numPr>
          <w:ilvl w:val="1"/>
          <w:numId w:val="59"/>
        </w:numPr>
        <w:rPr>
          <w:lang w:val="en-US"/>
        </w:rPr>
      </w:pPr>
      <w:r w:rsidRPr="00516321">
        <w:rPr>
          <w:lang w:val="en-US"/>
        </w:rPr>
        <w:t>The alarm function is blocked and the engine room is changed to manual mode.</w:t>
      </w:r>
    </w:p>
    <w:p w:rsidR="00636E3D" w:rsidRDefault="00636E3D" w:rsidP="005E7074">
      <w:pPr>
        <w:pStyle w:val="ListParagraph"/>
        <w:ind w:left="142"/>
        <w:rPr>
          <w:lang w:val="en-US"/>
        </w:rPr>
      </w:pPr>
    </w:p>
    <w:p w:rsidR="00636E3D" w:rsidRDefault="00636E3D" w:rsidP="005E7074">
      <w:pPr>
        <w:autoSpaceDE w:val="0"/>
        <w:autoSpaceDN w:val="0"/>
        <w:adjustRightInd w:val="0"/>
        <w:rPr>
          <w:b/>
          <w:i/>
          <w:lang w:val="en-US" w:eastAsia="uk-UA"/>
        </w:rPr>
      </w:pPr>
      <w:r>
        <w:rPr>
          <w:b/>
          <w:i/>
          <w:lang w:val="en-US" w:eastAsia="uk-UA"/>
        </w:rPr>
        <w:t>4</w:t>
      </w:r>
      <w:r w:rsidRPr="00140E0B">
        <w:rPr>
          <w:b/>
          <w:i/>
          <w:lang w:val="en-US" w:eastAsia="uk-UA"/>
        </w:rPr>
        <w:t xml:space="preserve">. Write </w:t>
      </w:r>
      <w:r>
        <w:rPr>
          <w:b/>
          <w:i/>
          <w:lang w:val="en-US" w:eastAsia="uk-UA"/>
        </w:rPr>
        <w:t xml:space="preserve">the </w:t>
      </w:r>
      <w:r w:rsidRPr="00140E0B">
        <w:rPr>
          <w:b/>
          <w:i/>
          <w:lang w:val="en-US" w:eastAsia="uk-UA"/>
        </w:rPr>
        <w:t>information on the topic (about 200 words)</w:t>
      </w:r>
      <w:r>
        <w:rPr>
          <w:b/>
          <w:i/>
          <w:lang w:val="en-US" w:eastAsia="uk-UA"/>
        </w:rPr>
        <w:t>.   Be ready to speak on it.</w:t>
      </w:r>
    </w:p>
    <w:p w:rsidR="00636E3D" w:rsidRPr="00687377" w:rsidRDefault="00636E3D" w:rsidP="005E7074">
      <w:pPr>
        <w:rPr>
          <w:b/>
          <w:bCs/>
          <w:sz w:val="28"/>
          <w:szCs w:val="28"/>
          <w:lang w:val="en-US"/>
        </w:rPr>
      </w:pPr>
      <w:r w:rsidRPr="00687377">
        <w:rPr>
          <w:b/>
          <w:bCs/>
          <w:sz w:val="28"/>
          <w:szCs w:val="28"/>
          <w:lang w:val="en-US"/>
        </w:rPr>
        <w:t>Marine pollution.</w:t>
      </w:r>
    </w:p>
    <w:p w:rsidR="00636E3D" w:rsidRPr="00736A17" w:rsidRDefault="00636E3D" w:rsidP="005E7074">
      <w:pPr>
        <w:pStyle w:val="ListParagraph"/>
        <w:ind w:left="142"/>
        <w:rPr>
          <w:lang w:val="uk-UA"/>
        </w:rPr>
      </w:pPr>
    </w:p>
    <w:p w:rsidR="00636E3D" w:rsidRPr="00736A17" w:rsidRDefault="00636E3D" w:rsidP="005E7074">
      <w:pPr>
        <w:pStyle w:val="ListParagraph"/>
        <w:ind w:left="142"/>
        <w:rPr>
          <w:lang w:val="en-US"/>
        </w:rPr>
      </w:pPr>
    </w:p>
    <w:p w:rsidR="00636E3D" w:rsidRPr="00736A17" w:rsidRDefault="00636E3D" w:rsidP="005E7074">
      <w:pPr>
        <w:pStyle w:val="ListParagraph"/>
        <w:ind w:left="142"/>
        <w:rPr>
          <w:lang w:val="en-US"/>
        </w:rPr>
      </w:pPr>
    </w:p>
    <w:p w:rsidR="00636E3D" w:rsidRPr="005E7074" w:rsidRDefault="00636E3D" w:rsidP="001917DF">
      <w:pPr>
        <w:pStyle w:val="ListParagraph"/>
        <w:ind w:left="142"/>
        <w:rPr>
          <w:lang w:val="en-US"/>
        </w:rPr>
      </w:pPr>
    </w:p>
    <w:p w:rsidR="00636E3D" w:rsidRPr="00736A17" w:rsidRDefault="00636E3D" w:rsidP="001917DF">
      <w:pPr>
        <w:pStyle w:val="ListParagraph"/>
        <w:ind w:left="142"/>
        <w:rPr>
          <w:lang w:val="en-US"/>
        </w:rPr>
      </w:pPr>
    </w:p>
    <w:p w:rsidR="00636E3D" w:rsidRPr="00736A17" w:rsidRDefault="00636E3D" w:rsidP="001917DF">
      <w:pPr>
        <w:pStyle w:val="ListParagraph"/>
        <w:ind w:left="142"/>
        <w:rPr>
          <w:lang w:val="en-US"/>
        </w:rPr>
      </w:pPr>
    </w:p>
    <w:p w:rsidR="00636E3D" w:rsidRPr="001917DF" w:rsidRDefault="00636E3D" w:rsidP="003618DC">
      <w:pPr>
        <w:pStyle w:val="ListParagraph"/>
        <w:ind w:left="142"/>
        <w:rPr>
          <w:lang w:val="en-US"/>
        </w:rPr>
      </w:pPr>
    </w:p>
    <w:p w:rsidR="00636E3D" w:rsidRPr="00736A17" w:rsidRDefault="00636E3D" w:rsidP="003618DC">
      <w:pPr>
        <w:pStyle w:val="ListParagraph"/>
        <w:ind w:left="142"/>
        <w:rPr>
          <w:lang w:val="en-US"/>
        </w:rPr>
      </w:pPr>
    </w:p>
    <w:p w:rsidR="00636E3D" w:rsidRPr="00736A17" w:rsidRDefault="00636E3D" w:rsidP="003618DC">
      <w:pPr>
        <w:pStyle w:val="ListParagraph"/>
        <w:ind w:left="142"/>
        <w:rPr>
          <w:lang w:val="en-US"/>
        </w:rPr>
      </w:pPr>
    </w:p>
    <w:sectPr w:rsidR="00636E3D" w:rsidRPr="00736A17" w:rsidSect="001256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5519"/>
    <w:multiLevelType w:val="hybridMultilevel"/>
    <w:tmpl w:val="26784AF8"/>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42D5DF4"/>
    <w:multiLevelType w:val="hybridMultilevel"/>
    <w:tmpl w:val="418C1AE0"/>
    <w:lvl w:ilvl="0" w:tplc="0419000F">
      <w:start w:val="1"/>
      <w:numFmt w:val="decimal"/>
      <w:lvlText w:val="%1."/>
      <w:lvlJc w:val="left"/>
      <w:pPr>
        <w:tabs>
          <w:tab w:val="num" w:pos="720"/>
        </w:tabs>
        <w:ind w:left="720"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51E6D8E"/>
    <w:multiLevelType w:val="hybridMultilevel"/>
    <w:tmpl w:val="69F08F3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6505BB6"/>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7765DC5"/>
    <w:multiLevelType w:val="hybridMultilevel"/>
    <w:tmpl w:val="04CA19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9083650"/>
    <w:multiLevelType w:val="hybridMultilevel"/>
    <w:tmpl w:val="4AA2796C"/>
    <w:lvl w:ilvl="0" w:tplc="04190017">
      <w:start w:val="1"/>
      <w:numFmt w:val="lowerLetter"/>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9775845"/>
    <w:multiLevelType w:val="hybridMultilevel"/>
    <w:tmpl w:val="7AB03700"/>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686A35"/>
    <w:multiLevelType w:val="hybridMultilevel"/>
    <w:tmpl w:val="4AA2796C"/>
    <w:lvl w:ilvl="0" w:tplc="04190017">
      <w:start w:val="1"/>
      <w:numFmt w:val="lowerLetter"/>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B2C5089"/>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491A01"/>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BCC3004"/>
    <w:multiLevelType w:val="hybridMultilevel"/>
    <w:tmpl w:val="386C0132"/>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D326FC4"/>
    <w:multiLevelType w:val="hybridMultilevel"/>
    <w:tmpl w:val="4AA2796C"/>
    <w:lvl w:ilvl="0" w:tplc="04190017">
      <w:start w:val="1"/>
      <w:numFmt w:val="lowerLetter"/>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nsid w:val="0D6457F6"/>
    <w:multiLevelType w:val="hybridMultilevel"/>
    <w:tmpl w:val="8A4E75D6"/>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E922F89"/>
    <w:multiLevelType w:val="hybridMultilevel"/>
    <w:tmpl w:val="3CD29802"/>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0FB95B35"/>
    <w:multiLevelType w:val="hybridMultilevel"/>
    <w:tmpl w:val="04CA19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11256A89"/>
    <w:multiLevelType w:val="hybridMultilevel"/>
    <w:tmpl w:val="386C0132"/>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12E76245"/>
    <w:multiLevelType w:val="hybridMultilevel"/>
    <w:tmpl w:val="69F08F3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2EE74B7"/>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4221F29"/>
    <w:multiLevelType w:val="hybridMultilevel"/>
    <w:tmpl w:val="B2AE507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14287C4C"/>
    <w:multiLevelType w:val="hybridMultilevel"/>
    <w:tmpl w:val="735623EC"/>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2D2809"/>
    <w:multiLevelType w:val="hybridMultilevel"/>
    <w:tmpl w:val="C10A3BBC"/>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1506411F"/>
    <w:multiLevelType w:val="hybridMultilevel"/>
    <w:tmpl w:val="8A4E75D6"/>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15550B1A"/>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9557EA6"/>
    <w:multiLevelType w:val="hybridMultilevel"/>
    <w:tmpl w:val="7AB03700"/>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1B23326F"/>
    <w:multiLevelType w:val="hybridMultilevel"/>
    <w:tmpl w:val="8A4E75D6"/>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21CE1CD3"/>
    <w:multiLevelType w:val="hybridMultilevel"/>
    <w:tmpl w:val="04CA19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227632BF"/>
    <w:multiLevelType w:val="hybridMultilevel"/>
    <w:tmpl w:val="08E22FA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3674E56"/>
    <w:multiLevelType w:val="hybridMultilevel"/>
    <w:tmpl w:val="4AA2796C"/>
    <w:lvl w:ilvl="0" w:tplc="04190017">
      <w:start w:val="1"/>
      <w:numFmt w:val="lowerLetter"/>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8">
    <w:nsid w:val="23727706"/>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6BC3C01"/>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7E36F7C"/>
    <w:multiLevelType w:val="hybridMultilevel"/>
    <w:tmpl w:val="C10A3BBC"/>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9A9775C"/>
    <w:multiLevelType w:val="hybridMultilevel"/>
    <w:tmpl w:val="B2AE507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2A9F626B"/>
    <w:multiLevelType w:val="hybridMultilevel"/>
    <w:tmpl w:val="9C726A4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2B064A93"/>
    <w:multiLevelType w:val="hybridMultilevel"/>
    <w:tmpl w:val="4AA2796C"/>
    <w:lvl w:ilvl="0" w:tplc="04190017">
      <w:start w:val="1"/>
      <w:numFmt w:val="lowerLetter"/>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4">
    <w:nsid w:val="2BEB0D6F"/>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2EB5126A"/>
    <w:multiLevelType w:val="hybridMultilevel"/>
    <w:tmpl w:val="580A11A6"/>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2F964562"/>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34EB4BCE"/>
    <w:multiLevelType w:val="hybridMultilevel"/>
    <w:tmpl w:val="6E28940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EB61A3"/>
    <w:multiLevelType w:val="hybridMultilevel"/>
    <w:tmpl w:val="735623EC"/>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36203092"/>
    <w:multiLevelType w:val="hybridMultilevel"/>
    <w:tmpl w:val="69F08F3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81943C2"/>
    <w:multiLevelType w:val="hybridMultilevel"/>
    <w:tmpl w:val="04CA19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39E65B62"/>
    <w:multiLevelType w:val="hybridMultilevel"/>
    <w:tmpl w:val="4AA2796C"/>
    <w:lvl w:ilvl="0" w:tplc="04190017">
      <w:start w:val="1"/>
      <w:numFmt w:val="lowerLetter"/>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2">
    <w:nsid w:val="3B0D1043"/>
    <w:multiLevelType w:val="hybridMultilevel"/>
    <w:tmpl w:val="6E28940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BB427FC"/>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BC3669C"/>
    <w:multiLevelType w:val="hybridMultilevel"/>
    <w:tmpl w:val="3CD29802"/>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3D786485"/>
    <w:multiLevelType w:val="hybridMultilevel"/>
    <w:tmpl w:val="B2AE507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nsid w:val="3F1F3A4E"/>
    <w:multiLevelType w:val="hybridMultilevel"/>
    <w:tmpl w:val="9C726A4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3F30434D"/>
    <w:multiLevelType w:val="hybridMultilevel"/>
    <w:tmpl w:val="9894D32E"/>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nsid w:val="3FD339CE"/>
    <w:multiLevelType w:val="hybridMultilevel"/>
    <w:tmpl w:val="580A11A6"/>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nsid w:val="407877A6"/>
    <w:multiLevelType w:val="hybridMultilevel"/>
    <w:tmpl w:val="735623EC"/>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nsid w:val="42550351"/>
    <w:multiLevelType w:val="hybridMultilevel"/>
    <w:tmpl w:val="26784AF8"/>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43AC4DF2"/>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443B45F0"/>
    <w:multiLevelType w:val="hybridMultilevel"/>
    <w:tmpl w:val="B2AE507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nsid w:val="446F25E2"/>
    <w:multiLevelType w:val="hybridMultilevel"/>
    <w:tmpl w:val="9C726A4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nsid w:val="44B16DF0"/>
    <w:multiLevelType w:val="hybridMultilevel"/>
    <w:tmpl w:val="04CA19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nsid w:val="45C026FD"/>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46BA08F9"/>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4BCA3CC7"/>
    <w:multiLevelType w:val="hybridMultilevel"/>
    <w:tmpl w:val="04CA19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8">
    <w:nsid w:val="4C9824E8"/>
    <w:multiLevelType w:val="hybridMultilevel"/>
    <w:tmpl w:val="9894D32E"/>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nsid w:val="4D3C373E"/>
    <w:multiLevelType w:val="hybridMultilevel"/>
    <w:tmpl w:val="08E22FA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FF06089"/>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0C60109"/>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50EE100F"/>
    <w:multiLevelType w:val="hybridMultilevel"/>
    <w:tmpl w:val="9894D32E"/>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3">
    <w:nsid w:val="5244502F"/>
    <w:multiLevelType w:val="hybridMultilevel"/>
    <w:tmpl w:val="9C726A4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4">
    <w:nsid w:val="543B202E"/>
    <w:multiLevelType w:val="hybridMultilevel"/>
    <w:tmpl w:val="418C1AE0"/>
    <w:lvl w:ilvl="0" w:tplc="0419000F">
      <w:start w:val="1"/>
      <w:numFmt w:val="decimal"/>
      <w:lvlText w:val="%1."/>
      <w:lvlJc w:val="left"/>
      <w:pPr>
        <w:tabs>
          <w:tab w:val="num" w:pos="720"/>
        </w:tabs>
        <w:ind w:left="720"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5">
    <w:nsid w:val="54867356"/>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870A44"/>
    <w:multiLevelType w:val="hybridMultilevel"/>
    <w:tmpl w:val="04CA19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7">
    <w:nsid w:val="5D2061D0"/>
    <w:multiLevelType w:val="hybridMultilevel"/>
    <w:tmpl w:val="04CA19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8">
    <w:nsid w:val="602F3265"/>
    <w:multiLevelType w:val="hybridMultilevel"/>
    <w:tmpl w:val="C10A3BBC"/>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9">
    <w:nsid w:val="654B49FC"/>
    <w:multiLevelType w:val="hybridMultilevel"/>
    <w:tmpl w:val="26784AF8"/>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0">
    <w:nsid w:val="676969EE"/>
    <w:multiLevelType w:val="hybridMultilevel"/>
    <w:tmpl w:val="04CA19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1">
    <w:nsid w:val="6C5F3C75"/>
    <w:multiLevelType w:val="hybridMultilevel"/>
    <w:tmpl w:val="580A11A6"/>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6C7B057F"/>
    <w:multiLevelType w:val="hybridMultilevel"/>
    <w:tmpl w:val="B2AE507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3">
    <w:nsid w:val="6C887A74"/>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6D0F1B59"/>
    <w:multiLevelType w:val="hybridMultilevel"/>
    <w:tmpl w:val="418C1AE0"/>
    <w:lvl w:ilvl="0" w:tplc="0419000F">
      <w:start w:val="1"/>
      <w:numFmt w:val="decimal"/>
      <w:lvlText w:val="%1."/>
      <w:lvlJc w:val="left"/>
      <w:pPr>
        <w:tabs>
          <w:tab w:val="num" w:pos="720"/>
        </w:tabs>
        <w:ind w:left="720"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5">
    <w:nsid w:val="6F63014E"/>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71104771"/>
    <w:multiLevelType w:val="hybridMultilevel"/>
    <w:tmpl w:val="9C726A4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7">
    <w:nsid w:val="720C168A"/>
    <w:multiLevelType w:val="hybridMultilevel"/>
    <w:tmpl w:val="08E22FA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3AB2D0E"/>
    <w:multiLevelType w:val="hybridMultilevel"/>
    <w:tmpl w:val="7AB03700"/>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9">
    <w:nsid w:val="73D27E63"/>
    <w:multiLevelType w:val="hybridMultilevel"/>
    <w:tmpl w:val="B2AE507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0">
    <w:nsid w:val="75657CAB"/>
    <w:multiLevelType w:val="hybridMultilevel"/>
    <w:tmpl w:val="6E28940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75DB1AF9"/>
    <w:multiLevelType w:val="hybridMultilevel"/>
    <w:tmpl w:val="3CD29802"/>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2">
    <w:nsid w:val="772E7BE0"/>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nsid w:val="783C5F28"/>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7F73228B"/>
    <w:multiLevelType w:val="hybridMultilevel"/>
    <w:tmpl w:val="9C726A4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5">
    <w:nsid w:val="7FB75779"/>
    <w:multiLevelType w:val="hybridMultilevel"/>
    <w:tmpl w:val="71A4F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FDC6F47"/>
    <w:multiLevelType w:val="hybridMultilevel"/>
    <w:tmpl w:val="386C0132"/>
    <w:lvl w:ilvl="0" w:tplc="0419000F">
      <w:start w:val="1"/>
      <w:numFmt w:val="decimal"/>
      <w:lvlText w:val="%1."/>
      <w:lvlJc w:val="left"/>
      <w:pPr>
        <w:tabs>
          <w:tab w:val="num" w:pos="720"/>
        </w:tabs>
        <w:ind w:left="720" w:hanging="360"/>
      </w:pPr>
      <w:rPr>
        <w:rFonts w:cs="Times New Roman"/>
      </w:rPr>
    </w:lvl>
    <w:lvl w:ilvl="1" w:tplc="5D4EDC60">
      <w:start w:val="1"/>
      <w:numFmt w:val="lowerLett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1"/>
  </w:num>
  <w:num w:numId="2">
    <w:abstractNumId w:val="52"/>
  </w:num>
  <w:num w:numId="3">
    <w:abstractNumId w:val="49"/>
  </w:num>
  <w:num w:numId="4">
    <w:abstractNumId w:val="2"/>
  </w:num>
  <w:num w:numId="5">
    <w:abstractNumId w:val="21"/>
  </w:num>
  <w:num w:numId="6">
    <w:abstractNumId w:val="33"/>
  </w:num>
  <w:num w:numId="7">
    <w:abstractNumId w:val="48"/>
  </w:num>
  <w:num w:numId="8">
    <w:abstractNumId w:val="54"/>
  </w:num>
  <w:num w:numId="9">
    <w:abstractNumId w:val="8"/>
  </w:num>
  <w:num w:numId="10">
    <w:abstractNumId w:val="6"/>
  </w:num>
  <w:num w:numId="11">
    <w:abstractNumId w:val="84"/>
  </w:num>
  <w:num w:numId="12">
    <w:abstractNumId w:val="55"/>
  </w:num>
  <w:num w:numId="13">
    <w:abstractNumId w:val="15"/>
  </w:num>
  <w:num w:numId="14">
    <w:abstractNumId w:val="34"/>
  </w:num>
  <w:num w:numId="15">
    <w:abstractNumId w:val="18"/>
  </w:num>
  <w:num w:numId="16">
    <w:abstractNumId w:val="58"/>
  </w:num>
  <w:num w:numId="17">
    <w:abstractNumId w:val="50"/>
  </w:num>
  <w:num w:numId="18">
    <w:abstractNumId w:val="42"/>
  </w:num>
  <w:num w:numId="19">
    <w:abstractNumId w:val="43"/>
  </w:num>
  <w:num w:numId="20">
    <w:abstractNumId w:val="40"/>
  </w:num>
  <w:num w:numId="21">
    <w:abstractNumId w:val="74"/>
  </w:num>
  <w:num w:numId="22">
    <w:abstractNumId w:val="59"/>
  </w:num>
  <w:num w:numId="23">
    <w:abstractNumId w:val="83"/>
  </w:num>
  <w:num w:numId="24">
    <w:abstractNumId w:val="63"/>
  </w:num>
  <w:num w:numId="25">
    <w:abstractNumId w:val="65"/>
  </w:num>
  <w:num w:numId="26">
    <w:abstractNumId w:val="30"/>
  </w:num>
  <w:num w:numId="27">
    <w:abstractNumId w:val="57"/>
  </w:num>
  <w:num w:numId="28">
    <w:abstractNumId w:val="5"/>
  </w:num>
  <w:num w:numId="29">
    <w:abstractNumId w:val="44"/>
  </w:num>
  <w:num w:numId="30">
    <w:abstractNumId w:val="41"/>
  </w:num>
  <w:num w:numId="31">
    <w:abstractNumId w:val="13"/>
  </w:num>
  <w:num w:numId="32">
    <w:abstractNumId w:val="68"/>
  </w:num>
  <w:num w:numId="33">
    <w:abstractNumId w:val="4"/>
  </w:num>
  <w:num w:numId="34">
    <w:abstractNumId w:val="28"/>
  </w:num>
  <w:num w:numId="35">
    <w:abstractNumId w:val="77"/>
  </w:num>
  <w:num w:numId="36">
    <w:abstractNumId w:val="64"/>
  </w:num>
  <w:num w:numId="37">
    <w:abstractNumId w:val="36"/>
  </w:num>
  <w:num w:numId="38">
    <w:abstractNumId w:val="76"/>
  </w:num>
  <w:num w:numId="39">
    <w:abstractNumId w:val="80"/>
  </w:num>
  <w:num w:numId="40">
    <w:abstractNumId w:val="0"/>
  </w:num>
  <w:num w:numId="41">
    <w:abstractNumId w:val="67"/>
  </w:num>
  <w:num w:numId="42">
    <w:abstractNumId w:val="29"/>
  </w:num>
  <w:num w:numId="43">
    <w:abstractNumId w:val="62"/>
  </w:num>
  <w:num w:numId="44">
    <w:abstractNumId w:val="45"/>
  </w:num>
  <w:num w:numId="45">
    <w:abstractNumId w:val="85"/>
  </w:num>
  <w:num w:numId="46">
    <w:abstractNumId w:val="86"/>
  </w:num>
  <w:num w:numId="47">
    <w:abstractNumId w:val="46"/>
  </w:num>
  <w:num w:numId="48">
    <w:abstractNumId w:val="3"/>
  </w:num>
  <w:num w:numId="49">
    <w:abstractNumId w:val="22"/>
  </w:num>
  <w:num w:numId="50">
    <w:abstractNumId w:val="25"/>
  </w:num>
  <w:num w:numId="51">
    <w:abstractNumId w:val="78"/>
  </w:num>
  <w:num w:numId="52">
    <w:abstractNumId w:val="35"/>
  </w:num>
  <w:num w:numId="53">
    <w:abstractNumId w:val="11"/>
  </w:num>
  <w:num w:numId="54">
    <w:abstractNumId w:val="12"/>
  </w:num>
  <w:num w:numId="55">
    <w:abstractNumId w:val="39"/>
  </w:num>
  <w:num w:numId="56">
    <w:abstractNumId w:val="19"/>
  </w:num>
  <w:num w:numId="57">
    <w:abstractNumId w:val="79"/>
  </w:num>
  <w:num w:numId="58">
    <w:abstractNumId w:val="73"/>
  </w:num>
  <w:num w:numId="59">
    <w:abstractNumId w:val="81"/>
  </w:num>
  <w:num w:numId="60">
    <w:abstractNumId w:val="7"/>
  </w:num>
  <w:num w:numId="61">
    <w:abstractNumId w:val="56"/>
  </w:num>
  <w:num w:numId="62">
    <w:abstractNumId w:val="66"/>
  </w:num>
  <w:num w:numId="63">
    <w:abstractNumId w:val="20"/>
  </w:num>
  <w:num w:numId="64">
    <w:abstractNumId w:val="26"/>
  </w:num>
  <w:num w:numId="65">
    <w:abstractNumId w:val="1"/>
  </w:num>
  <w:num w:numId="66">
    <w:abstractNumId w:val="32"/>
  </w:num>
  <w:num w:numId="67">
    <w:abstractNumId w:val="75"/>
  </w:num>
  <w:num w:numId="68">
    <w:abstractNumId w:val="37"/>
  </w:num>
  <w:num w:numId="69">
    <w:abstractNumId w:val="69"/>
  </w:num>
  <w:num w:numId="70">
    <w:abstractNumId w:val="14"/>
  </w:num>
  <w:num w:numId="71">
    <w:abstractNumId w:val="60"/>
  </w:num>
  <w:num w:numId="72">
    <w:abstractNumId w:val="47"/>
  </w:num>
  <w:num w:numId="73">
    <w:abstractNumId w:val="31"/>
  </w:num>
  <w:num w:numId="74">
    <w:abstractNumId w:val="51"/>
  </w:num>
  <w:num w:numId="75">
    <w:abstractNumId w:val="10"/>
  </w:num>
  <w:num w:numId="76">
    <w:abstractNumId w:val="53"/>
  </w:num>
  <w:num w:numId="77">
    <w:abstractNumId w:val="82"/>
  </w:num>
  <w:num w:numId="78">
    <w:abstractNumId w:val="23"/>
  </w:num>
  <w:num w:numId="79">
    <w:abstractNumId w:val="70"/>
  </w:num>
  <w:num w:numId="80">
    <w:abstractNumId w:val="17"/>
  </w:num>
  <w:num w:numId="81">
    <w:abstractNumId w:val="71"/>
  </w:num>
  <w:num w:numId="82">
    <w:abstractNumId w:val="27"/>
  </w:num>
  <w:num w:numId="83">
    <w:abstractNumId w:val="24"/>
  </w:num>
  <w:num w:numId="84">
    <w:abstractNumId w:val="16"/>
  </w:num>
  <w:num w:numId="85">
    <w:abstractNumId w:val="38"/>
  </w:num>
  <w:num w:numId="86">
    <w:abstractNumId w:val="72"/>
  </w:num>
  <w:num w:numId="87">
    <w:abstractNumId w:val="9"/>
  </w:num>
  <w:numIdMacAtCleanup w:val="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5872"/>
    <w:rsid w:val="000304A9"/>
    <w:rsid w:val="000343AD"/>
    <w:rsid w:val="00072A1B"/>
    <w:rsid w:val="00083F71"/>
    <w:rsid w:val="00125647"/>
    <w:rsid w:val="0013475A"/>
    <w:rsid w:val="00140E0B"/>
    <w:rsid w:val="00190D06"/>
    <w:rsid w:val="001917DF"/>
    <w:rsid w:val="001E72E9"/>
    <w:rsid w:val="002507ED"/>
    <w:rsid w:val="00262366"/>
    <w:rsid w:val="002666EC"/>
    <w:rsid w:val="00292818"/>
    <w:rsid w:val="002C4087"/>
    <w:rsid w:val="002E4C69"/>
    <w:rsid w:val="003361A7"/>
    <w:rsid w:val="003565EE"/>
    <w:rsid w:val="003618DC"/>
    <w:rsid w:val="003E2D3C"/>
    <w:rsid w:val="004073DA"/>
    <w:rsid w:val="00410086"/>
    <w:rsid w:val="004468CB"/>
    <w:rsid w:val="004602BF"/>
    <w:rsid w:val="00473BDF"/>
    <w:rsid w:val="004B78D0"/>
    <w:rsid w:val="00516321"/>
    <w:rsid w:val="00584FB3"/>
    <w:rsid w:val="005C0CFC"/>
    <w:rsid w:val="005E7074"/>
    <w:rsid w:val="006241CE"/>
    <w:rsid w:val="00636E3D"/>
    <w:rsid w:val="00673354"/>
    <w:rsid w:val="00687377"/>
    <w:rsid w:val="006A76F9"/>
    <w:rsid w:val="006D6CE8"/>
    <w:rsid w:val="006D7767"/>
    <w:rsid w:val="00736A17"/>
    <w:rsid w:val="00742C93"/>
    <w:rsid w:val="007914E4"/>
    <w:rsid w:val="007B7A7C"/>
    <w:rsid w:val="007E7CCF"/>
    <w:rsid w:val="00820232"/>
    <w:rsid w:val="0088735B"/>
    <w:rsid w:val="00897CF2"/>
    <w:rsid w:val="008D2535"/>
    <w:rsid w:val="00900F12"/>
    <w:rsid w:val="0091614E"/>
    <w:rsid w:val="009D0012"/>
    <w:rsid w:val="009D38E3"/>
    <w:rsid w:val="00AF72D9"/>
    <w:rsid w:val="00B227E4"/>
    <w:rsid w:val="00BC1004"/>
    <w:rsid w:val="00BD3C81"/>
    <w:rsid w:val="00BD7C05"/>
    <w:rsid w:val="00BE5872"/>
    <w:rsid w:val="00C44F7C"/>
    <w:rsid w:val="00C479D5"/>
    <w:rsid w:val="00C7777C"/>
    <w:rsid w:val="00D1291F"/>
    <w:rsid w:val="00D60A4F"/>
    <w:rsid w:val="00D96F0A"/>
    <w:rsid w:val="00E36299"/>
    <w:rsid w:val="00EC0476"/>
    <w:rsid w:val="00ED3702"/>
    <w:rsid w:val="00ED50A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2B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8">
    <w:name w:val="Font Style28"/>
    <w:uiPriority w:val="99"/>
    <w:rsid w:val="004602BF"/>
    <w:rPr>
      <w:rFonts w:ascii="Times New Roman" w:hAnsi="Times New Roman"/>
      <w:sz w:val="22"/>
    </w:rPr>
  </w:style>
  <w:style w:type="paragraph" w:customStyle="1" w:styleId="Style5">
    <w:name w:val="Style5"/>
    <w:basedOn w:val="Normal"/>
    <w:uiPriority w:val="99"/>
    <w:rsid w:val="004602BF"/>
    <w:pPr>
      <w:widowControl w:val="0"/>
      <w:autoSpaceDE w:val="0"/>
      <w:autoSpaceDN w:val="0"/>
      <w:adjustRightInd w:val="0"/>
      <w:spacing w:line="264" w:lineRule="exact"/>
      <w:jc w:val="both"/>
    </w:pPr>
  </w:style>
  <w:style w:type="character" w:customStyle="1" w:styleId="FontStyle27">
    <w:name w:val="Font Style27"/>
    <w:uiPriority w:val="99"/>
    <w:rsid w:val="004602BF"/>
    <w:rPr>
      <w:rFonts w:ascii="Times New Roman" w:hAnsi="Times New Roman"/>
      <w:b/>
      <w:sz w:val="22"/>
    </w:rPr>
  </w:style>
  <w:style w:type="paragraph" w:styleId="Caption">
    <w:name w:val="caption"/>
    <w:basedOn w:val="Normal"/>
    <w:uiPriority w:val="99"/>
    <w:qFormat/>
    <w:rsid w:val="004602BF"/>
    <w:pPr>
      <w:jc w:val="center"/>
    </w:pPr>
    <w:rPr>
      <w:b/>
      <w:sz w:val="28"/>
      <w:szCs w:val="20"/>
      <w:lang w:val="uk-UA"/>
    </w:rPr>
  </w:style>
  <w:style w:type="paragraph" w:styleId="ListParagraph">
    <w:name w:val="List Paragraph"/>
    <w:basedOn w:val="Normal"/>
    <w:uiPriority w:val="99"/>
    <w:qFormat/>
    <w:rsid w:val="004602BF"/>
    <w:pPr>
      <w:ind w:left="720"/>
      <w:contextualSpacing/>
    </w:pPr>
  </w:style>
  <w:style w:type="table" w:styleId="TableGrid">
    <w:name w:val="Table Grid"/>
    <w:basedOn w:val="TableNormal"/>
    <w:uiPriority w:val="99"/>
    <w:rsid w:val="00D96F0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202</TotalTime>
  <Pages>60</Pages>
  <Words>14661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20</cp:revision>
  <dcterms:created xsi:type="dcterms:W3CDTF">2017-12-21T22:51:00Z</dcterms:created>
  <dcterms:modified xsi:type="dcterms:W3CDTF">2018-09-20T18:34:00Z</dcterms:modified>
</cp:coreProperties>
</file>